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2517FE" w14:textId="667DAD2B" w:rsidR="00402B97" w:rsidRPr="00000E6B" w:rsidRDefault="001812E3" w:rsidP="00CD1215">
      <w:pPr>
        <w:pStyle w:val="Doc-text2"/>
        <w:ind w:left="363"/>
      </w:pPr>
      <w:bookmarkStart w:id="0" w:name="_Hlk37418177"/>
      <w:r w:rsidRPr="00CD1215">
        <w:rPr>
          <w:b/>
          <w:sz w:val="24"/>
        </w:rPr>
        <w:t>3GPP TSG RAN WG1 #</w:t>
      </w:r>
      <w:proofErr w:type="gramStart"/>
      <w:r w:rsidRPr="00CD1215">
        <w:rPr>
          <w:b/>
          <w:sz w:val="24"/>
        </w:rPr>
        <w:t>11</w:t>
      </w:r>
      <w:r w:rsidR="00937794">
        <w:rPr>
          <w:b/>
          <w:sz w:val="24"/>
        </w:rPr>
        <w:t>6</w:t>
      </w:r>
      <w:r w:rsidR="00993753" w:rsidRPr="00000E6B">
        <w:t xml:space="preserve">  </w:t>
      </w:r>
      <w:r w:rsidR="0063471F" w:rsidRPr="00000E6B">
        <w:tab/>
      </w:r>
      <w:proofErr w:type="gramEnd"/>
      <w:r w:rsidR="0063471F" w:rsidRPr="00000E6B">
        <w:tab/>
      </w:r>
      <w:r w:rsidR="0063471F" w:rsidRPr="00000E6B">
        <w:tab/>
      </w:r>
      <w:r w:rsidR="0063471F" w:rsidRPr="00000E6B">
        <w:tab/>
      </w:r>
      <w:r w:rsidR="0063471F" w:rsidRPr="00000E6B">
        <w:tab/>
      </w:r>
      <w:r w:rsidR="0063471F" w:rsidRPr="00000E6B">
        <w:tab/>
      </w:r>
      <w:r w:rsidR="0063471F" w:rsidRPr="00000E6B">
        <w:tab/>
      </w:r>
      <w:r w:rsidR="0063471F" w:rsidRPr="00000E6B">
        <w:tab/>
      </w:r>
      <w:r w:rsidR="00402B97" w:rsidRPr="00000E6B">
        <w:t xml:space="preserve">          </w:t>
      </w:r>
      <w:r w:rsidR="0063471F" w:rsidRPr="00000E6B">
        <w:tab/>
      </w:r>
      <w:r w:rsidR="00CD1215">
        <w:tab/>
      </w:r>
      <w:r w:rsidR="00CD1215">
        <w:tab/>
      </w:r>
      <w:r w:rsidR="00CD1215">
        <w:tab/>
      </w:r>
      <w:r w:rsidR="00CD1215">
        <w:tab/>
      </w:r>
      <w:r w:rsidR="00CD1215">
        <w:tab/>
      </w:r>
      <w:r w:rsidR="0063471F" w:rsidRPr="00000E6B">
        <w:tab/>
      </w:r>
      <w:r w:rsidR="00402B97" w:rsidRPr="00CD1215">
        <w:rPr>
          <w:b/>
          <w:sz w:val="24"/>
          <w:szCs w:val="28"/>
        </w:rPr>
        <w:t>R1-</w:t>
      </w:r>
      <w:r w:rsidR="00003952" w:rsidRPr="00003952">
        <w:t xml:space="preserve"> </w:t>
      </w:r>
      <w:r w:rsidR="00003952" w:rsidRPr="00003952">
        <w:rPr>
          <w:b/>
          <w:sz w:val="24"/>
          <w:szCs w:val="28"/>
        </w:rPr>
        <w:t>2400794</w:t>
      </w:r>
      <w:r w:rsidR="00003952" w:rsidRPr="00003952" w:rsidDel="00003952">
        <w:rPr>
          <w:b/>
          <w:sz w:val="24"/>
          <w:szCs w:val="28"/>
        </w:rPr>
        <w:t xml:space="preserve"> </w:t>
      </w:r>
    </w:p>
    <w:bookmarkEnd w:id="0"/>
    <w:p w14:paraId="793B1B3D" w14:textId="4FEA3B3E" w:rsidR="001812E3" w:rsidRPr="00063D1B" w:rsidRDefault="00937794" w:rsidP="00402B97">
      <w:pPr>
        <w:pStyle w:val="Doc-text2"/>
        <w:ind w:left="363"/>
        <w:rPr>
          <w:b/>
          <w:sz w:val="24"/>
        </w:rPr>
      </w:pPr>
      <w:r>
        <w:rPr>
          <w:b/>
          <w:sz w:val="24"/>
        </w:rPr>
        <w:t>Athens</w:t>
      </w:r>
      <w:r w:rsidR="00402B97" w:rsidRPr="00063D1B">
        <w:rPr>
          <w:b/>
          <w:sz w:val="24"/>
        </w:rPr>
        <w:t xml:space="preserve">, </w:t>
      </w:r>
      <w:r>
        <w:rPr>
          <w:b/>
          <w:sz w:val="24"/>
        </w:rPr>
        <w:t>Greece</w:t>
      </w:r>
      <w:r w:rsidR="00ED1FA4" w:rsidRPr="00063D1B">
        <w:rPr>
          <w:b/>
          <w:sz w:val="24"/>
        </w:rPr>
        <w:t xml:space="preserve">, </w:t>
      </w:r>
      <w:r>
        <w:rPr>
          <w:b/>
          <w:sz w:val="24"/>
        </w:rPr>
        <w:t>26</w:t>
      </w:r>
      <w:r w:rsidRPr="00937794">
        <w:rPr>
          <w:b/>
          <w:sz w:val="24"/>
          <w:vertAlign w:val="superscript"/>
        </w:rPr>
        <w:t>th</w:t>
      </w:r>
      <w:r>
        <w:rPr>
          <w:b/>
          <w:sz w:val="24"/>
        </w:rPr>
        <w:t xml:space="preserve"> February</w:t>
      </w:r>
      <w:r w:rsidR="008F081B" w:rsidRPr="00063D1B">
        <w:rPr>
          <w:b/>
          <w:sz w:val="24"/>
        </w:rPr>
        <w:t xml:space="preserve"> </w:t>
      </w:r>
      <w:r w:rsidR="001812E3" w:rsidRPr="00063D1B">
        <w:rPr>
          <w:b/>
          <w:sz w:val="24"/>
        </w:rPr>
        <w:t xml:space="preserve">– </w:t>
      </w:r>
      <w:r>
        <w:rPr>
          <w:b/>
          <w:sz w:val="24"/>
        </w:rPr>
        <w:t>1</w:t>
      </w:r>
      <w:r w:rsidRPr="00937794">
        <w:rPr>
          <w:b/>
          <w:sz w:val="24"/>
          <w:vertAlign w:val="superscript"/>
        </w:rPr>
        <w:t>st</w:t>
      </w:r>
      <w:r>
        <w:rPr>
          <w:b/>
          <w:sz w:val="24"/>
        </w:rPr>
        <w:t xml:space="preserve"> </w:t>
      </w:r>
      <w:proofErr w:type="gramStart"/>
      <w:r>
        <w:rPr>
          <w:b/>
          <w:sz w:val="24"/>
        </w:rPr>
        <w:t>March</w:t>
      </w:r>
      <w:r w:rsidR="001812E3" w:rsidRPr="00063D1B">
        <w:rPr>
          <w:b/>
          <w:sz w:val="24"/>
        </w:rPr>
        <w:t>,</w:t>
      </w:r>
      <w:proofErr w:type="gramEnd"/>
      <w:r w:rsidR="001812E3" w:rsidRPr="00063D1B">
        <w:rPr>
          <w:b/>
          <w:sz w:val="24"/>
        </w:rPr>
        <w:t xml:space="preserve"> 202</w:t>
      </w:r>
      <w:r>
        <w:rPr>
          <w:b/>
          <w:sz w:val="24"/>
        </w:rPr>
        <w:t>4</w:t>
      </w:r>
    </w:p>
    <w:p w14:paraId="6715F3DE" w14:textId="77777777" w:rsidR="008D1C58" w:rsidRPr="005C0F28" w:rsidRDefault="008D1C58" w:rsidP="008D1C58">
      <w:pPr>
        <w:pStyle w:val="Header"/>
        <w:rPr>
          <w:bCs/>
          <w:noProof w:val="0"/>
          <w:sz w:val="24"/>
          <w:lang w:eastAsia="ja-JP"/>
        </w:rPr>
      </w:pPr>
    </w:p>
    <w:p w14:paraId="50398269" w14:textId="13C9A9A3" w:rsidR="008D1C58" w:rsidRPr="005C0F28" w:rsidRDefault="008D1C58" w:rsidP="242DEA73">
      <w:pPr>
        <w:pStyle w:val="CRCoverPage"/>
        <w:spacing w:after="0"/>
        <w:rPr>
          <w:rFonts w:cs="Arial"/>
          <w:b/>
          <w:bCs/>
          <w:sz w:val="24"/>
          <w:szCs w:val="24"/>
          <w:lang w:val="en-US"/>
        </w:rPr>
      </w:pPr>
      <w:r w:rsidRPr="005C0F28">
        <w:rPr>
          <w:rFonts w:cs="Arial"/>
          <w:b/>
          <w:bCs/>
          <w:sz w:val="24"/>
          <w:szCs w:val="24"/>
          <w:lang w:val="en-US"/>
        </w:rPr>
        <w:t>Agenda item:</w:t>
      </w:r>
      <w:r w:rsidRPr="005C0F28">
        <w:rPr>
          <w:lang w:val="en-US"/>
        </w:rPr>
        <w:tab/>
      </w:r>
      <w:r w:rsidRPr="005C0F28">
        <w:rPr>
          <w:rFonts w:cs="Arial"/>
          <w:b/>
          <w:sz w:val="24"/>
          <w:szCs w:val="24"/>
          <w:lang w:val="en-US"/>
        </w:rPr>
        <w:tab/>
      </w:r>
      <w:r w:rsidR="00035512" w:rsidRPr="00035512">
        <w:rPr>
          <w:rFonts w:cs="Arial"/>
          <w:b/>
          <w:bCs/>
          <w:sz w:val="24"/>
          <w:szCs w:val="24"/>
          <w:lang w:val="en-US"/>
        </w:rPr>
        <w:t>9.1.2</w:t>
      </w:r>
    </w:p>
    <w:p w14:paraId="494CCC29" w14:textId="77777777" w:rsidR="008D1C58" w:rsidRPr="005C0F28" w:rsidRDefault="008D1C58" w:rsidP="008D1C58">
      <w:pPr>
        <w:tabs>
          <w:tab w:val="left" w:pos="1985"/>
        </w:tabs>
        <w:ind w:left="1985" w:hanging="1985"/>
        <w:rPr>
          <w:rFonts w:ascii="Arial" w:hAnsi="Arial" w:cs="Arial"/>
          <w:b/>
          <w:sz w:val="24"/>
          <w:szCs w:val="24"/>
        </w:rPr>
      </w:pPr>
      <w:r w:rsidRPr="005C0F28">
        <w:rPr>
          <w:rFonts w:ascii="Arial" w:hAnsi="Arial" w:cs="Arial"/>
          <w:b/>
          <w:sz w:val="24"/>
          <w:szCs w:val="24"/>
        </w:rPr>
        <w:t>Source:</w:t>
      </w:r>
      <w:r w:rsidRPr="005C0F28">
        <w:rPr>
          <w:rFonts w:ascii="Arial" w:hAnsi="Arial" w:cs="Arial"/>
          <w:b/>
          <w:sz w:val="24"/>
        </w:rPr>
        <w:tab/>
      </w:r>
      <w:r w:rsidRPr="005C0F28">
        <w:rPr>
          <w:rFonts w:ascii="Arial" w:hAnsi="Arial" w:cs="Arial"/>
          <w:b/>
          <w:sz w:val="24"/>
          <w:szCs w:val="24"/>
        </w:rPr>
        <w:t>Nokia, Nokia Shanghai Bell</w:t>
      </w:r>
    </w:p>
    <w:p w14:paraId="62125A61" w14:textId="7236F139" w:rsidR="00563326" w:rsidRPr="005C0F28" w:rsidRDefault="008D1C58" w:rsidP="00563326">
      <w:pPr>
        <w:ind w:left="1985" w:hanging="1985"/>
        <w:rPr>
          <w:rFonts w:ascii="Arial" w:hAnsi="Arial" w:cs="Arial"/>
          <w:b/>
          <w:sz w:val="24"/>
          <w:szCs w:val="24"/>
        </w:rPr>
      </w:pPr>
      <w:r w:rsidRPr="005C0F28">
        <w:rPr>
          <w:rFonts w:ascii="Arial" w:hAnsi="Arial" w:cs="Arial"/>
          <w:b/>
          <w:sz w:val="24"/>
          <w:szCs w:val="24"/>
        </w:rPr>
        <w:t>Title:</w:t>
      </w:r>
      <w:r w:rsidRPr="005C0F28">
        <w:tab/>
      </w:r>
      <w:r w:rsidR="009045B2">
        <w:rPr>
          <w:rFonts w:ascii="Arial" w:hAnsi="Arial" w:cs="Arial"/>
          <w:b/>
          <w:sz w:val="24"/>
          <w:szCs w:val="24"/>
        </w:rPr>
        <w:t>AI</w:t>
      </w:r>
      <w:r w:rsidR="00F05E61">
        <w:rPr>
          <w:rFonts w:ascii="Arial" w:hAnsi="Arial" w:cs="Arial"/>
          <w:b/>
          <w:sz w:val="24"/>
          <w:szCs w:val="24"/>
        </w:rPr>
        <w:t>/ML</w:t>
      </w:r>
      <w:r w:rsidR="00866764" w:rsidRPr="00866764">
        <w:rPr>
          <w:rFonts w:ascii="Arial" w:hAnsi="Arial" w:cs="Arial"/>
          <w:b/>
          <w:sz w:val="24"/>
          <w:szCs w:val="24"/>
        </w:rPr>
        <w:t xml:space="preserve"> for </w:t>
      </w:r>
      <w:r w:rsidR="001038E8">
        <w:rPr>
          <w:rFonts w:ascii="Arial" w:hAnsi="Arial" w:cs="Arial"/>
          <w:b/>
          <w:sz w:val="24"/>
          <w:szCs w:val="24"/>
        </w:rPr>
        <w:t>P</w:t>
      </w:r>
      <w:r w:rsidR="00866764" w:rsidRPr="00866764">
        <w:rPr>
          <w:rFonts w:ascii="Arial" w:hAnsi="Arial" w:cs="Arial"/>
          <w:b/>
          <w:sz w:val="24"/>
          <w:szCs w:val="24"/>
        </w:rPr>
        <w:t xml:space="preserve">ositioning </w:t>
      </w:r>
      <w:r w:rsidR="001038E8">
        <w:rPr>
          <w:rFonts w:ascii="Arial" w:hAnsi="Arial" w:cs="Arial"/>
          <w:b/>
          <w:sz w:val="24"/>
          <w:szCs w:val="24"/>
        </w:rPr>
        <w:t>A</w:t>
      </w:r>
      <w:r w:rsidR="00866764" w:rsidRPr="00866764">
        <w:rPr>
          <w:rFonts w:ascii="Arial" w:hAnsi="Arial" w:cs="Arial"/>
          <w:b/>
          <w:sz w:val="24"/>
          <w:szCs w:val="24"/>
        </w:rPr>
        <w:t xml:space="preserve">ccuracy </w:t>
      </w:r>
      <w:r w:rsidR="001038E8">
        <w:rPr>
          <w:rFonts w:ascii="Arial" w:hAnsi="Arial" w:cs="Arial"/>
          <w:b/>
          <w:sz w:val="24"/>
          <w:szCs w:val="24"/>
        </w:rPr>
        <w:t>E</w:t>
      </w:r>
      <w:r w:rsidR="00866764" w:rsidRPr="00866764">
        <w:rPr>
          <w:rFonts w:ascii="Arial" w:hAnsi="Arial" w:cs="Arial"/>
          <w:b/>
          <w:sz w:val="24"/>
          <w:szCs w:val="24"/>
        </w:rPr>
        <w:t>nhancement</w:t>
      </w:r>
    </w:p>
    <w:p w14:paraId="39ADCD4F" w14:textId="6F566FF7" w:rsidR="008D1C58" w:rsidRPr="005C0F28" w:rsidRDefault="008D1C58" w:rsidP="00563326">
      <w:pPr>
        <w:ind w:left="1985" w:hanging="1985"/>
        <w:rPr>
          <w:rFonts w:ascii="Arial" w:hAnsi="Arial" w:cs="Arial"/>
          <w:b/>
          <w:sz w:val="24"/>
          <w:szCs w:val="24"/>
        </w:rPr>
      </w:pPr>
      <w:r w:rsidRPr="005C0F28">
        <w:rPr>
          <w:rFonts w:ascii="Arial" w:hAnsi="Arial" w:cs="Arial"/>
          <w:b/>
          <w:sz w:val="24"/>
          <w:szCs w:val="24"/>
        </w:rPr>
        <w:t>Document for:</w:t>
      </w:r>
      <w:r w:rsidRPr="005C0F28">
        <w:rPr>
          <w:rFonts w:ascii="Arial" w:hAnsi="Arial" w:cs="Arial"/>
          <w:b/>
          <w:sz w:val="24"/>
        </w:rPr>
        <w:tab/>
      </w:r>
      <w:r w:rsidRPr="005C0F28">
        <w:rPr>
          <w:rFonts w:ascii="Arial" w:hAnsi="Arial" w:cs="Arial"/>
          <w:b/>
          <w:sz w:val="24"/>
        </w:rPr>
        <w:tab/>
      </w:r>
      <w:r w:rsidRPr="005C0F28">
        <w:rPr>
          <w:rFonts w:ascii="Arial" w:hAnsi="Arial" w:cs="Arial"/>
          <w:b/>
          <w:sz w:val="24"/>
          <w:szCs w:val="24"/>
        </w:rPr>
        <w:t>Discussion and Decision</w:t>
      </w:r>
    </w:p>
    <w:p w14:paraId="0C06F4D2" w14:textId="77777777" w:rsidR="00DB5EEC" w:rsidRPr="005C0F28" w:rsidRDefault="00DB5EEC" w:rsidP="00563326">
      <w:pPr>
        <w:ind w:left="1985" w:hanging="1985"/>
        <w:rPr>
          <w:rFonts w:ascii="Arial" w:hAnsi="Arial" w:cs="Arial"/>
          <w:b/>
          <w:sz w:val="24"/>
          <w:szCs w:val="24"/>
        </w:rPr>
      </w:pPr>
    </w:p>
    <w:p w14:paraId="5BAA312E" w14:textId="77777777" w:rsidR="008D1C58" w:rsidRPr="005C0F28" w:rsidRDefault="008D1C58" w:rsidP="008D1C58">
      <w:pPr>
        <w:pStyle w:val="Heading1"/>
        <w:rPr>
          <w:lang w:val="en-US"/>
        </w:rPr>
      </w:pPr>
      <w:bookmarkStart w:id="1" w:name="_Toc159231752"/>
      <w:bookmarkStart w:id="2" w:name="_Toc159231850"/>
      <w:bookmarkStart w:id="3" w:name="_Toc159240752"/>
      <w:r w:rsidRPr="005C0F28">
        <w:rPr>
          <w:lang w:val="en-US"/>
        </w:rPr>
        <w:t>Introduction</w:t>
      </w:r>
      <w:bookmarkEnd w:id="1"/>
      <w:bookmarkEnd w:id="2"/>
      <w:bookmarkEnd w:id="3"/>
    </w:p>
    <w:p w14:paraId="3E5AFBEA" w14:textId="4ECF9A74" w:rsidR="00937794" w:rsidRDefault="00937794" w:rsidP="00AD2EA3">
      <w:pPr>
        <w:pStyle w:val="NORMALTdocNokia"/>
        <w:rPr>
          <w:lang w:eastAsia="ja-JP"/>
        </w:rPr>
      </w:pPr>
      <w:r w:rsidRPr="00937794">
        <w:rPr>
          <w:lang w:eastAsia="ja-JP"/>
        </w:rPr>
        <w:t>RAN #102 meeting approved the Rel-19 WI on AI/ML for NR Air Interface</w:t>
      </w:r>
      <w:r>
        <w:rPr>
          <w:lang w:eastAsia="ja-JP"/>
        </w:rPr>
        <w:t xml:space="preserve"> </w:t>
      </w:r>
      <w:sdt>
        <w:sdtPr>
          <w:rPr>
            <w:lang w:eastAsia="ja-JP"/>
          </w:rPr>
          <w:id w:val="-708265055"/>
          <w:citation/>
        </w:sdtPr>
        <w:sdtContent>
          <w:r w:rsidR="00D84538">
            <w:rPr>
              <w:lang w:eastAsia="ja-JP"/>
            </w:rPr>
            <w:fldChar w:fldCharType="begin"/>
          </w:r>
          <w:r w:rsidR="00D31515">
            <w:rPr>
              <w:lang w:eastAsia="ja-JP"/>
            </w:rPr>
            <w:instrText xml:space="preserve">CITATION Qua23 \l 1033 </w:instrText>
          </w:r>
          <w:r w:rsidR="00D84538">
            <w:rPr>
              <w:lang w:eastAsia="ja-JP"/>
            </w:rPr>
            <w:fldChar w:fldCharType="separate"/>
          </w:r>
          <w:r w:rsidR="00D31515" w:rsidRPr="00AD2EA3">
            <w:rPr>
              <w:rFonts w:eastAsiaTheme="minorEastAsia"/>
              <w:noProof/>
              <w:lang w:eastAsia="ja-JP"/>
            </w:rPr>
            <w:t>[1]</w:t>
          </w:r>
          <w:r w:rsidR="00D84538">
            <w:rPr>
              <w:lang w:eastAsia="ja-JP"/>
            </w:rPr>
            <w:fldChar w:fldCharType="end"/>
          </w:r>
        </w:sdtContent>
      </w:sdt>
      <w:r w:rsidRPr="00937794">
        <w:rPr>
          <w:lang w:eastAsia="ja-JP"/>
        </w:rPr>
        <w:t xml:space="preserve">, </w:t>
      </w:r>
      <w:r>
        <w:rPr>
          <w:lang w:eastAsia="ja-JP"/>
        </w:rPr>
        <w:t>based on the</w:t>
      </w:r>
      <w:r w:rsidRPr="00937794">
        <w:rPr>
          <w:lang w:eastAsia="ja-JP"/>
        </w:rPr>
        <w:t xml:space="preserve"> AI/ML techniques to NR air interface has been studied in </w:t>
      </w:r>
      <w:proofErr w:type="spellStart"/>
      <w:r w:rsidRPr="00937794">
        <w:rPr>
          <w:lang w:eastAsia="ja-JP"/>
        </w:rPr>
        <w:t>FS_NR_AIML_Air</w:t>
      </w:r>
      <w:proofErr w:type="spellEnd"/>
      <w:r>
        <w:rPr>
          <w:lang w:eastAsia="ja-JP"/>
        </w:rPr>
        <w:t xml:space="preserve"> </w:t>
      </w:r>
      <w:sdt>
        <w:sdtPr>
          <w:rPr>
            <w:lang w:eastAsia="ja-JP"/>
          </w:rPr>
          <w:id w:val="612636695"/>
          <w:citation/>
        </w:sdtPr>
        <w:sdtContent>
          <w:r w:rsidR="000965B9">
            <w:rPr>
              <w:lang w:eastAsia="ja-JP"/>
            </w:rPr>
            <w:fldChar w:fldCharType="begin"/>
          </w:r>
          <w:r w:rsidR="00CB228B">
            <w:rPr>
              <w:lang w:eastAsia="ja-JP"/>
            </w:rPr>
            <w:instrText xml:space="preserve">CITATION Qua231 \l 1033 </w:instrText>
          </w:r>
          <w:r w:rsidR="000965B9">
            <w:rPr>
              <w:lang w:eastAsia="ja-JP"/>
            </w:rPr>
            <w:fldChar w:fldCharType="separate"/>
          </w:r>
          <w:r w:rsidR="00CB228B" w:rsidRPr="00AD2EA3">
            <w:rPr>
              <w:rFonts w:eastAsiaTheme="minorEastAsia"/>
              <w:noProof/>
              <w:lang w:eastAsia="ja-JP"/>
            </w:rPr>
            <w:t>[2]</w:t>
          </w:r>
          <w:r w:rsidR="000965B9">
            <w:rPr>
              <w:lang w:eastAsia="ja-JP"/>
            </w:rPr>
            <w:fldChar w:fldCharType="end"/>
          </w:r>
        </w:sdtContent>
      </w:sdt>
      <w:r w:rsidRPr="00937794">
        <w:rPr>
          <w:lang w:eastAsia="ja-JP"/>
        </w:rPr>
        <w:t xml:space="preserve">. </w:t>
      </w:r>
      <w:r>
        <w:rPr>
          <w:lang w:eastAsia="ja-JP"/>
        </w:rPr>
        <w:t xml:space="preserve">In this contribution, we discuss the enhancements related to AI/ML for </w:t>
      </w:r>
      <w:r w:rsidR="004C0144">
        <w:rPr>
          <w:lang w:eastAsia="ja-JP"/>
        </w:rPr>
        <w:t>positioning</w:t>
      </w:r>
      <w:r>
        <w:rPr>
          <w:lang w:eastAsia="ja-JP"/>
        </w:rPr>
        <w:t xml:space="preserve"> and the work item objectives related to </w:t>
      </w:r>
      <w:r w:rsidR="004C0144">
        <w:rPr>
          <w:lang w:eastAsia="ja-JP"/>
        </w:rPr>
        <w:t>AI/ML positioning sub-use cases</w:t>
      </w:r>
      <w:r w:rsidR="009C6818">
        <w:rPr>
          <w:lang w:eastAsia="ja-JP"/>
        </w:rPr>
        <w:t>.</w:t>
      </w:r>
      <w:r w:rsidR="00C66641">
        <w:rPr>
          <w:lang w:eastAsia="ja-JP"/>
        </w:rPr>
        <w:t xml:space="preserve"> The objectives are indicated in the following</w:t>
      </w:r>
      <w:r w:rsidR="00E63028">
        <w:rPr>
          <w:lang w:eastAsia="ja-JP"/>
        </w:rPr>
        <w:t>.</w:t>
      </w:r>
      <w:r w:rsidR="00C27BC4">
        <w:rPr>
          <w:lang w:eastAsia="ja-JP"/>
        </w:rPr>
        <w:t>:</w:t>
      </w:r>
      <w:r>
        <w:rPr>
          <w:lang w:eastAsia="ja-JP"/>
        </w:rPr>
        <w:t xml:space="preserve"> </w:t>
      </w:r>
    </w:p>
    <w:p w14:paraId="0E14FE80" w14:textId="77777777" w:rsidR="00937794" w:rsidRDefault="00937794" w:rsidP="00AD2EA3">
      <w:pPr>
        <w:pStyle w:val="NORMALTdocNokia"/>
        <w:rPr>
          <w:lang w:eastAsia="ja-JP"/>
        </w:rPr>
      </w:pPr>
    </w:p>
    <w:tbl>
      <w:tblPr>
        <w:tblStyle w:val="TableGrid"/>
        <w:tblW w:w="0" w:type="auto"/>
        <w:tblLook w:val="04A0" w:firstRow="1" w:lastRow="0" w:firstColumn="1" w:lastColumn="0" w:noHBand="0" w:noVBand="1"/>
      </w:tblPr>
      <w:tblGrid>
        <w:gridCol w:w="9629"/>
      </w:tblGrid>
      <w:tr w:rsidR="00937794" w:rsidRPr="00937794" w14:paraId="136C5596" w14:textId="77777777" w:rsidTr="00937794">
        <w:tc>
          <w:tcPr>
            <w:tcW w:w="9629" w:type="dxa"/>
          </w:tcPr>
          <w:p w14:paraId="5F9920C0" w14:textId="278A5DEB" w:rsidR="00937794" w:rsidRPr="00937794" w:rsidRDefault="00937794" w:rsidP="00937794">
            <w:pPr>
              <w:overflowPunct w:val="0"/>
              <w:autoSpaceDE w:val="0"/>
              <w:autoSpaceDN w:val="0"/>
              <w:adjustRightInd w:val="0"/>
              <w:textAlignment w:val="baseline"/>
              <w:rPr>
                <w:rFonts w:ascii="Times New Roman" w:hAnsi="Times New Roman" w:cs="Times New Roman"/>
                <w:b/>
                <w:sz w:val="20"/>
                <w:szCs w:val="20"/>
                <w:u w:val="single"/>
                <w:lang w:eastAsia="ja-JP"/>
              </w:rPr>
            </w:pPr>
            <w:r w:rsidRPr="00937794">
              <w:rPr>
                <w:rFonts w:ascii="Times New Roman" w:eastAsia="Malgun Gothic" w:hAnsi="Times New Roman" w:cs="Times New Roman"/>
                <w:b/>
                <w:sz w:val="20"/>
                <w:szCs w:val="20"/>
                <w:u w:val="single"/>
                <w:lang w:eastAsia="en-GB"/>
              </w:rPr>
              <w:t xml:space="preserve">Objectives in </w:t>
            </w:r>
            <w:r w:rsidRPr="00937794">
              <w:rPr>
                <w:rFonts w:ascii="Times New Roman" w:hAnsi="Times New Roman" w:cs="Times New Roman"/>
                <w:b/>
                <w:sz w:val="20"/>
                <w:szCs w:val="20"/>
                <w:u w:val="single"/>
                <w:lang w:eastAsia="ja-JP"/>
              </w:rPr>
              <w:t>RP-234039</w:t>
            </w:r>
          </w:p>
          <w:p w14:paraId="4EB482B9" w14:textId="1A8E4927" w:rsidR="00937794" w:rsidRPr="00937794" w:rsidRDefault="00937794" w:rsidP="00937794">
            <w:pPr>
              <w:overflowPunct w:val="0"/>
              <w:autoSpaceDE w:val="0"/>
              <w:autoSpaceDN w:val="0"/>
              <w:adjustRightInd w:val="0"/>
              <w:textAlignment w:val="baseline"/>
              <w:rPr>
                <w:rFonts w:ascii="Times New Roman" w:eastAsia="Malgun Gothic" w:hAnsi="Times New Roman" w:cs="Times New Roman"/>
                <w:bCs/>
                <w:sz w:val="20"/>
                <w:szCs w:val="20"/>
                <w:lang w:eastAsia="en-GB"/>
              </w:rPr>
            </w:pPr>
            <w:r w:rsidRPr="00937794">
              <w:rPr>
                <w:rFonts w:ascii="Times New Roman" w:eastAsia="Malgun Gothic" w:hAnsi="Times New Roman" w:cs="Times New Roman"/>
                <w:bCs/>
                <w:sz w:val="20"/>
                <w:szCs w:val="20"/>
                <w:lang w:eastAsia="en-GB"/>
              </w:rPr>
              <w:t>Provide specification support for the following aspects:</w:t>
            </w:r>
          </w:p>
          <w:p w14:paraId="7E07E59E" w14:textId="77777777" w:rsidR="00937794" w:rsidRPr="00937794" w:rsidRDefault="00937794" w:rsidP="00213058">
            <w:pPr>
              <w:numPr>
                <w:ilvl w:val="0"/>
                <w:numId w:val="6"/>
              </w:numPr>
              <w:overflowPunct w:val="0"/>
              <w:autoSpaceDE w:val="0"/>
              <w:autoSpaceDN w:val="0"/>
              <w:adjustRightInd w:val="0"/>
              <w:textAlignment w:val="baseline"/>
              <w:rPr>
                <w:rFonts w:ascii="Times New Roman" w:eastAsia="Malgun Gothic" w:hAnsi="Times New Roman" w:cs="Times New Roman"/>
                <w:bCs/>
                <w:sz w:val="20"/>
                <w:szCs w:val="20"/>
                <w:lang w:eastAsia="en-GB"/>
              </w:rPr>
            </w:pPr>
            <w:r w:rsidRPr="00937794">
              <w:rPr>
                <w:rFonts w:ascii="Times New Roman" w:eastAsia="Malgun Gothic" w:hAnsi="Times New Roman" w:cs="Times New Roman"/>
                <w:bCs/>
                <w:sz w:val="20"/>
                <w:szCs w:val="20"/>
                <w:lang w:eastAsia="en-GB"/>
              </w:rPr>
              <w:t xml:space="preserve">AI/ML general framework for one-sided AI/ML models within the realm of what has been studied in the </w:t>
            </w:r>
            <w:proofErr w:type="spellStart"/>
            <w:r w:rsidRPr="00937794">
              <w:rPr>
                <w:rFonts w:ascii="Times New Roman" w:eastAsia="Malgun Gothic" w:hAnsi="Times New Roman" w:cs="Times New Roman"/>
                <w:bCs/>
                <w:sz w:val="20"/>
                <w:szCs w:val="20"/>
                <w:lang w:eastAsia="en-GB"/>
              </w:rPr>
              <w:t>FS_NR_AIML_Air</w:t>
            </w:r>
            <w:proofErr w:type="spellEnd"/>
            <w:r w:rsidRPr="00937794">
              <w:rPr>
                <w:rFonts w:ascii="Times New Roman" w:eastAsia="Malgun Gothic" w:hAnsi="Times New Roman" w:cs="Times New Roman"/>
                <w:bCs/>
                <w:sz w:val="20"/>
                <w:szCs w:val="20"/>
                <w:lang w:eastAsia="en-GB"/>
              </w:rPr>
              <w:t xml:space="preserve"> project [RAN2]:</w:t>
            </w:r>
          </w:p>
          <w:p w14:paraId="1000EC9E" w14:textId="77777777" w:rsidR="00937794" w:rsidRPr="00937794" w:rsidRDefault="00937794" w:rsidP="00213058">
            <w:pPr>
              <w:numPr>
                <w:ilvl w:val="1"/>
                <w:numId w:val="6"/>
              </w:numPr>
              <w:overflowPunct w:val="0"/>
              <w:autoSpaceDE w:val="0"/>
              <w:autoSpaceDN w:val="0"/>
              <w:adjustRightInd w:val="0"/>
              <w:textAlignment w:val="baseline"/>
              <w:rPr>
                <w:rFonts w:ascii="Times New Roman" w:eastAsia="Malgun Gothic" w:hAnsi="Times New Roman" w:cs="Times New Roman"/>
                <w:bCs/>
                <w:sz w:val="20"/>
                <w:szCs w:val="20"/>
                <w:lang w:eastAsia="en-GB"/>
              </w:rPr>
            </w:pPr>
            <w:proofErr w:type="spellStart"/>
            <w:r w:rsidRPr="00937794">
              <w:rPr>
                <w:rFonts w:ascii="Times New Roman" w:eastAsia="Malgun Gothic" w:hAnsi="Times New Roman" w:cs="Times New Roman"/>
                <w:bCs/>
                <w:sz w:val="20"/>
                <w:szCs w:val="20"/>
                <w:lang w:eastAsia="en-GB"/>
              </w:rPr>
              <w:t>Signalling</w:t>
            </w:r>
            <w:proofErr w:type="spellEnd"/>
            <w:r w:rsidRPr="00937794">
              <w:rPr>
                <w:rFonts w:ascii="Times New Roman" w:eastAsia="Malgun Gothic" w:hAnsi="Times New Roman" w:cs="Times New Roman"/>
                <w:bCs/>
                <w:sz w:val="20"/>
                <w:szCs w:val="20"/>
                <w:lang w:eastAsia="en-GB"/>
              </w:rPr>
              <w:t xml:space="preserve"> and protocol aspects of Life Cycle Management (LCM) enabling functionality and model (if justified) selection, activation, deactivation, switching, </w:t>
            </w:r>
            <w:proofErr w:type="gramStart"/>
            <w:r w:rsidRPr="00937794">
              <w:rPr>
                <w:rFonts w:ascii="Times New Roman" w:eastAsia="Malgun Gothic" w:hAnsi="Times New Roman" w:cs="Times New Roman"/>
                <w:bCs/>
                <w:sz w:val="20"/>
                <w:szCs w:val="20"/>
                <w:lang w:eastAsia="en-GB"/>
              </w:rPr>
              <w:t>fallback</w:t>
            </w:r>
            <w:proofErr w:type="gramEnd"/>
          </w:p>
          <w:p w14:paraId="0E821396" w14:textId="77777777" w:rsidR="00937794" w:rsidRPr="00937794" w:rsidRDefault="00937794" w:rsidP="00213058">
            <w:pPr>
              <w:numPr>
                <w:ilvl w:val="2"/>
                <w:numId w:val="6"/>
              </w:numPr>
              <w:overflowPunct w:val="0"/>
              <w:autoSpaceDE w:val="0"/>
              <w:autoSpaceDN w:val="0"/>
              <w:adjustRightInd w:val="0"/>
              <w:textAlignment w:val="baseline"/>
              <w:rPr>
                <w:rFonts w:ascii="Times New Roman" w:eastAsia="Malgun Gothic" w:hAnsi="Times New Roman" w:cs="Times New Roman"/>
                <w:bCs/>
                <w:sz w:val="20"/>
                <w:szCs w:val="20"/>
                <w:lang w:eastAsia="en-GB"/>
              </w:rPr>
            </w:pPr>
            <w:r w:rsidRPr="00937794">
              <w:rPr>
                <w:rFonts w:ascii="Times New Roman" w:eastAsia="Malgun Gothic" w:hAnsi="Times New Roman" w:cs="Times New Roman"/>
                <w:bCs/>
                <w:sz w:val="20"/>
                <w:szCs w:val="20"/>
                <w:lang w:eastAsia="en-GB"/>
              </w:rPr>
              <w:t xml:space="preserve">Identification related </w:t>
            </w:r>
            <w:proofErr w:type="spellStart"/>
            <w:r w:rsidRPr="00937794">
              <w:rPr>
                <w:rFonts w:ascii="Times New Roman" w:eastAsia="Malgun Gothic" w:hAnsi="Times New Roman" w:cs="Times New Roman"/>
                <w:bCs/>
                <w:sz w:val="20"/>
                <w:szCs w:val="20"/>
                <w:lang w:eastAsia="en-GB"/>
              </w:rPr>
              <w:t>signalling</w:t>
            </w:r>
            <w:proofErr w:type="spellEnd"/>
            <w:r w:rsidRPr="00937794">
              <w:rPr>
                <w:rFonts w:ascii="Times New Roman" w:eastAsia="Malgun Gothic" w:hAnsi="Times New Roman" w:cs="Times New Roman"/>
                <w:bCs/>
                <w:sz w:val="20"/>
                <w:szCs w:val="20"/>
                <w:lang w:eastAsia="en-GB"/>
              </w:rPr>
              <w:t xml:space="preserve"> is part of the above </w:t>
            </w:r>
            <w:proofErr w:type="gramStart"/>
            <w:r w:rsidRPr="00937794">
              <w:rPr>
                <w:rFonts w:ascii="Times New Roman" w:eastAsia="Malgun Gothic" w:hAnsi="Times New Roman" w:cs="Times New Roman"/>
                <w:bCs/>
                <w:sz w:val="20"/>
                <w:szCs w:val="20"/>
                <w:lang w:eastAsia="en-GB"/>
              </w:rPr>
              <w:t>objective</w:t>
            </w:r>
            <w:proofErr w:type="gramEnd"/>
            <w:r w:rsidRPr="00937794">
              <w:rPr>
                <w:rFonts w:ascii="Times New Roman" w:eastAsia="Malgun Gothic" w:hAnsi="Times New Roman" w:cs="Times New Roman"/>
                <w:bCs/>
                <w:sz w:val="20"/>
                <w:szCs w:val="20"/>
                <w:lang w:eastAsia="en-GB"/>
              </w:rPr>
              <w:t xml:space="preserve"> </w:t>
            </w:r>
          </w:p>
          <w:p w14:paraId="2F361F16" w14:textId="77777777" w:rsidR="00937794" w:rsidRPr="00937794" w:rsidRDefault="00937794" w:rsidP="00213058">
            <w:pPr>
              <w:numPr>
                <w:ilvl w:val="1"/>
                <w:numId w:val="6"/>
              </w:numPr>
              <w:overflowPunct w:val="0"/>
              <w:autoSpaceDE w:val="0"/>
              <w:autoSpaceDN w:val="0"/>
              <w:adjustRightInd w:val="0"/>
              <w:textAlignment w:val="baseline"/>
              <w:rPr>
                <w:rFonts w:ascii="Times New Roman" w:eastAsia="Malgun Gothic" w:hAnsi="Times New Roman" w:cs="Times New Roman"/>
                <w:bCs/>
                <w:sz w:val="20"/>
                <w:szCs w:val="20"/>
                <w:lang w:eastAsia="en-GB"/>
              </w:rPr>
            </w:pPr>
            <w:r w:rsidRPr="00937794">
              <w:rPr>
                <w:rFonts w:ascii="Times New Roman" w:eastAsia="Malgun Gothic" w:hAnsi="Times New Roman" w:cs="Times New Roman"/>
                <w:bCs/>
                <w:sz w:val="20"/>
                <w:szCs w:val="20"/>
                <w:lang w:eastAsia="en-GB"/>
              </w:rPr>
              <w:t xml:space="preserve">Necessary </w:t>
            </w:r>
            <w:proofErr w:type="spellStart"/>
            <w:r w:rsidRPr="00937794">
              <w:rPr>
                <w:rFonts w:ascii="Times New Roman" w:eastAsia="Malgun Gothic" w:hAnsi="Times New Roman" w:cs="Times New Roman"/>
                <w:bCs/>
                <w:sz w:val="20"/>
                <w:szCs w:val="20"/>
                <w:lang w:eastAsia="en-GB"/>
              </w:rPr>
              <w:t>signalling</w:t>
            </w:r>
            <w:proofErr w:type="spellEnd"/>
            <w:r w:rsidRPr="00937794">
              <w:rPr>
                <w:rFonts w:ascii="Times New Roman" w:eastAsia="Malgun Gothic" w:hAnsi="Times New Roman" w:cs="Times New Roman"/>
                <w:bCs/>
                <w:sz w:val="20"/>
                <w:szCs w:val="20"/>
                <w:lang w:eastAsia="en-GB"/>
              </w:rPr>
              <w:t xml:space="preserve">/mechanism(s) for LCM to facilitate model training, inference, performance monitoring, data collection (except for the purpose of CN/OAM/OTT collection of UE-sided model training data) for both UE-sided and NW-sided </w:t>
            </w:r>
            <w:proofErr w:type="gramStart"/>
            <w:r w:rsidRPr="00937794">
              <w:rPr>
                <w:rFonts w:ascii="Times New Roman" w:eastAsia="Malgun Gothic" w:hAnsi="Times New Roman" w:cs="Times New Roman"/>
                <w:bCs/>
                <w:sz w:val="20"/>
                <w:szCs w:val="20"/>
                <w:lang w:eastAsia="en-GB"/>
              </w:rPr>
              <w:t>models</w:t>
            </w:r>
            <w:proofErr w:type="gramEnd"/>
          </w:p>
          <w:p w14:paraId="4A534E4E" w14:textId="77777777" w:rsidR="00937794" w:rsidRDefault="00937794" w:rsidP="00213058">
            <w:pPr>
              <w:numPr>
                <w:ilvl w:val="1"/>
                <w:numId w:val="6"/>
              </w:numPr>
              <w:overflowPunct w:val="0"/>
              <w:autoSpaceDE w:val="0"/>
              <w:autoSpaceDN w:val="0"/>
              <w:adjustRightInd w:val="0"/>
              <w:textAlignment w:val="baseline"/>
              <w:rPr>
                <w:rFonts w:ascii="Times New Roman" w:eastAsia="Malgun Gothic" w:hAnsi="Times New Roman" w:cs="Times New Roman"/>
                <w:bCs/>
                <w:sz w:val="20"/>
                <w:szCs w:val="20"/>
                <w:lang w:eastAsia="en-GB"/>
              </w:rPr>
            </w:pPr>
            <w:proofErr w:type="spellStart"/>
            <w:r w:rsidRPr="00937794">
              <w:rPr>
                <w:rFonts w:ascii="Times New Roman" w:eastAsia="Malgun Gothic" w:hAnsi="Times New Roman" w:cs="Times New Roman"/>
                <w:bCs/>
                <w:sz w:val="20"/>
                <w:szCs w:val="20"/>
                <w:lang w:eastAsia="en-GB"/>
              </w:rPr>
              <w:t>Signalling</w:t>
            </w:r>
            <w:proofErr w:type="spellEnd"/>
            <w:r w:rsidRPr="00937794">
              <w:rPr>
                <w:rFonts w:ascii="Times New Roman" w:eastAsia="Malgun Gothic" w:hAnsi="Times New Roman" w:cs="Times New Roman"/>
                <w:bCs/>
                <w:sz w:val="20"/>
                <w:szCs w:val="20"/>
                <w:lang w:eastAsia="en-GB"/>
              </w:rPr>
              <w:t xml:space="preserve"> mechanism of applicable functionalities/models</w:t>
            </w:r>
          </w:p>
          <w:p w14:paraId="441F8A5E" w14:textId="77777777" w:rsidR="004C0144" w:rsidRDefault="004C0144" w:rsidP="004C0144">
            <w:pPr>
              <w:overflowPunct w:val="0"/>
              <w:autoSpaceDE w:val="0"/>
              <w:autoSpaceDN w:val="0"/>
              <w:adjustRightInd w:val="0"/>
              <w:textAlignment w:val="baseline"/>
              <w:rPr>
                <w:rFonts w:ascii="Times New Roman" w:eastAsia="Malgun Gothic" w:hAnsi="Times New Roman" w:cs="Times New Roman"/>
                <w:bCs/>
                <w:sz w:val="20"/>
                <w:szCs w:val="20"/>
                <w:lang w:eastAsia="en-GB"/>
              </w:rPr>
            </w:pPr>
          </w:p>
          <w:p w14:paraId="2FFD4425" w14:textId="77777777" w:rsidR="004C0144" w:rsidRPr="00AD2EA3" w:rsidRDefault="004C0144" w:rsidP="004C0144">
            <w:pPr>
              <w:overflowPunct w:val="0"/>
              <w:autoSpaceDE w:val="0"/>
              <w:autoSpaceDN w:val="0"/>
              <w:adjustRightInd w:val="0"/>
              <w:jc w:val="center"/>
              <w:textAlignment w:val="baseline"/>
              <w:rPr>
                <w:rFonts w:ascii="Times New Roman" w:eastAsia="Malgun Gothic" w:hAnsi="Times New Roman" w:cs="Times New Roman"/>
                <w:bCs/>
                <w:i/>
                <w:iCs/>
                <w:sz w:val="16"/>
                <w:szCs w:val="16"/>
                <w:lang w:eastAsia="en-GB"/>
              </w:rPr>
            </w:pPr>
            <w:r w:rsidRPr="00AD2EA3">
              <w:rPr>
                <w:rFonts w:ascii="Times New Roman" w:eastAsia="Malgun Gothic" w:hAnsi="Times New Roman" w:cs="Times New Roman"/>
                <w:bCs/>
                <w:i/>
                <w:iCs/>
                <w:sz w:val="16"/>
                <w:szCs w:val="16"/>
                <w:lang w:eastAsia="en-GB"/>
              </w:rPr>
              <w:t>… text omitted ...</w:t>
            </w:r>
          </w:p>
          <w:p w14:paraId="3E31BD9F" w14:textId="77777777" w:rsidR="004C0144" w:rsidRDefault="004C0144" w:rsidP="004C0144">
            <w:pPr>
              <w:overflowPunct w:val="0"/>
              <w:autoSpaceDE w:val="0"/>
              <w:autoSpaceDN w:val="0"/>
              <w:adjustRightInd w:val="0"/>
              <w:textAlignment w:val="baseline"/>
              <w:rPr>
                <w:rFonts w:ascii="Times New Roman" w:eastAsia="Malgun Gothic" w:hAnsi="Times New Roman" w:cs="Times New Roman"/>
                <w:bCs/>
                <w:sz w:val="20"/>
                <w:szCs w:val="20"/>
                <w:lang w:eastAsia="en-GB"/>
              </w:rPr>
            </w:pPr>
          </w:p>
          <w:p w14:paraId="1BAF951C" w14:textId="77777777" w:rsidR="004C0144" w:rsidRPr="004C0144" w:rsidRDefault="004C0144" w:rsidP="00213058">
            <w:pPr>
              <w:numPr>
                <w:ilvl w:val="0"/>
                <w:numId w:val="6"/>
              </w:numPr>
              <w:overflowPunct w:val="0"/>
              <w:autoSpaceDE w:val="0"/>
              <w:autoSpaceDN w:val="0"/>
              <w:adjustRightInd w:val="0"/>
              <w:textAlignment w:val="baseline"/>
              <w:rPr>
                <w:rFonts w:ascii="Times New Roman" w:eastAsia="Malgun Gothic" w:hAnsi="Times New Roman" w:cs="Times New Roman"/>
                <w:bCs/>
                <w:sz w:val="20"/>
                <w:szCs w:val="20"/>
                <w:lang w:eastAsia="en-GB"/>
              </w:rPr>
            </w:pPr>
            <w:r w:rsidRPr="004C0144">
              <w:rPr>
                <w:rFonts w:ascii="Times New Roman" w:eastAsia="Malgun Gothic" w:hAnsi="Times New Roman" w:cs="Times New Roman"/>
                <w:bCs/>
                <w:sz w:val="20"/>
                <w:szCs w:val="20"/>
                <w:lang w:eastAsia="en-GB"/>
              </w:rPr>
              <w:t>Positioning accuracy enhancements, encompassing [RAN1/RAN2/RAN3]:</w:t>
            </w:r>
          </w:p>
          <w:p w14:paraId="39F82538" w14:textId="77777777" w:rsidR="004C0144" w:rsidRPr="004C0144" w:rsidRDefault="004C0144" w:rsidP="00213058">
            <w:pPr>
              <w:numPr>
                <w:ilvl w:val="1"/>
                <w:numId w:val="6"/>
              </w:numPr>
              <w:overflowPunct w:val="0"/>
              <w:autoSpaceDE w:val="0"/>
              <w:autoSpaceDN w:val="0"/>
              <w:adjustRightInd w:val="0"/>
              <w:textAlignment w:val="baseline"/>
              <w:rPr>
                <w:rFonts w:ascii="Times New Roman" w:eastAsia="Malgun Gothic" w:hAnsi="Times New Roman" w:cs="Times New Roman"/>
                <w:bCs/>
                <w:sz w:val="20"/>
                <w:szCs w:val="20"/>
                <w:lang w:eastAsia="en-GB"/>
              </w:rPr>
            </w:pPr>
            <w:bookmarkStart w:id="4" w:name="_Hlk157517850"/>
            <w:r w:rsidRPr="004C0144">
              <w:rPr>
                <w:rFonts w:ascii="Times New Roman" w:eastAsia="Malgun Gothic" w:hAnsi="Times New Roman" w:cs="Times New Roman"/>
                <w:bCs/>
                <w:sz w:val="20"/>
                <w:szCs w:val="20"/>
                <w:lang w:eastAsia="en-GB"/>
              </w:rPr>
              <w:t>Direct AI/ML positioning:</w:t>
            </w:r>
          </w:p>
          <w:p w14:paraId="7FB8AB35" w14:textId="77777777" w:rsidR="004C0144" w:rsidRPr="004C0144" w:rsidRDefault="004C0144" w:rsidP="00213058">
            <w:pPr>
              <w:numPr>
                <w:ilvl w:val="2"/>
                <w:numId w:val="6"/>
              </w:numPr>
              <w:overflowPunct w:val="0"/>
              <w:autoSpaceDE w:val="0"/>
              <w:autoSpaceDN w:val="0"/>
              <w:adjustRightInd w:val="0"/>
              <w:textAlignment w:val="baseline"/>
              <w:rPr>
                <w:rFonts w:ascii="Times New Roman" w:eastAsia="Malgun Gothic" w:hAnsi="Times New Roman" w:cs="Times New Roman"/>
                <w:bCs/>
                <w:sz w:val="20"/>
                <w:szCs w:val="20"/>
                <w:lang w:eastAsia="en-GB"/>
              </w:rPr>
            </w:pPr>
            <w:r w:rsidRPr="00B03FFA">
              <w:rPr>
                <w:rFonts w:ascii="Times New Roman" w:eastAsia="Malgun Gothic" w:hAnsi="Times New Roman" w:cs="Times New Roman"/>
                <w:bCs/>
                <w:sz w:val="20"/>
                <w:szCs w:val="20"/>
                <w:highlight w:val="yellow"/>
                <w:lang w:eastAsia="en-GB"/>
              </w:rPr>
              <w:t>(1st priority) Case 1:</w:t>
            </w:r>
            <w:r w:rsidRPr="004C0144">
              <w:rPr>
                <w:rFonts w:ascii="Times New Roman" w:eastAsia="Malgun Gothic" w:hAnsi="Times New Roman" w:cs="Times New Roman"/>
                <w:bCs/>
                <w:sz w:val="20"/>
                <w:szCs w:val="20"/>
                <w:lang w:eastAsia="en-GB"/>
              </w:rPr>
              <w:t xml:space="preserve"> UE-based positioning with UE-side model, direct AI/ML positioning</w:t>
            </w:r>
          </w:p>
          <w:p w14:paraId="6A8D1699" w14:textId="77777777" w:rsidR="004C0144" w:rsidRPr="004C0144" w:rsidRDefault="004C0144" w:rsidP="00213058">
            <w:pPr>
              <w:numPr>
                <w:ilvl w:val="2"/>
                <w:numId w:val="6"/>
              </w:numPr>
              <w:overflowPunct w:val="0"/>
              <w:autoSpaceDE w:val="0"/>
              <w:autoSpaceDN w:val="0"/>
              <w:adjustRightInd w:val="0"/>
              <w:textAlignment w:val="baseline"/>
              <w:rPr>
                <w:rFonts w:ascii="Times New Roman" w:eastAsia="Malgun Gothic" w:hAnsi="Times New Roman" w:cs="Times New Roman"/>
                <w:bCs/>
                <w:sz w:val="20"/>
                <w:szCs w:val="20"/>
                <w:lang w:eastAsia="en-GB"/>
              </w:rPr>
            </w:pPr>
            <w:r w:rsidRPr="004C0144">
              <w:rPr>
                <w:rFonts w:ascii="Times New Roman" w:eastAsia="Malgun Gothic" w:hAnsi="Times New Roman" w:cs="Times New Roman"/>
                <w:bCs/>
                <w:sz w:val="20"/>
                <w:szCs w:val="20"/>
                <w:lang w:eastAsia="en-GB"/>
              </w:rPr>
              <w:t>(2nd priority) Case 2b: UE-assisted/LMF-based positioning with LMF-side model, direct AI/ML positioning</w:t>
            </w:r>
          </w:p>
          <w:p w14:paraId="41A8DFA5" w14:textId="77777777" w:rsidR="004C0144" w:rsidRPr="004C0144" w:rsidRDefault="004C0144" w:rsidP="00213058">
            <w:pPr>
              <w:numPr>
                <w:ilvl w:val="2"/>
                <w:numId w:val="6"/>
              </w:numPr>
              <w:overflowPunct w:val="0"/>
              <w:autoSpaceDE w:val="0"/>
              <w:autoSpaceDN w:val="0"/>
              <w:adjustRightInd w:val="0"/>
              <w:textAlignment w:val="baseline"/>
              <w:rPr>
                <w:rFonts w:ascii="Times New Roman" w:eastAsia="Malgun Gothic" w:hAnsi="Times New Roman" w:cs="Times New Roman"/>
                <w:bCs/>
                <w:sz w:val="20"/>
                <w:szCs w:val="20"/>
                <w:lang w:eastAsia="en-GB"/>
              </w:rPr>
            </w:pPr>
            <w:r w:rsidRPr="00B03FFA">
              <w:rPr>
                <w:rFonts w:ascii="Times New Roman" w:eastAsia="Malgun Gothic" w:hAnsi="Times New Roman" w:cs="Times New Roman"/>
                <w:bCs/>
                <w:sz w:val="20"/>
                <w:szCs w:val="20"/>
                <w:highlight w:val="yellow"/>
                <w:lang w:eastAsia="en-GB"/>
              </w:rPr>
              <w:t>(1st priority) Case 3b</w:t>
            </w:r>
            <w:r w:rsidRPr="004C0144">
              <w:rPr>
                <w:rFonts w:ascii="Times New Roman" w:eastAsia="Malgun Gothic" w:hAnsi="Times New Roman" w:cs="Times New Roman"/>
                <w:bCs/>
                <w:sz w:val="20"/>
                <w:szCs w:val="20"/>
                <w:lang w:eastAsia="en-GB"/>
              </w:rPr>
              <w:t xml:space="preserve">: NG-RAN node assisted positioning with LMF-side model, direct AI/ML </w:t>
            </w:r>
            <w:proofErr w:type="gramStart"/>
            <w:r w:rsidRPr="004C0144">
              <w:rPr>
                <w:rFonts w:ascii="Times New Roman" w:eastAsia="Malgun Gothic" w:hAnsi="Times New Roman" w:cs="Times New Roman"/>
                <w:bCs/>
                <w:sz w:val="20"/>
                <w:szCs w:val="20"/>
                <w:lang w:eastAsia="en-GB"/>
              </w:rPr>
              <w:t>positioning</w:t>
            </w:r>
            <w:proofErr w:type="gramEnd"/>
          </w:p>
          <w:p w14:paraId="0698A4A5" w14:textId="77777777" w:rsidR="004C0144" w:rsidRPr="004C0144" w:rsidRDefault="004C0144" w:rsidP="00213058">
            <w:pPr>
              <w:numPr>
                <w:ilvl w:val="1"/>
                <w:numId w:val="6"/>
              </w:numPr>
              <w:overflowPunct w:val="0"/>
              <w:autoSpaceDE w:val="0"/>
              <w:autoSpaceDN w:val="0"/>
              <w:adjustRightInd w:val="0"/>
              <w:textAlignment w:val="baseline"/>
              <w:rPr>
                <w:rFonts w:ascii="Times New Roman" w:eastAsia="Malgun Gothic" w:hAnsi="Times New Roman" w:cs="Times New Roman"/>
                <w:bCs/>
                <w:sz w:val="20"/>
                <w:szCs w:val="20"/>
                <w:lang w:eastAsia="en-GB"/>
              </w:rPr>
            </w:pPr>
            <w:r w:rsidRPr="004C0144">
              <w:rPr>
                <w:rFonts w:ascii="Times New Roman" w:eastAsia="Malgun Gothic" w:hAnsi="Times New Roman" w:cs="Times New Roman"/>
                <w:bCs/>
                <w:sz w:val="20"/>
                <w:szCs w:val="20"/>
                <w:lang w:eastAsia="en-GB"/>
              </w:rPr>
              <w:t xml:space="preserve">AI/ML assisted positioning </w:t>
            </w:r>
            <w:r w:rsidRPr="004C0144">
              <w:rPr>
                <w:rFonts w:ascii="Times New Roman" w:eastAsia="Malgun Gothic" w:hAnsi="Times New Roman" w:cs="Times New Roman"/>
                <w:bCs/>
                <w:sz w:val="20"/>
                <w:szCs w:val="20"/>
                <w:lang w:eastAsia="en-GB"/>
              </w:rPr>
              <w:tab/>
            </w:r>
            <w:r w:rsidRPr="004C0144">
              <w:rPr>
                <w:rFonts w:ascii="Times New Roman" w:eastAsia="Malgun Gothic" w:hAnsi="Times New Roman" w:cs="Times New Roman"/>
                <w:bCs/>
                <w:sz w:val="20"/>
                <w:szCs w:val="20"/>
                <w:lang w:eastAsia="en-GB"/>
              </w:rPr>
              <w:tab/>
              <w:t xml:space="preserve"> </w:t>
            </w:r>
          </w:p>
          <w:p w14:paraId="28F11068" w14:textId="77777777" w:rsidR="004C0144" w:rsidRPr="004C0144" w:rsidRDefault="004C0144" w:rsidP="00213058">
            <w:pPr>
              <w:numPr>
                <w:ilvl w:val="2"/>
                <w:numId w:val="6"/>
              </w:numPr>
              <w:overflowPunct w:val="0"/>
              <w:autoSpaceDE w:val="0"/>
              <w:autoSpaceDN w:val="0"/>
              <w:adjustRightInd w:val="0"/>
              <w:textAlignment w:val="baseline"/>
              <w:rPr>
                <w:rFonts w:ascii="Times New Roman" w:eastAsia="Malgun Gothic" w:hAnsi="Times New Roman" w:cs="Times New Roman"/>
                <w:bCs/>
                <w:sz w:val="20"/>
                <w:szCs w:val="20"/>
                <w:lang w:eastAsia="en-GB"/>
              </w:rPr>
            </w:pPr>
            <w:r w:rsidRPr="004C0144">
              <w:rPr>
                <w:rFonts w:ascii="Times New Roman" w:eastAsia="Malgun Gothic" w:hAnsi="Times New Roman" w:cs="Times New Roman"/>
                <w:bCs/>
                <w:sz w:val="20"/>
                <w:szCs w:val="20"/>
                <w:lang w:eastAsia="en-GB"/>
              </w:rPr>
              <w:t>(2nd priority) Case 2a: UE-assisted/LMF-based positioning with UE-side model, AI/ML assisted positioning</w:t>
            </w:r>
            <w:r w:rsidRPr="004C0144">
              <w:rPr>
                <w:rFonts w:ascii="Times New Roman" w:eastAsia="Malgun Gothic" w:hAnsi="Times New Roman" w:cs="Times New Roman"/>
                <w:bCs/>
                <w:sz w:val="20"/>
                <w:szCs w:val="20"/>
                <w:lang w:eastAsia="en-GB"/>
              </w:rPr>
              <w:tab/>
            </w:r>
          </w:p>
          <w:p w14:paraId="430F1DAE" w14:textId="77777777" w:rsidR="004C0144" w:rsidRPr="004C0144" w:rsidRDefault="004C0144" w:rsidP="00213058">
            <w:pPr>
              <w:numPr>
                <w:ilvl w:val="2"/>
                <w:numId w:val="6"/>
              </w:numPr>
              <w:overflowPunct w:val="0"/>
              <w:autoSpaceDE w:val="0"/>
              <w:autoSpaceDN w:val="0"/>
              <w:adjustRightInd w:val="0"/>
              <w:textAlignment w:val="baseline"/>
              <w:rPr>
                <w:rFonts w:ascii="Times New Roman" w:eastAsia="Malgun Gothic" w:hAnsi="Times New Roman" w:cs="Times New Roman"/>
                <w:bCs/>
                <w:sz w:val="20"/>
                <w:szCs w:val="20"/>
                <w:lang w:eastAsia="en-GB"/>
              </w:rPr>
            </w:pPr>
            <w:r w:rsidRPr="00B03FFA">
              <w:rPr>
                <w:rFonts w:ascii="Times New Roman" w:eastAsia="Malgun Gothic" w:hAnsi="Times New Roman" w:cs="Times New Roman"/>
                <w:bCs/>
                <w:sz w:val="20"/>
                <w:szCs w:val="20"/>
                <w:highlight w:val="yellow"/>
                <w:lang w:eastAsia="en-GB"/>
              </w:rPr>
              <w:t>(1st priority) Case 3a</w:t>
            </w:r>
            <w:r w:rsidRPr="004C0144">
              <w:rPr>
                <w:rFonts w:ascii="Times New Roman" w:eastAsia="Malgun Gothic" w:hAnsi="Times New Roman" w:cs="Times New Roman"/>
                <w:bCs/>
                <w:sz w:val="20"/>
                <w:szCs w:val="20"/>
                <w:lang w:eastAsia="en-GB"/>
              </w:rPr>
              <w:t xml:space="preserve">: NG-RAN node assisted positioning with </w:t>
            </w:r>
            <w:proofErr w:type="spellStart"/>
            <w:r w:rsidRPr="004C0144">
              <w:rPr>
                <w:rFonts w:ascii="Times New Roman" w:eastAsia="Malgun Gothic" w:hAnsi="Times New Roman" w:cs="Times New Roman"/>
                <w:bCs/>
                <w:sz w:val="20"/>
                <w:szCs w:val="20"/>
                <w:lang w:eastAsia="en-GB"/>
              </w:rPr>
              <w:t>gNB</w:t>
            </w:r>
            <w:proofErr w:type="spellEnd"/>
            <w:r w:rsidRPr="004C0144">
              <w:rPr>
                <w:rFonts w:ascii="Times New Roman" w:eastAsia="Malgun Gothic" w:hAnsi="Times New Roman" w:cs="Times New Roman"/>
                <w:bCs/>
                <w:sz w:val="20"/>
                <w:szCs w:val="20"/>
                <w:lang w:eastAsia="en-GB"/>
              </w:rPr>
              <w:t xml:space="preserve">-side model, AI/ML assisted </w:t>
            </w:r>
            <w:proofErr w:type="gramStart"/>
            <w:r w:rsidRPr="004C0144">
              <w:rPr>
                <w:rFonts w:ascii="Times New Roman" w:eastAsia="Malgun Gothic" w:hAnsi="Times New Roman" w:cs="Times New Roman"/>
                <w:bCs/>
                <w:sz w:val="20"/>
                <w:szCs w:val="20"/>
                <w:lang w:eastAsia="en-GB"/>
              </w:rPr>
              <w:t>positioning</w:t>
            </w:r>
            <w:proofErr w:type="gramEnd"/>
          </w:p>
          <w:bookmarkEnd w:id="4"/>
          <w:p w14:paraId="35F26305" w14:textId="77777777" w:rsidR="004C0144" w:rsidRPr="004C0144" w:rsidRDefault="004C0144" w:rsidP="00213058">
            <w:pPr>
              <w:numPr>
                <w:ilvl w:val="1"/>
                <w:numId w:val="6"/>
              </w:numPr>
              <w:overflowPunct w:val="0"/>
              <w:autoSpaceDE w:val="0"/>
              <w:autoSpaceDN w:val="0"/>
              <w:adjustRightInd w:val="0"/>
              <w:textAlignment w:val="baseline"/>
              <w:rPr>
                <w:rFonts w:ascii="Times New Roman" w:eastAsia="Malgun Gothic" w:hAnsi="Times New Roman" w:cs="Times New Roman"/>
                <w:bCs/>
                <w:sz w:val="20"/>
                <w:szCs w:val="20"/>
                <w:lang w:eastAsia="en-GB"/>
              </w:rPr>
            </w:pPr>
            <w:r w:rsidRPr="004C0144">
              <w:rPr>
                <w:rFonts w:ascii="Times New Roman" w:eastAsia="Malgun Gothic" w:hAnsi="Times New Roman" w:cs="Times New Roman"/>
                <w:bCs/>
                <w:sz w:val="20"/>
                <w:szCs w:val="20"/>
                <w:lang w:eastAsia="en-GB"/>
              </w:rPr>
              <w:t xml:space="preserve">Specify necessary measurements, </w:t>
            </w:r>
            <w:proofErr w:type="spellStart"/>
            <w:r w:rsidRPr="004C0144">
              <w:rPr>
                <w:rFonts w:ascii="Times New Roman" w:eastAsia="Malgun Gothic" w:hAnsi="Times New Roman" w:cs="Times New Roman"/>
                <w:bCs/>
                <w:sz w:val="20"/>
                <w:szCs w:val="20"/>
                <w:lang w:eastAsia="en-GB"/>
              </w:rPr>
              <w:t>signalling</w:t>
            </w:r>
            <w:proofErr w:type="spellEnd"/>
            <w:r w:rsidRPr="004C0144">
              <w:rPr>
                <w:rFonts w:ascii="Times New Roman" w:eastAsia="Malgun Gothic" w:hAnsi="Times New Roman" w:cs="Times New Roman"/>
                <w:bCs/>
                <w:sz w:val="20"/>
                <w:szCs w:val="20"/>
                <w:lang w:eastAsia="en-GB"/>
              </w:rPr>
              <w:t>/mechanism(s) to facilitate LCM operations specific to the Positioning accuracy enhancements use cases, if any</w:t>
            </w:r>
          </w:p>
          <w:p w14:paraId="2ECD833F" w14:textId="77777777" w:rsidR="004C0144" w:rsidRPr="004C0144" w:rsidRDefault="004C0144" w:rsidP="00213058">
            <w:pPr>
              <w:numPr>
                <w:ilvl w:val="1"/>
                <w:numId w:val="6"/>
              </w:numPr>
              <w:overflowPunct w:val="0"/>
              <w:autoSpaceDE w:val="0"/>
              <w:autoSpaceDN w:val="0"/>
              <w:adjustRightInd w:val="0"/>
              <w:textAlignment w:val="baseline"/>
              <w:rPr>
                <w:rFonts w:ascii="Times New Roman" w:eastAsia="Malgun Gothic" w:hAnsi="Times New Roman" w:cs="Times New Roman"/>
                <w:bCs/>
                <w:sz w:val="20"/>
                <w:szCs w:val="20"/>
                <w:lang w:eastAsia="en-GB"/>
              </w:rPr>
            </w:pPr>
            <w:r w:rsidRPr="004C0144">
              <w:rPr>
                <w:rFonts w:ascii="Times New Roman" w:eastAsia="Malgun Gothic" w:hAnsi="Times New Roman" w:cs="Times New Roman"/>
                <w:bCs/>
                <w:sz w:val="20"/>
                <w:szCs w:val="20"/>
                <w:lang w:eastAsia="en-GB"/>
              </w:rPr>
              <w:t xml:space="preserve">Investigate and specify the necessary </w:t>
            </w:r>
            <w:proofErr w:type="spellStart"/>
            <w:r w:rsidRPr="004C0144">
              <w:rPr>
                <w:rFonts w:ascii="Times New Roman" w:eastAsia="Malgun Gothic" w:hAnsi="Times New Roman" w:cs="Times New Roman"/>
                <w:bCs/>
                <w:sz w:val="20"/>
                <w:szCs w:val="20"/>
                <w:lang w:eastAsia="en-GB"/>
              </w:rPr>
              <w:t>signalling</w:t>
            </w:r>
            <w:proofErr w:type="spellEnd"/>
            <w:r w:rsidRPr="004C0144">
              <w:rPr>
                <w:rFonts w:ascii="Times New Roman" w:eastAsia="Malgun Gothic" w:hAnsi="Times New Roman" w:cs="Times New Roman"/>
                <w:bCs/>
                <w:sz w:val="20"/>
                <w:szCs w:val="20"/>
                <w:lang w:eastAsia="en-GB"/>
              </w:rPr>
              <w:t xml:space="preserve"> of necessary measurement enhancements (if any)</w:t>
            </w:r>
          </w:p>
          <w:p w14:paraId="1D30C5DB" w14:textId="77777777" w:rsidR="004C0144" w:rsidRPr="004C0144" w:rsidRDefault="004C0144" w:rsidP="00213058">
            <w:pPr>
              <w:numPr>
                <w:ilvl w:val="1"/>
                <w:numId w:val="6"/>
              </w:numPr>
              <w:overflowPunct w:val="0"/>
              <w:autoSpaceDE w:val="0"/>
              <w:autoSpaceDN w:val="0"/>
              <w:adjustRightInd w:val="0"/>
              <w:textAlignment w:val="baseline"/>
              <w:rPr>
                <w:rFonts w:ascii="Times New Roman" w:eastAsia="Malgun Gothic" w:hAnsi="Times New Roman" w:cs="Times New Roman"/>
                <w:bCs/>
                <w:sz w:val="20"/>
                <w:szCs w:val="20"/>
                <w:lang w:eastAsia="en-GB"/>
              </w:rPr>
            </w:pPr>
            <w:r w:rsidRPr="004C0144">
              <w:rPr>
                <w:rFonts w:ascii="Times New Roman" w:eastAsia="Malgun Gothic" w:hAnsi="Times New Roman" w:cs="Times New Roman"/>
                <w:bCs/>
                <w:sz w:val="20"/>
                <w:szCs w:val="20"/>
                <w:lang w:eastAsia="en-GB"/>
              </w:rPr>
              <w:t xml:space="preserve">Enabling method(s) to ensure consistency between training and inference regarding NW-side additional conditions (if identified) for inference at UE for relevant positioning sub use </w:t>
            </w:r>
            <w:proofErr w:type="gramStart"/>
            <w:r w:rsidRPr="004C0144">
              <w:rPr>
                <w:rFonts w:ascii="Times New Roman" w:eastAsia="Malgun Gothic" w:hAnsi="Times New Roman" w:cs="Times New Roman"/>
                <w:bCs/>
                <w:sz w:val="20"/>
                <w:szCs w:val="20"/>
                <w:lang w:eastAsia="en-GB"/>
              </w:rPr>
              <w:t>cases</w:t>
            </w:r>
            <w:proofErr w:type="gramEnd"/>
          </w:p>
          <w:p w14:paraId="61F0E8DB" w14:textId="77777777" w:rsidR="00937794" w:rsidRPr="00937794" w:rsidRDefault="00937794" w:rsidP="004C0144">
            <w:pPr>
              <w:overflowPunct w:val="0"/>
              <w:autoSpaceDE w:val="0"/>
              <w:autoSpaceDN w:val="0"/>
              <w:adjustRightInd w:val="0"/>
              <w:textAlignment w:val="baseline"/>
              <w:rPr>
                <w:rFonts w:ascii="Times New Roman" w:eastAsia="Malgun Gothic" w:hAnsi="Times New Roman" w:cs="Times New Roman"/>
                <w:bCs/>
                <w:sz w:val="20"/>
                <w:szCs w:val="20"/>
                <w:lang w:eastAsia="en-GB"/>
              </w:rPr>
            </w:pPr>
          </w:p>
          <w:p w14:paraId="12F59017" w14:textId="68B75631" w:rsidR="00937794" w:rsidRPr="00AD2EA3" w:rsidRDefault="00937794" w:rsidP="00937794">
            <w:pPr>
              <w:overflowPunct w:val="0"/>
              <w:autoSpaceDE w:val="0"/>
              <w:autoSpaceDN w:val="0"/>
              <w:adjustRightInd w:val="0"/>
              <w:jc w:val="center"/>
              <w:textAlignment w:val="baseline"/>
              <w:rPr>
                <w:rFonts w:ascii="Times New Roman" w:eastAsia="Malgun Gothic" w:hAnsi="Times New Roman" w:cs="Times New Roman"/>
                <w:bCs/>
                <w:i/>
                <w:iCs/>
                <w:sz w:val="16"/>
                <w:szCs w:val="16"/>
                <w:lang w:eastAsia="en-GB"/>
              </w:rPr>
            </w:pPr>
            <w:r w:rsidRPr="00AD2EA3">
              <w:rPr>
                <w:rFonts w:ascii="Times New Roman" w:eastAsia="Malgun Gothic" w:hAnsi="Times New Roman" w:cs="Times New Roman"/>
                <w:bCs/>
                <w:i/>
                <w:iCs/>
                <w:sz w:val="16"/>
                <w:szCs w:val="16"/>
                <w:lang w:eastAsia="en-GB"/>
              </w:rPr>
              <w:t>… text omitted ...</w:t>
            </w:r>
          </w:p>
          <w:p w14:paraId="73B49D67" w14:textId="77777777" w:rsidR="00937794" w:rsidRPr="00937794" w:rsidRDefault="00937794" w:rsidP="00937794">
            <w:pPr>
              <w:overflowPunct w:val="0"/>
              <w:autoSpaceDE w:val="0"/>
              <w:autoSpaceDN w:val="0"/>
              <w:adjustRightInd w:val="0"/>
              <w:textAlignment w:val="baseline"/>
              <w:rPr>
                <w:rFonts w:ascii="Times New Roman" w:eastAsia="Malgun Gothic" w:hAnsi="Times New Roman" w:cs="Times New Roman"/>
                <w:bCs/>
                <w:sz w:val="20"/>
                <w:szCs w:val="20"/>
                <w:lang w:eastAsia="en-GB"/>
              </w:rPr>
            </w:pPr>
          </w:p>
          <w:p w14:paraId="730763A3" w14:textId="77777777" w:rsidR="00937794" w:rsidRPr="00937794" w:rsidRDefault="00937794" w:rsidP="00937794">
            <w:pPr>
              <w:overflowPunct w:val="0"/>
              <w:autoSpaceDE w:val="0"/>
              <w:autoSpaceDN w:val="0"/>
              <w:adjustRightInd w:val="0"/>
              <w:textAlignment w:val="baseline"/>
              <w:rPr>
                <w:rFonts w:ascii="Times New Roman" w:eastAsia="Malgun Gothic" w:hAnsi="Times New Roman" w:cs="Times New Roman"/>
                <w:bCs/>
                <w:sz w:val="20"/>
                <w:szCs w:val="20"/>
                <w:lang w:eastAsia="en-GB"/>
              </w:rPr>
            </w:pPr>
            <w:r w:rsidRPr="00937794">
              <w:rPr>
                <w:rFonts w:ascii="Times New Roman" w:eastAsia="Malgun Gothic" w:hAnsi="Times New Roman" w:cs="Times New Roman"/>
                <w:bCs/>
                <w:sz w:val="20"/>
                <w:szCs w:val="20"/>
                <w:lang w:eastAsia="en-GB"/>
              </w:rPr>
              <w:t>Study objectives with corresponding checkpoints in RAN#105 (Sept ’24):</w:t>
            </w:r>
          </w:p>
          <w:p w14:paraId="313F6991" w14:textId="77777777" w:rsidR="00937794" w:rsidRPr="00AD2EA3" w:rsidRDefault="00937794" w:rsidP="00937794">
            <w:pPr>
              <w:overflowPunct w:val="0"/>
              <w:autoSpaceDE w:val="0"/>
              <w:autoSpaceDN w:val="0"/>
              <w:adjustRightInd w:val="0"/>
              <w:jc w:val="center"/>
              <w:textAlignment w:val="baseline"/>
              <w:rPr>
                <w:rFonts w:ascii="Times New Roman" w:eastAsia="Malgun Gothic" w:hAnsi="Times New Roman" w:cs="Times New Roman"/>
                <w:bCs/>
                <w:i/>
                <w:iCs/>
                <w:sz w:val="16"/>
                <w:szCs w:val="16"/>
                <w:lang w:eastAsia="en-GB"/>
              </w:rPr>
            </w:pPr>
            <w:r w:rsidRPr="00AD2EA3">
              <w:rPr>
                <w:rFonts w:ascii="Times New Roman" w:eastAsia="Malgun Gothic" w:hAnsi="Times New Roman" w:cs="Times New Roman"/>
                <w:bCs/>
                <w:i/>
                <w:iCs/>
                <w:sz w:val="16"/>
                <w:szCs w:val="16"/>
                <w:lang w:eastAsia="en-GB"/>
              </w:rPr>
              <w:t>… text omitted ...</w:t>
            </w:r>
          </w:p>
          <w:p w14:paraId="10B9B688" w14:textId="77777777" w:rsidR="00937794" w:rsidRPr="00937794" w:rsidRDefault="00937794" w:rsidP="00213058">
            <w:pPr>
              <w:numPr>
                <w:ilvl w:val="0"/>
                <w:numId w:val="7"/>
              </w:numPr>
              <w:overflowPunct w:val="0"/>
              <w:autoSpaceDE w:val="0"/>
              <w:autoSpaceDN w:val="0"/>
              <w:adjustRightInd w:val="0"/>
              <w:textAlignment w:val="baseline"/>
              <w:rPr>
                <w:rFonts w:ascii="Times New Roman" w:eastAsia="Malgun Gothic" w:hAnsi="Times New Roman" w:cs="Times New Roman"/>
                <w:bCs/>
                <w:sz w:val="20"/>
                <w:szCs w:val="20"/>
                <w:lang w:eastAsia="en-GB"/>
              </w:rPr>
            </w:pPr>
            <w:r w:rsidRPr="00937794">
              <w:rPr>
                <w:rFonts w:ascii="Times New Roman" w:eastAsia="Malgun Gothic" w:hAnsi="Times New Roman" w:cs="Times New Roman"/>
                <w:bCs/>
                <w:sz w:val="20"/>
                <w:szCs w:val="20"/>
                <w:lang w:eastAsia="en-GB"/>
              </w:rPr>
              <w:t xml:space="preserve">Necessity and details of model Identification concept and procedure in the context of LCM [RAN2/RAN1] </w:t>
            </w:r>
          </w:p>
          <w:p w14:paraId="3F9C39C7" w14:textId="77777777" w:rsidR="00937794" w:rsidRPr="00937794" w:rsidRDefault="00937794" w:rsidP="00213058">
            <w:pPr>
              <w:numPr>
                <w:ilvl w:val="0"/>
                <w:numId w:val="7"/>
              </w:numPr>
              <w:overflowPunct w:val="0"/>
              <w:autoSpaceDE w:val="0"/>
              <w:autoSpaceDN w:val="0"/>
              <w:adjustRightInd w:val="0"/>
              <w:textAlignment w:val="baseline"/>
              <w:rPr>
                <w:rFonts w:ascii="Times New Roman" w:eastAsia="Malgun Gothic" w:hAnsi="Times New Roman" w:cs="Times New Roman"/>
                <w:bCs/>
                <w:sz w:val="20"/>
                <w:szCs w:val="20"/>
                <w:lang w:eastAsia="en-GB"/>
              </w:rPr>
            </w:pPr>
            <w:r w:rsidRPr="00937794">
              <w:rPr>
                <w:rFonts w:ascii="Times New Roman" w:eastAsia="Malgun Gothic" w:hAnsi="Times New Roman" w:cs="Times New Roman"/>
                <w:bCs/>
                <w:sz w:val="20"/>
                <w:szCs w:val="20"/>
                <w:lang w:eastAsia="en-GB"/>
              </w:rPr>
              <w:t xml:space="preserve">CN/OAM/OTT collection of UE-sided model training data [RAN2/RAN1]: </w:t>
            </w:r>
          </w:p>
          <w:p w14:paraId="67614DE0" w14:textId="77777777" w:rsidR="00937794" w:rsidRPr="00937794" w:rsidRDefault="00937794" w:rsidP="00213058">
            <w:pPr>
              <w:numPr>
                <w:ilvl w:val="1"/>
                <w:numId w:val="7"/>
              </w:numPr>
              <w:overflowPunct w:val="0"/>
              <w:autoSpaceDE w:val="0"/>
              <w:autoSpaceDN w:val="0"/>
              <w:adjustRightInd w:val="0"/>
              <w:textAlignment w:val="baseline"/>
              <w:rPr>
                <w:rFonts w:ascii="Times New Roman" w:eastAsia="Malgun Gothic" w:hAnsi="Times New Roman" w:cs="Times New Roman"/>
                <w:bCs/>
                <w:sz w:val="20"/>
                <w:szCs w:val="20"/>
                <w:lang w:eastAsia="en-GB"/>
              </w:rPr>
            </w:pPr>
            <w:bookmarkStart w:id="5" w:name="_Hlk152950182"/>
            <w:r w:rsidRPr="00937794">
              <w:rPr>
                <w:rFonts w:ascii="Times New Roman" w:eastAsia="Malgun Gothic" w:hAnsi="Times New Roman" w:cs="Times New Roman"/>
                <w:bCs/>
                <w:sz w:val="20"/>
                <w:szCs w:val="20"/>
                <w:lang w:eastAsia="en-GB"/>
              </w:rPr>
              <w:t xml:space="preserve">For the </w:t>
            </w:r>
            <w:proofErr w:type="spellStart"/>
            <w:r w:rsidRPr="00937794">
              <w:rPr>
                <w:rFonts w:ascii="Times New Roman" w:eastAsia="Malgun Gothic" w:hAnsi="Times New Roman" w:cs="Times New Roman"/>
                <w:bCs/>
                <w:sz w:val="20"/>
                <w:szCs w:val="20"/>
                <w:lang w:eastAsia="en-GB"/>
              </w:rPr>
              <w:t>FS_NR_AIML_Air</w:t>
            </w:r>
            <w:proofErr w:type="spellEnd"/>
            <w:r w:rsidRPr="00937794">
              <w:rPr>
                <w:rFonts w:ascii="Times New Roman" w:eastAsia="Malgun Gothic" w:hAnsi="Times New Roman" w:cs="Times New Roman"/>
                <w:bCs/>
                <w:sz w:val="20"/>
                <w:szCs w:val="20"/>
                <w:lang w:eastAsia="en-GB"/>
              </w:rPr>
              <w:t xml:space="preserve"> study use cases, identify the corresponding contents of UE data </w:t>
            </w:r>
            <w:proofErr w:type="gramStart"/>
            <w:r w:rsidRPr="00937794">
              <w:rPr>
                <w:rFonts w:ascii="Times New Roman" w:eastAsia="Malgun Gothic" w:hAnsi="Times New Roman" w:cs="Times New Roman"/>
                <w:bCs/>
                <w:sz w:val="20"/>
                <w:szCs w:val="20"/>
                <w:lang w:eastAsia="en-GB"/>
              </w:rPr>
              <w:t>collection</w:t>
            </w:r>
            <w:proofErr w:type="gramEnd"/>
          </w:p>
          <w:p w14:paraId="1AF56843" w14:textId="77777777" w:rsidR="00937794" w:rsidRPr="00937794" w:rsidRDefault="00937794" w:rsidP="00213058">
            <w:pPr>
              <w:numPr>
                <w:ilvl w:val="1"/>
                <w:numId w:val="7"/>
              </w:numPr>
              <w:overflowPunct w:val="0"/>
              <w:autoSpaceDE w:val="0"/>
              <w:autoSpaceDN w:val="0"/>
              <w:adjustRightInd w:val="0"/>
              <w:textAlignment w:val="baseline"/>
              <w:rPr>
                <w:rFonts w:ascii="Times New Roman" w:eastAsia="Malgun Gothic" w:hAnsi="Times New Roman" w:cs="Times New Roman"/>
                <w:bCs/>
                <w:sz w:val="20"/>
                <w:szCs w:val="20"/>
                <w:lang w:eastAsia="en-GB"/>
              </w:rPr>
            </w:pPr>
            <w:proofErr w:type="spellStart"/>
            <w:r w:rsidRPr="00937794">
              <w:rPr>
                <w:rFonts w:ascii="Times New Roman" w:eastAsia="Malgun Gothic" w:hAnsi="Times New Roman" w:cs="Times New Roman"/>
                <w:bCs/>
                <w:sz w:val="20"/>
                <w:szCs w:val="20"/>
                <w:lang w:eastAsia="en-GB"/>
              </w:rPr>
              <w:t>Analyse</w:t>
            </w:r>
            <w:proofErr w:type="spellEnd"/>
            <w:r w:rsidRPr="00937794">
              <w:rPr>
                <w:rFonts w:ascii="Times New Roman" w:eastAsia="Malgun Gothic" w:hAnsi="Times New Roman" w:cs="Times New Roman"/>
                <w:bCs/>
                <w:sz w:val="20"/>
                <w:szCs w:val="20"/>
                <w:lang w:eastAsia="en-GB"/>
              </w:rPr>
              <w:t xml:space="preserve"> the UE data collection mechanisms identified during the </w:t>
            </w:r>
            <w:proofErr w:type="spellStart"/>
            <w:r w:rsidRPr="00937794">
              <w:rPr>
                <w:rFonts w:ascii="Times New Roman" w:eastAsia="Malgun Gothic" w:hAnsi="Times New Roman" w:cs="Times New Roman"/>
                <w:bCs/>
                <w:sz w:val="20"/>
                <w:szCs w:val="20"/>
                <w:lang w:eastAsia="en-GB"/>
              </w:rPr>
              <w:t>FS_NR_AIML_Air</w:t>
            </w:r>
            <w:proofErr w:type="spellEnd"/>
            <w:r w:rsidRPr="00937794">
              <w:rPr>
                <w:rFonts w:ascii="Times New Roman" w:eastAsia="Malgun Gothic" w:hAnsi="Times New Roman" w:cs="Times New Roman"/>
                <w:bCs/>
                <w:sz w:val="20"/>
                <w:szCs w:val="20"/>
                <w:lang w:eastAsia="en-GB"/>
              </w:rPr>
              <w:t xml:space="preserve"> (TR 38.843 section 7.2.1.3.2) study along with the implications and limitations of each of the </w:t>
            </w:r>
            <w:proofErr w:type="gramStart"/>
            <w:r w:rsidRPr="00937794">
              <w:rPr>
                <w:rFonts w:ascii="Times New Roman" w:eastAsia="Malgun Gothic" w:hAnsi="Times New Roman" w:cs="Times New Roman"/>
                <w:bCs/>
                <w:sz w:val="20"/>
                <w:szCs w:val="20"/>
                <w:lang w:eastAsia="en-GB"/>
              </w:rPr>
              <w:t>methods</w:t>
            </w:r>
            <w:bookmarkEnd w:id="5"/>
            <w:proofErr w:type="gramEnd"/>
            <w:r w:rsidRPr="00937794">
              <w:rPr>
                <w:rFonts w:ascii="Times New Roman" w:eastAsia="Malgun Gothic" w:hAnsi="Times New Roman" w:cs="Times New Roman"/>
                <w:bCs/>
                <w:sz w:val="20"/>
                <w:szCs w:val="20"/>
                <w:lang w:eastAsia="en-GB"/>
              </w:rPr>
              <w:t xml:space="preserve"> </w:t>
            </w:r>
          </w:p>
          <w:p w14:paraId="53AD9CAB" w14:textId="77777777" w:rsidR="00937794" w:rsidRPr="00937794" w:rsidRDefault="00937794" w:rsidP="00213058">
            <w:pPr>
              <w:numPr>
                <w:ilvl w:val="0"/>
                <w:numId w:val="7"/>
              </w:numPr>
              <w:overflowPunct w:val="0"/>
              <w:autoSpaceDE w:val="0"/>
              <w:autoSpaceDN w:val="0"/>
              <w:adjustRightInd w:val="0"/>
              <w:textAlignment w:val="baseline"/>
              <w:rPr>
                <w:rFonts w:ascii="Times New Roman" w:eastAsia="Malgun Gothic" w:hAnsi="Times New Roman" w:cs="Times New Roman"/>
                <w:bCs/>
                <w:sz w:val="20"/>
                <w:szCs w:val="20"/>
                <w:lang w:eastAsia="en-GB"/>
              </w:rPr>
            </w:pPr>
            <w:r w:rsidRPr="00937794">
              <w:rPr>
                <w:rFonts w:ascii="Times New Roman" w:eastAsia="Malgun Gothic" w:hAnsi="Times New Roman" w:cs="Times New Roman"/>
                <w:bCs/>
                <w:sz w:val="20"/>
                <w:szCs w:val="20"/>
                <w:lang w:eastAsia="en-GB"/>
              </w:rPr>
              <w:t xml:space="preserve">Model transfer/delivery [RAN2/RAN1]: </w:t>
            </w:r>
          </w:p>
          <w:p w14:paraId="46602D27" w14:textId="77777777" w:rsidR="00937794" w:rsidRDefault="00937794" w:rsidP="00213058">
            <w:pPr>
              <w:numPr>
                <w:ilvl w:val="1"/>
                <w:numId w:val="7"/>
              </w:numPr>
              <w:overflowPunct w:val="0"/>
              <w:autoSpaceDE w:val="0"/>
              <w:autoSpaceDN w:val="0"/>
              <w:adjustRightInd w:val="0"/>
              <w:textAlignment w:val="baseline"/>
              <w:rPr>
                <w:rFonts w:ascii="Times New Roman" w:eastAsia="Malgun Gothic" w:hAnsi="Times New Roman" w:cs="Times New Roman"/>
                <w:bCs/>
                <w:sz w:val="20"/>
                <w:szCs w:val="20"/>
                <w:lang w:eastAsia="en-GB"/>
              </w:rPr>
            </w:pPr>
            <w:bookmarkStart w:id="6" w:name="_Hlk152950348"/>
            <w:r w:rsidRPr="00937794">
              <w:rPr>
                <w:rFonts w:ascii="Times New Roman" w:eastAsia="Malgun Gothic" w:hAnsi="Times New Roman" w:cs="Times New Roman"/>
                <w:bCs/>
                <w:sz w:val="20"/>
                <w:szCs w:val="20"/>
                <w:lang w:eastAsia="en-GB"/>
              </w:rPr>
              <w:t xml:space="preserve">Determine whether there is a need to consider </w:t>
            </w:r>
            <w:proofErr w:type="spellStart"/>
            <w:r w:rsidRPr="00937794">
              <w:rPr>
                <w:rFonts w:ascii="Times New Roman" w:eastAsia="Malgun Gothic" w:hAnsi="Times New Roman" w:cs="Times New Roman"/>
                <w:bCs/>
                <w:sz w:val="20"/>
                <w:szCs w:val="20"/>
                <w:lang w:eastAsia="en-GB"/>
              </w:rPr>
              <w:t>standardised</w:t>
            </w:r>
            <w:proofErr w:type="spellEnd"/>
            <w:r w:rsidRPr="00937794">
              <w:rPr>
                <w:rFonts w:ascii="Times New Roman" w:eastAsia="Malgun Gothic" w:hAnsi="Times New Roman" w:cs="Times New Roman"/>
                <w:bCs/>
                <w:sz w:val="20"/>
                <w:szCs w:val="20"/>
                <w:lang w:eastAsia="en-GB"/>
              </w:rPr>
              <w:t xml:space="preserve"> solutions for transferring/delivering AI/ML model(s) considering at least the solutions identified during the </w:t>
            </w:r>
            <w:bookmarkEnd w:id="6"/>
            <w:proofErr w:type="spellStart"/>
            <w:r w:rsidRPr="00937794">
              <w:rPr>
                <w:rFonts w:ascii="Times New Roman" w:eastAsia="Malgun Gothic" w:hAnsi="Times New Roman" w:cs="Times New Roman"/>
                <w:bCs/>
                <w:sz w:val="20"/>
                <w:szCs w:val="20"/>
                <w:lang w:eastAsia="en-GB"/>
              </w:rPr>
              <w:t>FS_NR_AIML_Air</w:t>
            </w:r>
            <w:proofErr w:type="spellEnd"/>
            <w:r w:rsidRPr="00937794">
              <w:rPr>
                <w:rFonts w:ascii="Times New Roman" w:eastAsia="Malgun Gothic" w:hAnsi="Times New Roman" w:cs="Times New Roman"/>
                <w:bCs/>
                <w:sz w:val="20"/>
                <w:szCs w:val="20"/>
                <w:lang w:eastAsia="en-GB"/>
              </w:rPr>
              <w:t xml:space="preserve"> </w:t>
            </w:r>
            <w:proofErr w:type="gramStart"/>
            <w:r w:rsidRPr="00937794">
              <w:rPr>
                <w:rFonts w:ascii="Times New Roman" w:eastAsia="Malgun Gothic" w:hAnsi="Times New Roman" w:cs="Times New Roman"/>
                <w:bCs/>
                <w:sz w:val="20"/>
                <w:szCs w:val="20"/>
                <w:lang w:eastAsia="en-GB"/>
              </w:rPr>
              <w:t>study</w:t>
            </w:r>
            <w:proofErr w:type="gramEnd"/>
            <w:r w:rsidRPr="00937794">
              <w:rPr>
                <w:rFonts w:ascii="Times New Roman" w:eastAsia="Malgun Gothic" w:hAnsi="Times New Roman" w:cs="Times New Roman"/>
                <w:bCs/>
                <w:sz w:val="20"/>
                <w:szCs w:val="20"/>
                <w:lang w:eastAsia="en-GB"/>
              </w:rPr>
              <w:t xml:space="preserve"> </w:t>
            </w:r>
          </w:p>
          <w:p w14:paraId="7AE7A197" w14:textId="77777777" w:rsidR="0066428E" w:rsidRPr="00937794" w:rsidRDefault="0066428E" w:rsidP="00AD2EA3">
            <w:pPr>
              <w:overflowPunct w:val="0"/>
              <w:autoSpaceDE w:val="0"/>
              <w:autoSpaceDN w:val="0"/>
              <w:adjustRightInd w:val="0"/>
              <w:ind w:left="1440"/>
              <w:textAlignment w:val="baseline"/>
              <w:rPr>
                <w:rFonts w:ascii="Times New Roman" w:eastAsia="Malgun Gothic" w:hAnsi="Times New Roman" w:cs="Times New Roman"/>
                <w:bCs/>
                <w:sz w:val="20"/>
                <w:szCs w:val="20"/>
                <w:lang w:eastAsia="en-GB"/>
              </w:rPr>
            </w:pPr>
          </w:p>
          <w:p w14:paraId="583A77D3" w14:textId="77777777" w:rsidR="00937794" w:rsidRPr="00AD2EA3" w:rsidRDefault="00937794" w:rsidP="00937794">
            <w:pPr>
              <w:overflowPunct w:val="0"/>
              <w:autoSpaceDE w:val="0"/>
              <w:autoSpaceDN w:val="0"/>
              <w:adjustRightInd w:val="0"/>
              <w:jc w:val="center"/>
              <w:textAlignment w:val="baseline"/>
              <w:rPr>
                <w:rFonts w:ascii="Times New Roman" w:eastAsia="Malgun Gothic" w:hAnsi="Times New Roman" w:cs="Times New Roman"/>
                <w:bCs/>
                <w:i/>
                <w:iCs/>
                <w:sz w:val="16"/>
                <w:szCs w:val="16"/>
                <w:lang w:eastAsia="en-GB"/>
              </w:rPr>
            </w:pPr>
            <w:r w:rsidRPr="00AD2EA3">
              <w:rPr>
                <w:rFonts w:ascii="Times New Roman" w:eastAsia="Malgun Gothic" w:hAnsi="Times New Roman" w:cs="Times New Roman"/>
                <w:bCs/>
                <w:i/>
                <w:iCs/>
                <w:sz w:val="16"/>
                <w:szCs w:val="16"/>
                <w:lang w:eastAsia="en-GB"/>
              </w:rPr>
              <w:t>….… text omitted ...</w:t>
            </w:r>
          </w:p>
          <w:p w14:paraId="2D9344E7" w14:textId="5613BF67" w:rsidR="00937794" w:rsidRPr="00937794" w:rsidRDefault="00937794" w:rsidP="00937794">
            <w:pPr>
              <w:contextualSpacing/>
              <w:rPr>
                <w:rFonts w:ascii="Times New Roman" w:eastAsia="Batang" w:hAnsi="Times New Roman" w:cs="Times New Roman"/>
                <w:sz w:val="20"/>
                <w:szCs w:val="20"/>
                <w:lang w:eastAsia="en-GB"/>
              </w:rPr>
            </w:pPr>
          </w:p>
          <w:p w14:paraId="05C70A6B" w14:textId="77777777" w:rsidR="00937794" w:rsidRPr="00937794" w:rsidRDefault="00937794" w:rsidP="00937794">
            <w:pPr>
              <w:overflowPunct w:val="0"/>
              <w:autoSpaceDE w:val="0"/>
              <w:autoSpaceDN w:val="0"/>
              <w:adjustRightInd w:val="0"/>
              <w:ind w:left="720"/>
              <w:textAlignment w:val="baseline"/>
              <w:rPr>
                <w:rFonts w:ascii="Times New Roman" w:eastAsia="Malgun Gothic" w:hAnsi="Times New Roman" w:cs="Times New Roman"/>
                <w:bCs/>
                <w:sz w:val="20"/>
                <w:szCs w:val="20"/>
                <w:lang w:eastAsia="en-GB"/>
              </w:rPr>
            </w:pPr>
            <w:r w:rsidRPr="00937794">
              <w:rPr>
                <w:rFonts w:ascii="Times New Roman" w:eastAsia="Malgun Gothic" w:hAnsi="Times New Roman" w:cs="Times New Roman"/>
                <w:bCs/>
                <w:sz w:val="20"/>
                <w:szCs w:val="20"/>
                <w:lang w:eastAsia="en-GB"/>
              </w:rPr>
              <w:t xml:space="preserve">NOTE: offline training is assumed for the purpose of this project. </w:t>
            </w:r>
          </w:p>
          <w:p w14:paraId="3FE75CB3" w14:textId="77777777" w:rsidR="00937794" w:rsidRPr="00937794" w:rsidRDefault="00937794" w:rsidP="00937794">
            <w:pPr>
              <w:overflowPunct w:val="0"/>
              <w:autoSpaceDE w:val="0"/>
              <w:autoSpaceDN w:val="0"/>
              <w:adjustRightInd w:val="0"/>
              <w:ind w:left="720"/>
              <w:textAlignment w:val="baseline"/>
              <w:rPr>
                <w:rFonts w:ascii="Times New Roman" w:eastAsia="Malgun Gothic" w:hAnsi="Times New Roman" w:cs="Times New Roman"/>
                <w:bCs/>
                <w:sz w:val="20"/>
                <w:szCs w:val="20"/>
                <w:lang w:eastAsia="en-GB"/>
              </w:rPr>
            </w:pPr>
            <w:r w:rsidRPr="00937794">
              <w:rPr>
                <w:rFonts w:ascii="Times New Roman" w:eastAsia="Malgun Gothic" w:hAnsi="Times New Roman" w:cs="Times New Roman"/>
                <w:bCs/>
                <w:sz w:val="20"/>
                <w:szCs w:val="20"/>
                <w:lang w:eastAsia="en-GB"/>
              </w:rPr>
              <w:t xml:space="preserve">NOTE: the outcome of the study objectives should be captured in TR 38.843 for future reference. </w:t>
            </w:r>
          </w:p>
          <w:p w14:paraId="29DC10DA" w14:textId="77777777" w:rsidR="00937794" w:rsidRPr="00937794" w:rsidRDefault="00937794" w:rsidP="00937794">
            <w:pPr>
              <w:overflowPunct w:val="0"/>
              <w:autoSpaceDE w:val="0"/>
              <w:autoSpaceDN w:val="0"/>
              <w:adjustRightInd w:val="0"/>
              <w:ind w:left="720"/>
              <w:textAlignment w:val="baseline"/>
              <w:rPr>
                <w:rFonts w:ascii="Times New Roman" w:eastAsia="Malgun Gothic" w:hAnsi="Times New Roman" w:cs="Times New Roman"/>
                <w:bCs/>
                <w:sz w:val="20"/>
                <w:szCs w:val="20"/>
                <w:lang w:eastAsia="en-GB"/>
              </w:rPr>
            </w:pPr>
            <w:r w:rsidRPr="00937794">
              <w:rPr>
                <w:rFonts w:ascii="Times New Roman" w:eastAsia="Malgun Gothic" w:hAnsi="Times New Roman" w:cs="Times New Roman"/>
                <w:bCs/>
                <w:sz w:val="20"/>
                <w:szCs w:val="20"/>
                <w:lang w:eastAsia="en-GB"/>
              </w:rPr>
              <w:t xml:space="preserve">NOTE: </w:t>
            </w:r>
            <w:r w:rsidRPr="00937794">
              <w:rPr>
                <w:rFonts w:ascii="Times New Roman" w:eastAsia="Malgun Gothic" w:hAnsi="Times New Roman" w:cs="Times New Roman"/>
                <w:sz w:val="20"/>
                <w:szCs w:val="20"/>
                <w:lang w:eastAsia="en-GB"/>
              </w:rPr>
              <w:t xml:space="preserve">Coordination with SA/SA WGs of the ongoing study/work as it may relate to their required work. </w:t>
            </w:r>
          </w:p>
          <w:p w14:paraId="341136B4" w14:textId="77777777" w:rsidR="00937794" w:rsidRPr="00937794" w:rsidRDefault="00937794" w:rsidP="00937794">
            <w:pPr>
              <w:jc w:val="both"/>
              <w:rPr>
                <w:rFonts w:ascii="Times New Roman" w:hAnsi="Times New Roman" w:cs="Times New Roman"/>
                <w:sz w:val="20"/>
                <w:szCs w:val="20"/>
                <w:lang w:eastAsia="ja-JP"/>
              </w:rPr>
            </w:pPr>
          </w:p>
        </w:tc>
      </w:tr>
    </w:tbl>
    <w:p w14:paraId="402E9F01" w14:textId="77777777" w:rsidR="00937794" w:rsidRDefault="00937794" w:rsidP="00AD2EA3">
      <w:pPr>
        <w:pStyle w:val="NORMALTdocNokia"/>
        <w:rPr>
          <w:lang w:eastAsia="ja-JP"/>
        </w:rPr>
      </w:pPr>
    </w:p>
    <w:p w14:paraId="00CCF400" w14:textId="644B180E" w:rsidR="009924E5" w:rsidRDefault="00CC40BE" w:rsidP="00AD2EA3">
      <w:pPr>
        <w:pStyle w:val="NORMALTdocNokia"/>
        <w:rPr>
          <w:lang w:eastAsia="ja-JP"/>
        </w:rPr>
      </w:pPr>
      <w:r>
        <w:rPr>
          <w:lang w:eastAsia="ja-JP"/>
        </w:rPr>
        <w:t xml:space="preserve">We organize this technical document </w:t>
      </w:r>
      <w:r w:rsidR="001F4C14">
        <w:rPr>
          <w:lang w:eastAsia="ja-JP"/>
        </w:rPr>
        <w:t xml:space="preserve">on </w:t>
      </w:r>
      <w:r w:rsidR="009522A0">
        <w:rPr>
          <w:lang w:eastAsia="ja-JP"/>
        </w:rPr>
        <w:t xml:space="preserve">some sections to </w:t>
      </w:r>
      <w:r w:rsidR="00076E41">
        <w:rPr>
          <w:lang w:eastAsia="ja-JP"/>
        </w:rPr>
        <w:t xml:space="preserve">highlight our main </w:t>
      </w:r>
      <w:r w:rsidR="003F379F">
        <w:rPr>
          <w:lang w:eastAsia="ja-JP"/>
        </w:rPr>
        <w:t>proposals and observations</w:t>
      </w:r>
      <w:r w:rsidR="00E7128D">
        <w:rPr>
          <w:lang w:eastAsia="ja-JP"/>
        </w:rPr>
        <w:t xml:space="preserve">. In Section 2, we </w:t>
      </w:r>
      <w:r w:rsidR="00142EEE">
        <w:rPr>
          <w:lang w:eastAsia="ja-JP"/>
        </w:rPr>
        <w:t>propose the sco</w:t>
      </w:r>
      <w:r w:rsidR="008F5125">
        <w:rPr>
          <w:lang w:eastAsia="ja-JP"/>
        </w:rPr>
        <w:t xml:space="preserve">pe </w:t>
      </w:r>
      <w:r w:rsidR="00C0499D">
        <w:rPr>
          <w:lang w:eastAsia="ja-JP"/>
        </w:rPr>
        <w:t>that the</w:t>
      </w:r>
      <w:r w:rsidR="008F5125">
        <w:rPr>
          <w:lang w:eastAsia="ja-JP"/>
        </w:rPr>
        <w:t xml:space="preserve"> work item </w:t>
      </w:r>
      <w:r w:rsidR="00F530F5">
        <w:rPr>
          <w:lang w:eastAsia="ja-JP"/>
        </w:rPr>
        <w:t>on AI</w:t>
      </w:r>
      <w:r w:rsidR="00341B8E">
        <w:rPr>
          <w:lang w:eastAsia="ja-JP"/>
        </w:rPr>
        <w:t>/</w:t>
      </w:r>
      <w:r w:rsidR="00F530F5">
        <w:rPr>
          <w:lang w:eastAsia="ja-JP"/>
        </w:rPr>
        <w:t>ML positioning</w:t>
      </w:r>
      <w:r w:rsidR="00F56940">
        <w:rPr>
          <w:lang w:eastAsia="ja-JP"/>
        </w:rPr>
        <w:t xml:space="preserve"> </w:t>
      </w:r>
      <w:r w:rsidR="00B670E2">
        <w:rPr>
          <w:lang w:eastAsia="ja-JP"/>
        </w:rPr>
        <w:t xml:space="preserve">may </w:t>
      </w:r>
      <w:r w:rsidR="00F56940">
        <w:rPr>
          <w:lang w:eastAsia="ja-JP"/>
        </w:rPr>
        <w:t>follo</w:t>
      </w:r>
      <w:r w:rsidR="00087A91">
        <w:rPr>
          <w:lang w:eastAsia="ja-JP"/>
        </w:rPr>
        <w:t>w</w:t>
      </w:r>
      <w:r w:rsidR="00F530F5">
        <w:rPr>
          <w:lang w:eastAsia="ja-JP"/>
        </w:rPr>
        <w:t xml:space="preserve">. In Section 3, </w:t>
      </w:r>
      <w:r w:rsidR="00684FEA">
        <w:rPr>
          <w:lang w:eastAsia="ja-JP"/>
        </w:rPr>
        <w:t>we address the main aspects related to UE</w:t>
      </w:r>
      <w:r w:rsidR="00FC3157">
        <w:rPr>
          <w:lang w:eastAsia="ja-JP"/>
        </w:rPr>
        <w:t>-side</w:t>
      </w:r>
      <w:r w:rsidR="000F5690">
        <w:rPr>
          <w:lang w:eastAsia="ja-JP"/>
        </w:rPr>
        <w:t xml:space="preserve"> model</w:t>
      </w:r>
      <w:r w:rsidR="00FC3157">
        <w:rPr>
          <w:lang w:eastAsia="ja-JP"/>
        </w:rPr>
        <w:t xml:space="preserve"> direct AI</w:t>
      </w:r>
      <w:r w:rsidR="00341B8E">
        <w:rPr>
          <w:lang w:eastAsia="ja-JP"/>
        </w:rPr>
        <w:t>/</w:t>
      </w:r>
      <w:r w:rsidR="00FC3157">
        <w:rPr>
          <w:lang w:eastAsia="ja-JP"/>
        </w:rPr>
        <w:t>ML</w:t>
      </w:r>
      <w:r w:rsidR="006E6D99">
        <w:rPr>
          <w:lang w:eastAsia="ja-JP"/>
        </w:rPr>
        <w:t xml:space="preserve"> (Case 1). In Section 4 and Section 5</w:t>
      </w:r>
      <w:r w:rsidR="00CE1DE4">
        <w:rPr>
          <w:lang w:eastAsia="ja-JP"/>
        </w:rPr>
        <w:t>, we provide</w:t>
      </w:r>
      <w:r w:rsidR="00D81A14">
        <w:rPr>
          <w:lang w:eastAsia="ja-JP"/>
        </w:rPr>
        <w:t xml:space="preserve"> relevant aspects</w:t>
      </w:r>
      <w:r w:rsidR="006C77D8">
        <w:rPr>
          <w:lang w:eastAsia="ja-JP"/>
        </w:rPr>
        <w:t xml:space="preserve"> t</w:t>
      </w:r>
      <w:r w:rsidR="00171B3E">
        <w:rPr>
          <w:lang w:eastAsia="ja-JP"/>
        </w:rPr>
        <w:t xml:space="preserve">o </w:t>
      </w:r>
      <w:r w:rsidR="001B431F">
        <w:rPr>
          <w:lang w:eastAsia="ja-JP"/>
        </w:rPr>
        <w:t>NW-side model use cases (Case 3a and Case 3b)</w:t>
      </w:r>
      <w:r w:rsidR="000F5690">
        <w:rPr>
          <w:lang w:eastAsia="ja-JP"/>
        </w:rPr>
        <w:t>.</w:t>
      </w:r>
      <w:r w:rsidR="00064578">
        <w:rPr>
          <w:lang w:eastAsia="ja-JP"/>
        </w:rPr>
        <w:t xml:space="preserve"> In </w:t>
      </w:r>
      <w:r w:rsidR="00984AF3">
        <w:rPr>
          <w:lang w:eastAsia="ja-JP"/>
        </w:rPr>
        <w:t>Section 6, we address generic aspects that applies to all use cases</w:t>
      </w:r>
      <w:r w:rsidR="00B36624">
        <w:rPr>
          <w:lang w:eastAsia="ja-JP"/>
        </w:rPr>
        <w:t xml:space="preserve"> that are not discussed in previous sections. In Section 7, we provide a </w:t>
      </w:r>
      <w:r w:rsidR="00B0625A">
        <w:rPr>
          <w:lang w:eastAsia="ja-JP"/>
        </w:rPr>
        <w:t xml:space="preserve">conclusion </w:t>
      </w:r>
      <w:r w:rsidR="003852D9">
        <w:rPr>
          <w:lang w:eastAsia="ja-JP"/>
        </w:rPr>
        <w:t xml:space="preserve">of this contribution. Finally, </w:t>
      </w:r>
      <w:r w:rsidR="001847D5">
        <w:rPr>
          <w:lang w:eastAsia="ja-JP"/>
        </w:rPr>
        <w:t>the references used in this technical document are listed in Section 8.</w:t>
      </w:r>
      <w:r w:rsidR="00B36624">
        <w:rPr>
          <w:lang w:eastAsia="ja-JP"/>
        </w:rPr>
        <w:t xml:space="preserve"> </w:t>
      </w:r>
    </w:p>
    <w:p w14:paraId="1A944C17" w14:textId="56EE66F3" w:rsidR="005E3AAF" w:rsidRDefault="005E3AAF" w:rsidP="005E3AAF">
      <w:pPr>
        <w:pStyle w:val="Heading1"/>
        <w:rPr>
          <w:lang w:val="en-US"/>
        </w:rPr>
      </w:pPr>
      <w:bookmarkStart w:id="7" w:name="_Toc159231753"/>
      <w:bookmarkStart w:id="8" w:name="_Toc159231851"/>
      <w:bookmarkStart w:id="9" w:name="_Toc159240753"/>
      <w:r>
        <w:rPr>
          <w:lang w:val="en-US"/>
        </w:rPr>
        <w:t>Scope of the work</w:t>
      </w:r>
      <w:bookmarkEnd w:id="7"/>
      <w:bookmarkEnd w:id="8"/>
      <w:bookmarkEnd w:id="9"/>
    </w:p>
    <w:p w14:paraId="5168CB42" w14:textId="29634334" w:rsidR="007A5C99" w:rsidRDefault="001B7A1C" w:rsidP="00AD2EA3">
      <w:pPr>
        <w:pStyle w:val="NORMALTdocNokia"/>
        <w:rPr>
          <w:lang w:eastAsia="ja-JP"/>
        </w:rPr>
      </w:pPr>
      <w:r>
        <w:rPr>
          <w:lang w:eastAsia="ja-JP"/>
        </w:rPr>
        <w:t xml:space="preserve">Considering the </w:t>
      </w:r>
      <w:r w:rsidR="00954C70">
        <w:rPr>
          <w:lang w:eastAsia="ja-JP"/>
        </w:rPr>
        <w:t xml:space="preserve">WI objectives listed in </w:t>
      </w:r>
      <w:sdt>
        <w:sdtPr>
          <w:rPr>
            <w:lang w:eastAsia="ja-JP"/>
          </w:rPr>
          <w:id w:val="-1268685724"/>
          <w:citation/>
        </w:sdtPr>
        <w:sdtContent>
          <w:r w:rsidR="00341B8E">
            <w:rPr>
              <w:lang w:eastAsia="ja-JP"/>
            </w:rPr>
            <w:fldChar w:fldCharType="begin"/>
          </w:r>
          <w:r w:rsidR="00341B8E">
            <w:rPr>
              <w:lang w:eastAsia="ja-JP"/>
            </w:rPr>
            <w:instrText xml:space="preserve"> CITATION Qua23 \l 1033 </w:instrText>
          </w:r>
          <w:r w:rsidR="00341B8E">
            <w:rPr>
              <w:lang w:eastAsia="ja-JP"/>
            </w:rPr>
            <w:fldChar w:fldCharType="separate"/>
          </w:r>
          <w:r w:rsidR="00341B8E">
            <w:rPr>
              <w:noProof/>
              <w:lang w:eastAsia="ja-JP"/>
            </w:rPr>
            <w:t>[1]</w:t>
          </w:r>
          <w:r w:rsidR="00341B8E">
            <w:rPr>
              <w:lang w:eastAsia="ja-JP"/>
            </w:rPr>
            <w:fldChar w:fldCharType="end"/>
          </w:r>
        </w:sdtContent>
      </w:sdt>
      <w:r w:rsidR="00341B8E">
        <w:rPr>
          <w:lang w:eastAsia="ja-JP"/>
        </w:rPr>
        <w:t>,</w:t>
      </w:r>
      <w:r w:rsidR="00ED5A0C">
        <w:rPr>
          <w:lang w:eastAsia="ja-JP"/>
        </w:rPr>
        <w:t xml:space="preserve"> the scope of the </w:t>
      </w:r>
      <w:r w:rsidR="00231DA9">
        <w:rPr>
          <w:lang w:eastAsia="ja-JP"/>
        </w:rPr>
        <w:t xml:space="preserve">AI/ML positioning </w:t>
      </w:r>
      <w:r w:rsidR="00087C2B">
        <w:rPr>
          <w:lang w:eastAsia="ja-JP"/>
        </w:rPr>
        <w:t xml:space="preserve">work item </w:t>
      </w:r>
      <w:r w:rsidR="005D068C">
        <w:rPr>
          <w:lang w:eastAsia="ja-JP"/>
        </w:rPr>
        <w:t xml:space="preserve">shall be focused </w:t>
      </w:r>
      <w:r w:rsidR="00835F6B">
        <w:rPr>
          <w:lang w:eastAsia="ja-JP"/>
        </w:rPr>
        <w:t>on:</w:t>
      </w:r>
    </w:p>
    <w:p w14:paraId="30429695" w14:textId="77777777" w:rsidR="00835F6B" w:rsidRDefault="00835F6B" w:rsidP="00AD2EA3">
      <w:pPr>
        <w:pStyle w:val="NORMALTdocNokia"/>
        <w:rPr>
          <w:lang w:eastAsia="ja-JP"/>
        </w:rPr>
      </w:pPr>
    </w:p>
    <w:p w14:paraId="7F1443E7" w14:textId="75C696AD" w:rsidR="00835F6B" w:rsidRPr="004D64A3" w:rsidRDefault="004D25E4" w:rsidP="00213058">
      <w:pPr>
        <w:pStyle w:val="NORMALTdocNokia"/>
        <w:numPr>
          <w:ilvl w:val="0"/>
          <w:numId w:val="8"/>
        </w:numPr>
        <w:rPr>
          <w:lang w:val="en-GB" w:eastAsia="ja-JP"/>
        </w:rPr>
      </w:pPr>
      <w:r w:rsidRPr="004D64A3">
        <w:rPr>
          <w:lang w:val="en-GB" w:eastAsia="ja-JP"/>
        </w:rPr>
        <w:t xml:space="preserve">The scope </w:t>
      </w:r>
      <w:r w:rsidR="009E00A3" w:rsidRPr="004D64A3">
        <w:rPr>
          <w:lang w:val="en-GB" w:eastAsia="ja-JP"/>
        </w:rPr>
        <w:t>of AIML positioning</w:t>
      </w:r>
      <w:r w:rsidR="0018141A" w:rsidRPr="004D64A3">
        <w:rPr>
          <w:lang w:val="en-GB" w:eastAsia="ja-JP"/>
        </w:rPr>
        <w:t xml:space="preserve"> should be based on the</w:t>
      </w:r>
      <w:r w:rsidR="00D258E2" w:rsidRPr="004D64A3">
        <w:rPr>
          <w:lang w:val="en-GB" w:eastAsia="ja-JP"/>
        </w:rPr>
        <w:t xml:space="preserve"> agreements/</w:t>
      </w:r>
      <w:r w:rsidR="004B24D5" w:rsidRPr="004D64A3">
        <w:rPr>
          <w:lang w:val="en-GB" w:eastAsia="ja-JP"/>
        </w:rPr>
        <w:t>conclusions</w:t>
      </w:r>
      <w:r w:rsidR="00CD161F" w:rsidRPr="004D64A3">
        <w:rPr>
          <w:lang w:val="en-GB" w:eastAsia="ja-JP"/>
        </w:rPr>
        <w:t xml:space="preserve"> of Rel. 1</w:t>
      </w:r>
      <w:r w:rsidR="00E66CB3" w:rsidRPr="004D64A3">
        <w:rPr>
          <w:lang w:val="en-GB" w:eastAsia="ja-JP"/>
        </w:rPr>
        <w:t>8</w:t>
      </w:r>
      <w:r w:rsidR="00CD161F" w:rsidRPr="004D64A3">
        <w:rPr>
          <w:lang w:val="en-GB" w:eastAsia="ja-JP"/>
        </w:rPr>
        <w:t xml:space="preserve"> study item</w:t>
      </w:r>
      <w:r w:rsidR="00C35386" w:rsidRPr="004D64A3">
        <w:rPr>
          <w:lang w:val="en-GB" w:eastAsia="ja-JP"/>
        </w:rPr>
        <w:t>.</w:t>
      </w:r>
      <w:r w:rsidR="00D11D3D" w:rsidRPr="004D64A3">
        <w:rPr>
          <w:lang w:val="en-GB" w:eastAsia="ja-JP"/>
        </w:rPr>
        <w:t xml:space="preserve"> Mainly considering</w:t>
      </w:r>
      <w:r w:rsidR="00926953" w:rsidRPr="004D64A3">
        <w:rPr>
          <w:lang w:val="en-GB" w:eastAsia="ja-JP"/>
        </w:rPr>
        <w:t xml:space="preserve"> aspects related to AI</w:t>
      </w:r>
      <w:r w:rsidR="00231DA9">
        <w:rPr>
          <w:lang w:val="en-GB" w:eastAsia="ja-JP"/>
        </w:rPr>
        <w:t>/</w:t>
      </w:r>
      <w:r w:rsidR="00926953" w:rsidRPr="004D64A3">
        <w:rPr>
          <w:lang w:val="en-GB" w:eastAsia="ja-JP"/>
        </w:rPr>
        <w:t>ML positioning evaluations and AI</w:t>
      </w:r>
      <w:r w:rsidR="00231DA9">
        <w:rPr>
          <w:lang w:val="en-GB" w:eastAsia="ja-JP"/>
        </w:rPr>
        <w:t>/</w:t>
      </w:r>
      <w:r w:rsidR="00926953" w:rsidRPr="004D64A3">
        <w:rPr>
          <w:lang w:val="en-GB" w:eastAsia="ja-JP"/>
        </w:rPr>
        <w:t>ML positioning specification impacts</w:t>
      </w:r>
      <w:r w:rsidR="004C120C" w:rsidRPr="004D64A3">
        <w:rPr>
          <w:lang w:val="en-GB" w:eastAsia="ja-JP"/>
        </w:rPr>
        <w:t>.</w:t>
      </w:r>
      <w:r w:rsidR="00792BAA" w:rsidRPr="004D64A3">
        <w:rPr>
          <w:lang w:val="en-GB" w:eastAsia="ja-JP"/>
        </w:rPr>
        <w:t xml:space="preserve"> For example, </w:t>
      </w:r>
      <w:r w:rsidR="00AB2493" w:rsidRPr="004D64A3">
        <w:rPr>
          <w:lang w:val="en-GB" w:eastAsia="ja-JP"/>
        </w:rPr>
        <w:t>Case 1 (direct AI</w:t>
      </w:r>
      <w:r w:rsidR="00231DA9">
        <w:rPr>
          <w:lang w:val="en-GB" w:eastAsia="ja-JP"/>
        </w:rPr>
        <w:t>/</w:t>
      </w:r>
      <w:r w:rsidR="00AB2493" w:rsidRPr="004D64A3">
        <w:rPr>
          <w:lang w:val="en-GB" w:eastAsia="ja-JP"/>
        </w:rPr>
        <w:t>ML</w:t>
      </w:r>
      <w:r w:rsidR="00F333FA">
        <w:rPr>
          <w:lang w:val="en-GB" w:eastAsia="ja-JP"/>
        </w:rPr>
        <w:t xml:space="preserve"> </w:t>
      </w:r>
      <w:r w:rsidR="0038190E" w:rsidRPr="004D64A3">
        <w:rPr>
          <w:lang w:val="en-GB" w:eastAsia="ja-JP"/>
        </w:rPr>
        <w:t>positioning)</w:t>
      </w:r>
      <w:r w:rsidR="008839EC" w:rsidRPr="004D64A3">
        <w:rPr>
          <w:lang w:val="en-GB" w:eastAsia="ja-JP"/>
        </w:rPr>
        <w:t xml:space="preserve"> with scenarios considering overhead reduction as number of TRPs</w:t>
      </w:r>
      <w:r w:rsidR="00260867" w:rsidRPr="004D64A3">
        <w:rPr>
          <w:lang w:val="en-GB" w:eastAsia="ja-JP"/>
        </w:rPr>
        <w:t xml:space="preserve">, </w:t>
      </w:r>
      <w:r w:rsidR="002C2B57" w:rsidRPr="004D64A3">
        <w:rPr>
          <w:lang w:val="en-GB" w:eastAsia="ja-JP"/>
        </w:rPr>
        <w:t xml:space="preserve">number of consecutive </w:t>
      </w:r>
      <w:r w:rsidR="00C26E52" w:rsidRPr="004D64A3">
        <w:rPr>
          <w:lang w:val="en-GB" w:eastAsia="ja-JP"/>
        </w:rPr>
        <w:t>time domain samples.</w:t>
      </w:r>
    </w:p>
    <w:p w14:paraId="3A45BB1D" w14:textId="31A29D14" w:rsidR="00665361" w:rsidRPr="00AD2EA3" w:rsidRDefault="007A782D" w:rsidP="00213058">
      <w:pPr>
        <w:pStyle w:val="NORMALTdocNokia"/>
        <w:numPr>
          <w:ilvl w:val="0"/>
          <w:numId w:val="8"/>
        </w:numPr>
        <w:rPr>
          <w:lang w:val="en-GB" w:eastAsia="ja-JP"/>
        </w:rPr>
      </w:pPr>
      <w:r w:rsidRPr="00AD2EA3">
        <w:rPr>
          <w:lang w:val="en-GB" w:eastAsia="ja-JP"/>
        </w:rPr>
        <w:t>For inference</w:t>
      </w:r>
      <w:r w:rsidR="009835E9" w:rsidRPr="00AD2EA3">
        <w:rPr>
          <w:lang w:val="en-GB" w:eastAsia="ja-JP"/>
        </w:rPr>
        <w:t>, prioritized sub-use cases consider</w:t>
      </w:r>
      <w:r w:rsidR="00186D0F" w:rsidRPr="00AD2EA3">
        <w:rPr>
          <w:lang w:val="en-GB" w:eastAsia="ja-JP"/>
        </w:rPr>
        <w:t xml:space="preserve"> model deployment in the UE-side, LMF-side, and </w:t>
      </w:r>
      <w:proofErr w:type="spellStart"/>
      <w:r w:rsidR="00186D0F" w:rsidRPr="00AD2EA3">
        <w:rPr>
          <w:lang w:val="en-GB" w:eastAsia="ja-JP"/>
        </w:rPr>
        <w:t>gNB</w:t>
      </w:r>
      <w:proofErr w:type="spellEnd"/>
      <w:r w:rsidR="00186D0F" w:rsidRPr="00AD2EA3">
        <w:rPr>
          <w:lang w:val="en-GB" w:eastAsia="ja-JP"/>
        </w:rPr>
        <w:t xml:space="preserve">-side. </w:t>
      </w:r>
      <w:r w:rsidR="00B2058D" w:rsidRPr="00AD2EA3">
        <w:rPr>
          <w:lang w:val="en-GB" w:eastAsia="ja-JP"/>
        </w:rPr>
        <w:t>Between them, the UE-side has more relevance f</w:t>
      </w:r>
      <w:r w:rsidR="00290D6C" w:rsidRPr="00AD2EA3">
        <w:rPr>
          <w:lang w:val="en-GB" w:eastAsia="ja-JP"/>
        </w:rPr>
        <w:t>rom</w:t>
      </w:r>
      <w:r w:rsidR="00B2058D" w:rsidRPr="00AD2EA3">
        <w:rPr>
          <w:lang w:val="en-GB" w:eastAsia="ja-JP"/>
        </w:rPr>
        <w:t xml:space="preserve"> RAN1</w:t>
      </w:r>
      <w:r w:rsidR="00290D6C" w:rsidRPr="00AD2EA3">
        <w:rPr>
          <w:lang w:val="en-GB" w:eastAsia="ja-JP"/>
        </w:rPr>
        <w:t xml:space="preserve"> perspective. </w:t>
      </w:r>
      <w:r w:rsidR="00290D6C" w:rsidRPr="00AC0600">
        <w:rPr>
          <w:lang w:val="en-GB" w:eastAsia="ja-JP"/>
        </w:rPr>
        <w:t xml:space="preserve">For </w:t>
      </w:r>
      <w:r w:rsidR="00652D70" w:rsidRPr="00AC0600">
        <w:rPr>
          <w:lang w:val="en-GB" w:eastAsia="ja-JP"/>
        </w:rPr>
        <w:t>this</w:t>
      </w:r>
      <w:r w:rsidR="00290D6C" w:rsidRPr="00AC0600">
        <w:rPr>
          <w:lang w:val="en-GB" w:eastAsia="ja-JP"/>
        </w:rPr>
        <w:t xml:space="preserve"> reason, we propose to prioritize </w:t>
      </w:r>
      <w:r w:rsidR="006B60BF" w:rsidRPr="00AC0600">
        <w:rPr>
          <w:lang w:val="en-GB" w:eastAsia="ja-JP"/>
        </w:rPr>
        <w:t>as starting point of discussion the Case 1 (direct A</w:t>
      </w:r>
      <w:r w:rsidR="005B38A9" w:rsidRPr="00AC0600">
        <w:rPr>
          <w:lang w:val="en-GB" w:eastAsia="ja-JP"/>
        </w:rPr>
        <w:t>I</w:t>
      </w:r>
      <w:r w:rsidR="006B60BF" w:rsidRPr="00AC0600">
        <w:rPr>
          <w:lang w:val="en-GB" w:eastAsia="ja-JP"/>
        </w:rPr>
        <w:t>ML-positioning).</w:t>
      </w:r>
      <w:r w:rsidR="00665361" w:rsidRPr="00AD2EA3">
        <w:rPr>
          <w:lang w:val="en-GB" w:eastAsia="ja-JP"/>
        </w:rPr>
        <w:t xml:space="preserve"> </w:t>
      </w:r>
    </w:p>
    <w:p w14:paraId="7141FC19" w14:textId="5E8F5279" w:rsidR="007E47C2" w:rsidRPr="00AD2EA3" w:rsidRDefault="002F4CB1" w:rsidP="00213058">
      <w:pPr>
        <w:pStyle w:val="NORMALTdocNokia"/>
        <w:numPr>
          <w:ilvl w:val="0"/>
          <w:numId w:val="8"/>
        </w:numPr>
        <w:rPr>
          <w:lang w:val="en-GB" w:eastAsia="ja-JP"/>
        </w:rPr>
      </w:pPr>
      <w:r w:rsidRPr="00AD2EA3">
        <w:rPr>
          <w:lang w:val="en-GB" w:eastAsia="ja-JP"/>
        </w:rPr>
        <w:t xml:space="preserve">For UE-side model inference, </w:t>
      </w:r>
      <w:r w:rsidR="00B72399" w:rsidRPr="00AD2EA3">
        <w:rPr>
          <w:lang w:val="en-GB" w:eastAsia="ja-JP"/>
        </w:rPr>
        <w:t xml:space="preserve">specification support for enabling </w:t>
      </w:r>
      <w:r w:rsidR="00787900">
        <w:rPr>
          <w:lang w:val="en-GB" w:eastAsia="ja-JP"/>
        </w:rPr>
        <w:t>monitoring</w:t>
      </w:r>
      <w:r w:rsidR="00787900" w:rsidRPr="00AD2EA3">
        <w:rPr>
          <w:lang w:val="en-GB" w:eastAsia="ja-JP"/>
        </w:rPr>
        <w:t xml:space="preserve"> </w:t>
      </w:r>
      <w:r w:rsidR="00B72399" w:rsidRPr="00AD2EA3">
        <w:rPr>
          <w:lang w:val="en-GB" w:eastAsia="ja-JP"/>
        </w:rPr>
        <w:t>operation requir</w:t>
      </w:r>
      <w:r w:rsidR="00377B8C" w:rsidRPr="00AD2EA3">
        <w:rPr>
          <w:lang w:val="en-GB" w:eastAsia="ja-JP"/>
        </w:rPr>
        <w:t>es</w:t>
      </w:r>
      <w:r w:rsidR="00C9177B" w:rsidRPr="00AD2EA3">
        <w:rPr>
          <w:lang w:val="en-GB" w:eastAsia="ja-JP"/>
        </w:rPr>
        <w:t xml:space="preserve"> modification to NR measurements</w:t>
      </w:r>
      <w:r w:rsidR="00400D9A" w:rsidRPr="00AD2EA3">
        <w:rPr>
          <w:lang w:val="en-GB" w:eastAsia="ja-JP"/>
        </w:rPr>
        <w:t xml:space="preserve"> and reporting frameworks</w:t>
      </w:r>
      <w:r w:rsidR="005B21C2" w:rsidRPr="00AD2EA3">
        <w:rPr>
          <w:lang w:val="en-GB" w:eastAsia="ja-JP"/>
        </w:rPr>
        <w:t>.</w:t>
      </w:r>
      <w:r w:rsidR="00937A31" w:rsidRPr="00AD2EA3">
        <w:rPr>
          <w:lang w:val="en-GB" w:eastAsia="ja-JP"/>
        </w:rPr>
        <w:t xml:space="preserve"> </w:t>
      </w:r>
      <w:r w:rsidR="00CF495A" w:rsidRPr="00AD2EA3">
        <w:rPr>
          <w:lang w:val="en-GB" w:eastAsia="ja-JP"/>
        </w:rPr>
        <w:t>In this matter, l</w:t>
      </w:r>
      <w:r w:rsidR="00415CCB" w:rsidRPr="00AD2EA3">
        <w:rPr>
          <w:lang w:val="en-GB" w:eastAsia="ja-JP"/>
        </w:rPr>
        <w:t>egacy measurements</w:t>
      </w:r>
      <w:r w:rsidR="004936B5" w:rsidRPr="00AD2EA3">
        <w:rPr>
          <w:lang w:val="en-GB" w:eastAsia="ja-JP"/>
        </w:rPr>
        <w:t xml:space="preserve"> should be </w:t>
      </w:r>
      <w:r w:rsidR="00326227" w:rsidRPr="00AD2EA3">
        <w:rPr>
          <w:lang w:val="en-GB" w:eastAsia="ja-JP"/>
        </w:rPr>
        <w:t>enhanced and extended</w:t>
      </w:r>
      <w:r w:rsidR="00702134">
        <w:rPr>
          <w:lang w:val="en-GB" w:eastAsia="ja-JP"/>
        </w:rPr>
        <w:t xml:space="preserve"> if necessary</w:t>
      </w:r>
      <w:r w:rsidR="00F93F69" w:rsidRPr="00AD2EA3">
        <w:rPr>
          <w:lang w:val="en-GB" w:eastAsia="ja-JP"/>
        </w:rPr>
        <w:t xml:space="preserve"> to avoid substantial changes to the NR specification</w:t>
      </w:r>
      <w:r w:rsidR="00C95F1F" w:rsidRPr="00AD2EA3">
        <w:rPr>
          <w:lang w:val="en-GB" w:eastAsia="ja-JP"/>
        </w:rPr>
        <w:t>.</w:t>
      </w:r>
    </w:p>
    <w:p w14:paraId="6994F8CE" w14:textId="241DEC74" w:rsidR="00884039" w:rsidRPr="00AD2EA3" w:rsidRDefault="00884039" w:rsidP="00213058">
      <w:pPr>
        <w:pStyle w:val="NORMALTdocNokia"/>
        <w:numPr>
          <w:ilvl w:val="0"/>
          <w:numId w:val="8"/>
        </w:numPr>
        <w:rPr>
          <w:lang w:val="en-GB" w:eastAsia="ja-JP"/>
        </w:rPr>
      </w:pPr>
      <w:r w:rsidRPr="00AD2EA3">
        <w:rPr>
          <w:lang w:val="en-GB" w:eastAsia="ja-JP"/>
        </w:rPr>
        <w:t xml:space="preserve">On performance monitoring, </w:t>
      </w:r>
      <w:r w:rsidR="0011467D" w:rsidRPr="00AD2EA3">
        <w:rPr>
          <w:lang w:val="en-GB" w:eastAsia="ja-JP"/>
        </w:rPr>
        <w:t xml:space="preserve">the </w:t>
      </w:r>
      <w:r w:rsidR="00491401" w:rsidRPr="00AD2EA3">
        <w:rPr>
          <w:lang w:val="en-GB" w:eastAsia="ja-JP"/>
        </w:rPr>
        <w:t>monitoring metric calculation entity</w:t>
      </w:r>
      <w:r w:rsidR="00D427A6" w:rsidRPr="00AD2EA3">
        <w:rPr>
          <w:lang w:val="en-GB" w:eastAsia="ja-JP"/>
        </w:rPr>
        <w:t>,</w:t>
      </w:r>
      <w:r w:rsidR="00491401" w:rsidRPr="00AD2EA3">
        <w:rPr>
          <w:lang w:val="en-GB" w:eastAsia="ja-JP"/>
        </w:rPr>
        <w:t xml:space="preserve"> and the entity on </w:t>
      </w:r>
      <w:r w:rsidR="007A57A1" w:rsidRPr="00AD2EA3">
        <w:rPr>
          <w:lang w:val="en-GB" w:eastAsia="ja-JP"/>
        </w:rPr>
        <w:t>providing the outcome of</w:t>
      </w:r>
      <w:r w:rsidR="00FA2A14" w:rsidRPr="00AD2EA3">
        <w:rPr>
          <w:lang w:val="en-GB" w:eastAsia="ja-JP"/>
        </w:rPr>
        <w:t xml:space="preserve"> performance monitoring should be </w:t>
      </w:r>
      <w:r w:rsidR="005E16EC" w:rsidRPr="00AD2EA3">
        <w:rPr>
          <w:lang w:val="en-GB" w:eastAsia="ja-JP"/>
        </w:rPr>
        <w:t>considered</w:t>
      </w:r>
      <w:r w:rsidR="00FA2A14" w:rsidRPr="00AD2EA3">
        <w:rPr>
          <w:lang w:val="en-GB" w:eastAsia="ja-JP"/>
        </w:rPr>
        <w:t xml:space="preserve"> </w:t>
      </w:r>
      <w:r w:rsidR="00F20B4F" w:rsidRPr="00AD2EA3">
        <w:rPr>
          <w:lang w:val="en-GB" w:eastAsia="ja-JP"/>
        </w:rPr>
        <w:t xml:space="preserve">for </w:t>
      </w:r>
      <w:r w:rsidR="005B38A9" w:rsidRPr="00AD2EA3">
        <w:rPr>
          <w:lang w:val="en-GB" w:eastAsia="ja-JP"/>
        </w:rPr>
        <w:t>Case 1 (direct AI</w:t>
      </w:r>
      <w:r w:rsidR="00F97135">
        <w:rPr>
          <w:lang w:val="en-GB" w:eastAsia="ja-JP"/>
        </w:rPr>
        <w:t>/</w:t>
      </w:r>
      <w:r w:rsidR="005B38A9" w:rsidRPr="00AD2EA3">
        <w:rPr>
          <w:lang w:val="en-GB" w:eastAsia="ja-JP"/>
        </w:rPr>
        <w:t>ML</w:t>
      </w:r>
      <w:r w:rsidR="00F97135">
        <w:rPr>
          <w:lang w:val="en-GB" w:eastAsia="ja-JP"/>
        </w:rPr>
        <w:t xml:space="preserve"> </w:t>
      </w:r>
      <w:r w:rsidR="005B38A9" w:rsidRPr="00AD2EA3">
        <w:rPr>
          <w:lang w:val="en-GB" w:eastAsia="ja-JP"/>
        </w:rPr>
        <w:t>positioning)</w:t>
      </w:r>
      <w:r w:rsidR="00C80649" w:rsidRPr="00AD2EA3">
        <w:rPr>
          <w:lang w:val="en-GB" w:eastAsia="ja-JP"/>
        </w:rPr>
        <w:t xml:space="preserve">. </w:t>
      </w:r>
      <w:r w:rsidR="00C80649" w:rsidRPr="008F1B0E">
        <w:rPr>
          <w:lang w:val="en-GB" w:eastAsia="ja-JP"/>
        </w:rPr>
        <w:t>In addition,</w:t>
      </w:r>
      <w:r w:rsidR="00EB4FF4" w:rsidRPr="008F1B0E">
        <w:rPr>
          <w:lang w:val="en-GB" w:eastAsia="ja-JP"/>
        </w:rPr>
        <w:t xml:space="preserve"> common</w:t>
      </w:r>
      <w:r w:rsidR="001E1562" w:rsidRPr="008F1B0E">
        <w:rPr>
          <w:lang w:val="en-GB" w:eastAsia="ja-JP"/>
        </w:rPr>
        <w:t xml:space="preserve"> </w:t>
      </w:r>
      <w:r w:rsidR="00013F22" w:rsidRPr="008F1B0E">
        <w:rPr>
          <w:lang w:val="en-GB" w:eastAsia="ja-JP"/>
        </w:rPr>
        <w:t xml:space="preserve">monitoring </w:t>
      </w:r>
      <w:r w:rsidR="00770C62" w:rsidRPr="008F1B0E">
        <w:rPr>
          <w:lang w:val="en-GB" w:eastAsia="ja-JP"/>
        </w:rPr>
        <w:t>metrics</w:t>
      </w:r>
      <w:r w:rsidR="00013F22" w:rsidRPr="008F1B0E">
        <w:rPr>
          <w:lang w:val="en-GB" w:eastAsia="ja-JP"/>
        </w:rPr>
        <w:t xml:space="preserve"> shall be </w:t>
      </w:r>
      <w:r w:rsidR="00A978CB" w:rsidRPr="008F1B0E">
        <w:rPr>
          <w:lang w:val="en-GB" w:eastAsia="ja-JP"/>
        </w:rPr>
        <w:t>discuss</w:t>
      </w:r>
      <w:r w:rsidR="00CB5616" w:rsidRPr="008F1B0E">
        <w:rPr>
          <w:lang w:val="en-GB" w:eastAsia="ja-JP"/>
        </w:rPr>
        <w:t>ed</w:t>
      </w:r>
      <w:r w:rsidR="00013F22" w:rsidRPr="008F1B0E">
        <w:rPr>
          <w:lang w:val="en-GB" w:eastAsia="ja-JP"/>
        </w:rPr>
        <w:t xml:space="preserve"> between companies</w:t>
      </w:r>
      <w:r w:rsidR="00ED4583" w:rsidRPr="008F1B0E">
        <w:rPr>
          <w:lang w:val="en-GB" w:eastAsia="ja-JP"/>
        </w:rPr>
        <w:t xml:space="preserve"> </w:t>
      </w:r>
      <w:r w:rsidR="000A3287" w:rsidRPr="008F1B0E">
        <w:rPr>
          <w:lang w:val="en-GB" w:eastAsia="ja-JP"/>
        </w:rPr>
        <w:t xml:space="preserve">based </w:t>
      </w:r>
      <w:r w:rsidR="00ED4583" w:rsidRPr="008F1B0E">
        <w:rPr>
          <w:lang w:val="en-GB" w:eastAsia="ja-JP"/>
        </w:rPr>
        <w:t>on a short study on monitoring</w:t>
      </w:r>
      <w:r w:rsidR="0099011D" w:rsidRPr="00AD2EA3">
        <w:rPr>
          <w:lang w:val="en-GB" w:eastAsia="ja-JP"/>
        </w:rPr>
        <w:t>.</w:t>
      </w:r>
      <w:r w:rsidR="00C27941" w:rsidRPr="00AD2EA3">
        <w:rPr>
          <w:lang w:val="en-GB" w:eastAsia="ja-JP"/>
        </w:rPr>
        <w:t xml:space="preserve"> </w:t>
      </w:r>
    </w:p>
    <w:p w14:paraId="37CAF91A" w14:textId="2B04D36B" w:rsidR="00D976E7" w:rsidRPr="00AD2EA3" w:rsidRDefault="00D976E7" w:rsidP="00213058">
      <w:pPr>
        <w:pStyle w:val="NORMALTdocNokia"/>
        <w:numPr>
          <w:ilvl w:val="0"/>
          <w:numId w:val="8"/>
        </w:numPr>
        <w:rPr>
          <w:lang w:val="en-GB" w:eastAsia="ja-JP"/>
        </w:rPr>
      </w:pPr>
      <w:r w:rsidRPr="00AD2EA3">
        <w:rPr>
          <w:lang w:val="en-GB" w:eastAsia="ja-JP"/>
        </w:rPr>
        <w:t xml:space="preserve">On handling additional conditions, RAN1 discussed four approaches to ensure consistency between training and inference regarding NW-side additional conditions, which are 1) Model identification, 2) Model training at NW and transfer to UE, 3) Information and/or indication on NW-side additional conditions is provided to UE, and 4) Consistency assisted by monitoring. In the WI objectives, study or specification work on these approaches are also mentioned under some other bullets (e.g., model identification, model transfer, applicable functionality reporting, </w:t>
      </w:r>
      <w:r w:rsidR="00FF4633" w:rsidRPr="00AD2EA3">
        <w:rPr>
          <w:lang w:val="en-GB" w:eastAsia="ja-JP"/>
        </w:rPr>
        <w:t>consistency</w:t>
      </w:r>
      <w:r w:rsidR="00B0646F" w:rsidRPr="00AD2EA3">
        <w:rPr>
          <w:lang w:val="en-GB" w:eastAsia="ja-JP"/>
        </w:rPr>
        <w:t xml:space="preserve"> assisted by</w:t>
      </w:r>
      <w:r w:rsidRPr="00AD2EA3">
        <w:rPr>
          <w:lang w:val="en-GB" w:eastAsia="ja-JP"/>
        </w:rPr>
        <w:t xml:space="preserve"> monitoring</w:t>
      </w:r>
      <w:proofErr w:type="gramStart"/>
      <w:r w:rsidRPr="00AD2EA3">
        <w:rPr>
          <w:lang w:val="en-GB" w:eastAsia="ja-JP"/>
        </w:rPr>
        <w:t>)</w:t>
      </w:r>
      <w:proofErr w:type="gramEnd"/>
      <w:r w:rsidRPr="00AD2EA3">
        <w:rPr>
          <w:lang w:val="en-GB" w:eastAsia="ja-JP"/>
        </w:rPr>
        <w:t xml:space="preserve"> and it is not clear the exact </w:t>
      </w:r>
      <w:r w:rsidR="000C1661" w:rsidRPr="00AD2EA3">
        <w:rPr>
          <w:lang w:val="en-GB" w:eastAsia="ja-JP"/>
        </w:rPr>
        <w:t>AI</w:t>
      </w:r>
      <w:r w:rsidR="006A21DD">
        <w:rPr>
          <w:lang w:val="en-GB" w:eastAsia="ja-JP"/>
        </w:rPr>
        <w:t>/</w:t>
      </w:r>
      <w:r w:rsidR="000C1661" w:rsidRPr="00AD2EA3">
        <w:rPr>
          <w:lang w:val="en-GB" w:eastAsia="ja-JP"/>
        </w:rPr>
        <w:t>ML positioning</w:t>
      </w:r>
      <w:r w:rsidRPr="00AD2EA3">
        <w:rPr>
          <w:lang w:val="en-GB" w:eastAsia="ja-JP"/>
        </w:rPr>
        <w:t xml:space="preserve"> related scope on these approaches. To our reading, at least in the beginning of the WI, </w:t>
      </w:r>
      <w:r w:rsidR="00554F45" w:rsidRPr="00AD2EA3">
        <w:rPr>
          <w:lang w:val="en-GB" w:eastAsia="ja-JP"/>
        </w:rPr>
        <w:t>AI</w:t>
      </w:r>
      <w:r w:rsidR="00207A56">
        <w:rPr>
          <w:lang w:val="en-GB" w:eastAsia="ja-JP"/>
        </w:rPr>
        <w:t>/</w:t>
      </w:r>
      <w:r w:rsidR="00554F45" w:rsidRPr="00AD2EA3">
        <w:rPr>
          <w:lang w:val="en-GB" w:eastAsia="ja-JP"/>
        </w:rPr>
        <w:t>ML positioning</w:t>
      </w:r>
      <w:r w:rsidRPr="00AD2EA3">
        <w:rPr>
          <w:lang w:val="en-GB" w:eastAsia="ja-JP"/>
        </w:rPr>
        <w:t xml:space="preserve"> related discussions should not define specification support for model identification or model transfer approaches until the related study objectives are finalized. However, </w:t>
      </w:r>
      <w:r w:rsidR="00914CD2" w:rsidRPr="00481C34">
        <w:rPr>
          <w:lang w:val="en-GB" w:eastAsia="ja-JP"/>
        </w:rPr>
        <w:t>in</w:t>
      </w:r>
      <w:r w:rsidR="0083599F" w:rsidRPr="00481C34">
        <w:rPr>
          <w:lang w:val="en-GB" w:eastAsia="ja-JP"/>
        </w:rPr>
        <w:t xml:space="preserve">formation on NW-side additional conditions provided to the UE and </w:t>
      </w:r>
      <w:r w:rsidRPr="00481C34">
        <w:rPr>
          <w:lang w:val="en-GB" w:eastAsia="ja-JP"/>
        </w:rPr>
        <w:t xml:space="preserve">consistency assisted by monitoring or indications coming from the </w:t>
      </w:r>
      <w:r w:rsidR="00554F45" w:rsidRPr="00481C34">
        <w:rPr>
          <w:lang w:val="en-GB" w:eastAsia="ja-JP"/>
        </w:rPr>
        <w:t>LMF</w:t>
      </w:r>
      <w:r w:rsidRPr="00AD2EA3">
        <w:rPr>
          <w:lang w:val="en-GB" w:eastAsia="ja-JP"/>
        </w:rPr>
        <w:t xml:space="preserve"> can be considered in the beginning of the WI and specification support can be considered. </w:t>
      </w:r>
    </w:p>
    <w:p w14:paraId="53FD5E5B" w14:textId="0A059BDF" w:rsidR="00E92652" w:rsidRPr="00AD2EA3" w:rsidRDefault="00E92652" w:rsidP="00213058">
      <w:pPr>
        <w:pStyle w:val="NORMALTdocNokia"/>
        <w:numPr>
          <w:ilvl w:val="0"/>
          <w:numId w:val="8"/>
        </w:numPr>
        <w:rPr>
          <w:lang w:val="en-GB" w:eastAsia="ja-JP"/>
        </w:rPr>
      </w:pPr>
      <w:r w:rsidRPr="00AD2EA3">
        <w:rPr>
          <w:lang w:val="en-GB" w:eastAsia="ja-JP"/>
        </w:rPr>
        <w:t xml:space="preserve">On LCMs, Rel-18 </w:t>
      </w:r>
      <w:r w:rsidR="009A3DDC">
        <w:rPr>
          <w:lang w:val="en-GB" w:eastAsia="ja-JP"/>
        </w:rPr>
        <w:t xml:space="preserve">study item </w:t>
      </w:r>
      <w:r w:rsidRPr="00AD2EA3">
        <w:rPr>
          <w:lang w:val="en-GB" w:eastAsia="ja-JP"/>
        </w:rPr>
        <w:t xml:space="preserve">discussed two approaches, functionality-based LCM and model-ID-based LCM, and both LCM </w:t>
      </w:r>
      <w:proofErr w:type="spellStart"/>
      <w:r w:rsidRPr="00AD2EA3">
        <w:rPr>
          <w:lang w:val="en-GB" w:eastAsia="ja-JP"/>
        </w:rPr>
        <w:t>flavors</w:t>
      </w:r>
      <w:proofErr w:type="spellEnd"/>
      <w:r w:rsidRPr="00AD2EA3">
        <w:rPr>
          <w:lang w:val="en-GB" w:eastAsia="ja-JP"/>
        </w:rPr>
        <w:t xml:space="preserve"> were also considered together in certain discussions. Discussion of Model-ID-based LCM for AI</w:t>
      </w:r>
      <w:r w:rsidR="002C261E">
        <w:rPr>
          <w:lang w:val="en-GB" w:eastAsia="ja-JP"/>
        </w:rPr>
        <w:t>/</w:t>
      </w:r>
      <w:r w:rsidRPr="00AD2EA3">
        <w:rPr>
          <w:lang w:val="en-GB" w:eastAsia="ja-JP"/>
        </w:rPr>
        <w:t>ML positioning use case is not feasible at the beginning of the WI</w:t>
      </w:r>
      <w:r w:rsidR="00163EAB" w:rsidRPr="00AD2EA3">
        <w:rPr>
          <w:lang w:val="en-GB" w:eastAsia="ja-JP"/>
        </w:rPr>
        <w:t>, it is because</w:t>
      </w:r>
      <w:r w:rsidRPr="00AD2EA3">
        <w:rPr>
          <w:lang w:val="en-GB" w:eastAsia="ja-JP"/>
        </w:rPr>
        <w:t xml:space="preserve"> the study objective on model identification shall be finalized prior to </w:t>
      </w:r>
      <w:r w:rsidR="001E61B7" w:rsidRPr="00AD2EA3">
        <w:rPr>
          <w:lang w:val="en-GB" w:eastAsia="ja-JP"/>
        </w:rPr>
        <w:t>any</w:t>
      </w:r>
      <w:r w:rsidR="00EF59F4" w:rsidRPr="00AD2EA3">
        <w:rPr>
          <w:lang w:val="en-GB" w:eastAsia="ja-JP"/>
        </w:rPr>
        <w:t xml:space="preserve"> </w:t>
      </w:r>
      <w:r w:rsidR="00370141" w:rsidRPr="00AD2EA3">
        <w:rPr>
          <w:lang w:val="en-GB" w:eastAsia="ja-JP"/>
        </w:rPr>
        <w:t>further step</w:t>
      </w:r>
      <w:r w:rsidRPr="00AD2EA3">
        <w:rPr>
          <w:lang w:val="en-GB" w:eastAsia="ja-JP"/>
        </w:rPr>
        <w:t xml:space="preserve">. </w:t>
      </w:r>
      <w:r w:rsidR="00FC59D4" w:rsidRPr="00AD2EA3">
        <w:rPr>
          <w:lang w:val="en-GB" w:eastAsia="ja-JP"/>
        </w:rPr>
        <w:t>O</w:t>
      </w:r>
      <w:r w:rsidRPr="00AD2EA3">
        <w:rPr>
          <w:lang w:val="en-GB" w:eastAsia="ja-JP"/>
        </w:rPr>
        <w:t>ur interpretation is that model inference, performance monitoring, data collection, other related discussions are specific to individual use cases. Also, functionality refers to a legacy like configurations that enabling the use-case, where AI</w:t>
      </w:r>
      <w:r w:rsidR="002C261E">
        <w:rPr>
          <w:lang w:val="en-GB" w:eastAsia="ja-JP"/>
        </w:rPr>
        <w:t>/</w:t>
      </w:r>
      <w:r w:rsidRPr="00AD2EA3">
        <w:rPr>
          <w:lang w:val="en-GB" w:eastAsia="ja-JP"/>
        </w:rPr>
        <w:t xml:space="preserve">ML positioning functionality shall be built by reusing the legacy positioning. To support any missing functionality-based LCM procedures, RAN1 should initially assume LCMs are based on the legacy positioning framework. </w:t>
      </w:r>
    </w:p>
    <w:p w14:paraId="4B128F68" w14:textId="4DD9281A" w:rsidR="00D07FDA" w:rsidRPr="00AD2EA3" w:rsidRDefault="00C324B7" w:rsidP="00213058">
      <w:pPr>
        <w:pStyle w:val="NORMALTdocNokia"/>
        <w:numPr>
          <w:ilvl w:val="0"/>
          <w:numId w:val="8"/>
        </w:numPr>
        <w:rPr>
          <w:lang w:val="en-GB" w:eastAsia="ja-JP"/>
        </w:rPr>
      </w:pPr>
      <w:r w:rsidRPr="00AD2EA3">
        <w:rPr>
          <w:lang w:val="en-GB" w:eastAsia="ja-JP"/>
        </w:rPr>
        <w:t>On data c</w:t>
      </w:r>
      <w:r w:rsidR="0058378F" w:rsidRPr="00AD2EA3">
        <w:rPr>
          <w:lang w:val="en-GB" w:eastAsia="ja-JP"/>
        </w:rPr>
        <w:t>ollection aspects</w:t>
      </w:r>
      <w:r w:rsidR="00496A62">
        <w:rPr>
          <w:lang w:val="en-GB" w:eastAsia="ja-JP"/>
        </w:rPr>
        <w:t xml:space="preserve"> for inference and training</w:t>
      </w:r>
      <w:r w:rsidR="0058378F" w:rsidRPr="00AD2EA3">
        <w:rPr>
          <w:lang w:val="en-GB" w:eastAsia="ja-JP"/>
        </w:rPr>
        <w:t xml:space="preserve">, </w:t>
      </w:r>
      <w:r w:rsidR="002E2D8F" w:rsidRPr="00AD2EA3">
        <w:rPr>
          <w:lang w:val="en-GB" w:eastAsia="ja-JP"/>
        </w:rPr>
        <w:t>ground</w:t>
      </w:r>
      <w:r w:rsidR="009E4234" w:rsidRPr="00AD2EA3">
        <w:rPr>
          <w:lang w:val="en-GB" w:eastAsia="ja-JP"/>
        </w:rPr>
        <w:t>-</w:t>
      </w:r>
      <w:r w:rsidR="002E2D8F" w:rsidRPr="00AD2EA3">
        <w:rPr>
          <w:lang w:val="en-GB" w:eastAsia="ja-JP"/>
        </w:rPr>
        <w:t>truth</w:t>
      </w:r>
      <w:r w:rsidR="009E4234" w:rsidRPr="00AD2EA3">
        <w:rPr>
          <w:lang w:val="en-GB" w:eastAsia="ja-JP"/>
        </w:rPr>
        <w:t xml:space="preserve"> </w:t>
      </w:r>
      <w:r w:rsidR="00306098" w:rsidRPr="00AD2EA3">
        <w:rPr>
          <w:lang w:val="en-GB" w:eastAsia="ja-JP"/>
        </w:rPr>
        <w:t xml:space="preserve">labels, </w:t>
      </w:r>
      <w:r w:rsidR="00DD2588" w:rsidRPr="00AD2EA3">
        <w:rPr>
          <w:lang w:val="en-GB" w:eastAsia="ja-JP"/>
        </w:rPr>
        <w:t>measurements</w:t>
      </w:r>
      <w:r w:rsidR="009E4234" w:rsidRPr="00AD2EA3">
        <w:rPr>
          <w:lang w:val="en-GB" w:eastAsia="ja-JP"/>
        </w:rPr>
        <w:t xml:space="preserve">, and </w:t>
      </w:r>
      <w:r w:rsidR="000B0165">
        <w:rPr>
          <w:lang w:val="en-GB" w:eastAsia="ja-JP"/>
        </w:rPr>
        <w:t xml:space="preserve">their respective </w:t>
      </w:r>
      <w:r w:rsidR="009E4234" w:rsidRPr="00AD2EA3">
        <w:rPr>
          <w:lang w:val="en-GB" w:eastAsia="ja-JP"/>
        </w:rPr>
        <w:t>quality indicator</w:t>
      </w:r>
      <w:r w:rsidR="00DD2588" w:rsidRPr="00AD2EA3">
        <w:rPr>
          <w:lang w:val="en-GB" w:eastAsia="ja-JP"/>
        </w:rPr>
        <w:t xml:space="preserve"> </w:t>
      </w:r>
      <w:r w:rsidR="009D1CDC" w:rsidRPr="00AD2EA3">
        <w:rPr>
          <w:lang w:val="en-GB" w:eastAsia="ja-JP"/>
        </w:rPr>
        <w:t xml:space="preserve">require </w:t>
      </w:r>
      <w:r w:rsidR="00001305" w:rsidRPr="00AD2EA3">
        <w:rPr>
          <w:lang w:val="en-GB" w:eastAsia="ja-JP"/>
        </w:rPr>
        <w:t>special attention</w:t>
      </w:r>
      <w:r w:rsidR="00FF62CD" w:rsidRPr="00AD2EA3">
        <w:rPr>
          <w:lang w:val="en-GB" w:eastAsia="ja-JP"/>
        </w:rPr>
        <w:t>.</w:t>
      </w:r>
      <w:r w:rsidR="00C54D2D" w:rsidRPr="00AD2EA3">
        <w:rPr>
          <w:lang w:val="en-GB" w:eastAsia="ja-JP"/>
        </w:rPr>
        <w:t xml:space="preserve"> </w:t>
      </w:r>
      <w:r w:rsidR="00482B35">
        <w:rPr>
          <w:lang w:val="en-GB" w:eastAsia="ja-JP"/>
        </w:rPr>
        <w:t xml:space="preserve">For training data collection RAN1 should be limited to discuss the data </w:t>
      </w:r>
      <w:r w:rsidR="000B6A33">
        <w:rPr>
          <w:lang w:val="en-GB" w:eastAsia="ja-JP"/>
        </w:rPr>
        <w:t>content, for example</w:t>
      </w:r>
      <w:r w:rsidR="00916C26">
        <w:rPr>
          <w:lang w:val="en-GB" w:eastAsia="ja-JP"/>
        </w:rPr>
        <w:t xml:space="preserve"> training t</w:t>
      </w:r>
      <w:r w:rsidR="00916C26" w:rsidRPr="005E76D4">
        <w:rPr>
          <w:lang w:val="en-GB" w:eastAsia="ja-JP"/>
        </w:rPr>
        <w:t>he ground-truth label and corresponding label quality indicator</w:t>
      </w:r>
      <w:r w:rsidR="00894DC4">
        <w:rPr>
          <w:lang w:val="en-GB" w:eastAsia="ja-JP"/>
        </w:rPr>
        <w:t xml:space="preserve"> shall </w:t>
      </w:r>
      <w:r w:rsidR="00CC2D55">
        <w:rPr>
          <w:lang w:val="en-GB" w:eastAsia="ja-JP"/>
        </w:rPr>
        <w:t>consider the dataset size conditioned</w:t>
      </w:r>
      <w:r w:rsidR="00A24D1C">
        <w:rPr>
          <w:lang w:val="en-GB" w:eastAsia="ja-JP"/>
        </w:rPr>
        <w:t xml:space="preserve"> to uniform UE distribution </w:t>
      </w:r>
      <w:r w:rsidR="009E1331">
        <w:rPr>
          <w:lang w:val="en-GB" w:eastAsia="ja-JP"/>
        </w:rPr>
        <w:t>to improve the model training</w:t>
      </w:r>
      <w:r w:rsidR="00916C26" w:rsidRPr="005E76D4">
        <w:rPr>
          <w:lang w:val="en-GB" w:eastAsia="ja-JP"/>
        </w:rPr>
        <w:t>. For measurements</w:t>
      </w:r>
      <w:r w:rsidR="006304BC">
        <w:rPr>
          <w:lang w:val="en-GB" w:eastAsia="ja-JP"/>
        </w:rPr>
        <w:t xml:space="preserve"> data collection</w:t>
      </w:r>
      <w:r w:rsidR="00916C26" w:rsidRPr="005E76D4">
        <w:rPr>
          <w:lang w:val="en-GB" w:eastAsia="ja-JP"/>
        </w:rPr>
        <w:t>, legacy measurements shall be prioritized to reduce the specification impact</w:t>
      </w:r>
      <w:r w:rsidR="00FA420A">
        <w:rPr>
          <w:lang w:val="en-GB" w:eastAsia="ja-JP"/>
        </w:rPr>
        <w:t xml:space="preserve"> </w:t>
      </w:r>
      <w:r w:rsidR="003D27C2">
        <w:rPr>
          <w:lang w:val="en-GB" w:eastAsia="ja-JP"/>
        </w:rPr>
        <w:t>dataset quality indicators</w:t>
      </w:r>
      <w:r w:rsidR="00407736">
        <w:rPr>
          <w:lang w:val="en-GB" w:eastAsia="ja-JP"/>
        </w:rPr>
        <w:t>.</w:t>
      </w:r>
      <w:r w:rsidR="003D27C2">
        <w:rPr>
          <w:lang w:val="en-GB" w:eastAsia="ja-JP"/>
        </w:rPr>
        <w:t xml:space="preserve"> </w:t>
      </w:r>
    </w:p>
    <w:p w14:paraId="09D4FDA0" w14:textId="77777777" w:rsidR="00D07FDA" w:rsidRDefault="00D07FDA" w:rsidP="00AD2EA3">
      <w:pPr>
        <w:pStyle w:val="NORMALTdocNokia"/>
        <w:rPr>
          <w:lang w:eastAsia="ja-JP"/>
        </w:rPr>
      </w:pPr>
    </w:p>
    <w:p w14:paraId="7164D1B3" w14:textId="15EFCEBE" w:rsidR="009252A8" w:rsidRDefault="009252A8" w:rsidP="00AD2EA3">
      <w:pPr>
        <w:pStyle w:val="NORMALTdocNokia"/>
        <w:rPr>
          <w:lang w:eastAsia="ja-JP"/>
        </w:rPr>
      </w:pPr>
      <w:r>
        <w:rPr>
          <w:lang w:eastAsia="ja-JP"/>
        </w:rPr>
        <w:t>In summary, we have the following proposal such that RAN1 clarify the AI</w:t>
      </w:r>
      <w:r w:rsidR="008A273A">
        <w:rPr>
          <w:lang w:eastAsia="ja-JP"/>
        </w:rPr>
        <w:t>/</w:t>
      </w:r>
      <w:r>
        <w:rPr>
          <w:lang w:eastAsia="ja-JP"/>
        </w:rPr>
        <w:t xml:space="preserve">ML positioning work scope to ensure that specification work in </w:t>
      </w:r>
      <w:r w:rsidR="005601A0">
        <w:rPr>
          <w:lang w:eastAsia="ja-JP"/>
        </w:rPr>
        <w:t>this</w:t>
      </w:r>
      <w:r>
        <w:rPr>
          <w:lang w:eastAsia="ja-JP"/>
        </w:rPr>
        <w:t xml:space="preserve"> WI will be completed on time.</w:t>
      </w:r>
    </w:p>
    <w:p w14:paraId="1F5B1DAA" w14:textId="77777777" w:rsidR="00F758C4" w:rsidRDefault="00F758C4" w:rsidP="00193496">
      <w:pPr>
        <w:pStyle w:val="NORMALTdocNokia"/>
        <w:rPr>
          <w:lang w:eastAsia="ja-JP"/>
        </w:rPr>
      </w:pPr>
    </w:p>
    <w:p w14:paraId="4BEEC44B" w14:textId="77777777" w:rsidR="00527EE2" w:rsidRDefault="00527EE2" w:rsidP="00AD2EA3">
      <w:pPr>
        <w:pStyle w:val="NORMALTdocNokia"/>
        <w:rPr>
          <w:lang w:eastAsia="ja-JP"/>
        </w:rPr>
      </w:pPr>
    </w:p>
    <w:p w14:paraId="6ADA524A" w14:textId="3843A1BE" w:rsidR="00A0428F" w:rsidRPr="0016196A" w:rsidRDefault="00A0428F" w:rsidP="00AD2EA3">
      <w:pPr>
        <w:pStyle w:val="Proposalstylenokia2023"/>
      </w:pPr>
      <w:bookmarkStart w:id="10" w:name="_Toc159231852"/>
      <w:r>
        <w:t>RAN1 to consider</w:t>
      </w:r>
      <w:r w:rsidR="009F0233">
        <w:t xml:space="preserve"> </w:t>
      </w:r>
      <w:r w:rsidR="00C23F3E" w:rsidRPr="00D2556A">
        <w:t>the</w:t>
      </w:r>
      <w:r w:rsidRPr="00D2556A">
        <w:t xml:space="preserve"> following scope to discuss the specification support for</w:t>
      </w:r>
      <w:r w:rsidR="00FE0939" w:rsidRPr="00D2556A">
        <w:t xml:space="preserve"> UE-side model</w:t>
      </w:r>
      <w:r w:rsidR="00BF5E7D" w:rsidRPr="00D2556A">
        <w:t xml:space="preserve"> </w:t>
      </w:r>
      <w:r w:rsidR="00DE3FC8" w:rsidRPr="00D2556A">
        <w:t xml:space="preserve">- </w:t>
      </w:r>
      <w:r w:rsidR="00BF5E7D" w:rsidRPr="00D2556A">
        <w:t xml:space="preserve">Case 1 </w:t>
      </w:r>
      <w:r w:rsidR="00DE3FC8" w:rsidRPr="00D2556A">
        <w:t xml:space="preserve">direct </w:t>
      </w:r>
      <w:r w:rsidR="00BF5E7D" w:rsidRPr="00D2556A">
        <w:t>AI</w:t>
      </w:r>
      <w:r w:rsidR="00164F74" w:rsidRPr="00D2556A">
        <w:t>/</w:t>
      </w:r>
      <w:r w:rsidR="00BF5E7D" w:rsidRPr="00D2556A">
        <w:t>ML</w:t>
      </w:r>
      <w:r w:rsidR="00DE3FC8" w:rsidRPr="00D2556A">
        <w:t xml:space="preserve"> </w:t>
      </w:r>
      <w:proofErr w:type="gramStart"/>
      <w:r w:rsidR="00DE3FC8" w:rsidRPr="00D2556A">
        <w:t>positioning</w:t>
      </w:r>
      <w:bookmarkEnd w:id="10"/>
      <w:proofErr w:type="gramEnd"/>
    </w:p>
    <w:p w14:paraId="1843A48D" w14:textId="5EBA1DCB" w:rsidR="00FE717C" w:rsidRPr="00AD2EA3" w:rsidRDefault="00FE717C" w:rsidP="00213058">
      <w:pPr>
        <w:pStyle w:val="NORMALTdocNokia"/>
        <w:numPr>
          <w:ilvl w:val="0"/>
          <w:numId w:val="13"/>
        </w:numPr>
        <w:ind w:left="1560"/>
        <w:rPr>
          <w:rFonts w:eastAsiaTheme="minorHAnsi"/>
          <w:b/>
          <w:bCs/>
          <w:szCs w:val="24"/>
          <w:lang w:eastAsia="en-US"/>
        </w:rPr>
      </w:pPr>
      <w:r w:rsidRPr="00AD2EA3">
        <w:rPr>
          <w:rFonts w:eastAsiaTheme="minorHAnsi"/>
          <w:b/>
          <w:bCs/>
          <w:szCs w:val="24"/>
          <w:lang w:eastAsia="en-US"/>
        </w:rPr>
        <w:t>Inference operation</w:t>
      </w:r>
    </w:p>
    <w:p w14:paraId="494A71CB" w14:textId="214657DA" w:rsidR="00304902" w:rsidRPr="00AD2EA3" w:rsidRDefault="001A0972" w:rsidP="00213058">
      <w:pPr>
        <w:pStyle w:val="NORMALTdocNokia"/>
        <w:numPr>
          <w:ilvl w:val="1"/>
          <w:numId w:val="13"/>
        </w:numPr>
        <w:ind w:left="2268"/>
        <w:rPr>
          <w:b/>
          <w:bCs/>
          <w:szCs w:val="24"/>
          <w:lang w:eastAsia="en-US"/>
        </w:rPr>
      </w:pPr>
      <w:r w:rsidRPr="00AD2EA3">
        <w:rPr>
          <w:b/>
          <w:bCs/>
          <w:szCs w:val="24"/>
          <w:lang w:eastAsia="en-US"/>
        </w:rPr>
        <w:t>I</w:t>
      </w:r>
      <w:r w:rsidR="00304902" w:rsidRPr="00AD2EA3">
        <w:rPr>
          <w:b/>
          <w:bCs/>
          <w:szCs w:val="24"/>
          <w:lang w:eastAsia="en-US"/>
        </w:rPr>
        <w:t>nference input and output</w:t>
      </w:r>
    </w:p>
    <w:p w14:paraId="5E4106C2" w14:textId="22A514DF" w:rsidR="00E61FBF" w:rsidRPr="00AD2EA3" w:rsidRDefault="00E61FBF" w:rsidP="00213058">
      <w:pPr>
        <w:pStyle w:val="NORMALTdocNokia"/>
        <w:numPr>
          <w:ilvl w:val="1"/>
          <w:numId w:val="13"/>
        </w:numPr>
        <w:ind w:left="2268"/>
        <w:rPr>
          <w:b/>
          <w:bCs/>
          <w:szCs w:val="24"/>
          <w:lang w:eastAsia="en-US"/>
        </w:rPr>
      </w:pPr>
      <w:r w:rsidRPr="00AD2EA3">
        <w:rPr>
          <w:b/>
          <w:bCs/>
          <w:szCs w:val="24"/>
          <w:lang w:eastAsia="en-US"/>
        </w:rPr>
        <w:t xml:space="preserve">Measurements/reporting enhancements on legacy positioning </w:t>
      </w:r>
      <w:r w:rsidR="00B07C53" w:rsidRPr="00AD2EA3">
        <w:rPr>
          <w:b/>
          <w:bCs/>
          <w:szCs w:val="24"/>
          <w:lang w:eastAsia="en-US"/>
        </w:rPr>
        <w:t>measurement and reporting framework (</w:t>
      </w:r>
      <w:r w:rsidR="00E559B0" w:rsidRPr="00AD2EA3">
        <w:rPr>
          <w:b/>
          <w:bCs/>
          <w:szCs w:val="24"/>
          <w:lang w:eastAsia="en-US"/>
        </w:rPr>
        <w:t xml:space="preserve">e.g., </w:t>
      </w:r>
      <w:r w:rsidR="00B07C53" w:rsidRPr="00AD2EA3">
        <w:rPr>
          <w:b/>
          <w:bCs/>
          <w:szCs w:val="24"/>
          <w:lang w:eastAsia="en-US"/>
        </w:rPr>
        <w:t>LPP)</w:t>
      </w:r>
    </w:p>
    <w:p w14:paraId="2C710D9C" w14:textId="56DCB73B" w:rsidR="00892CBA" w:rsidRPr="00AD2EA3" w:rsidRDefault="00836C2A" w:rsidP="00213058">
      <w:pPr>
        <w:pStyle w:val="NORMALTdocNokia"/>
        <w:numPr>
          <w:ilvl w:val="1"/>
          <w:numId w:val="13"/>
        </w:numPr>
        <w:ind w:left="2268"/>
        <w:rPr>
          <w:b/>
          <w:bCs/>
          <w:szCs w:val="24"/>
          <w:lang w:eastAsia="en-US"/>
        </w:rPr>
      </w:pPr>
      <w:r w:rsidRPr="00AD2EA3">
        <w:rPr>
          <w:b/>
          <w:bCs/>
          <w:szCs w:val="24"/>
          <w:lang w:eastAsia="en-US"/>
        </w:rPr>
        <w:t xml:space="preserve">Enhancements to legacy positioning framework (e.g., LPP) to enable </w:t>
      </w:r>
      <w:proofErr w:type="gramStart"/>
      <w:r w:rsidRPr="00AD2EA3">
        <w:rPr>
          <w:b/>
          <w:bCs/>
          <w:szCs w:val="24"/>
          <w:lang w:eastAsia="en-US"/>
        </w:rPr>
        <w:t>inference</w:t>
      </w:r>
      <w:proofErr w:type="gramEnd"/>
    </w:p>
    <w:p w14:paraId="52F90743" w14:textId="7F24C020" w:rsidR="00FE717C" w:rsidRPr="00AD2EA3" w:rsidRDefault="00FE717C" w:rsidP="00213058">
      <w:pPr>
        <w:pStyle w:val="NORMALTdocNokia"/>
        <w:numPr>
          <w:ilvl w:val="0"/>
          <w:numId w:val="13"/>
        </w:numPr>
        <w:ind w:left="1560"/>
        <w:rPr>
          <w:rFonts w:eastAsiaTheme="minorHAnsi"/>
          <w:b/>
          <w:bCs/>
          <w:szCs w:val="24"/>
          <w:lang w:eastAsia="en-US"/>
        </w:rPr>
      </w:pPr>
      <w:r w:rsidRPr="00AD2EA3">
        <w:rPr>
          <w:rFonts w:eastAsiaTheme="minorHAnsi"/>
          <w:b/>
          <w:bCs/>
          <w:szCs w:val="24"/>
          <w:lang w:eastAsia="en-US"/>
        </w:rPr>
        <w:t>Performance monitoring</w:t>
      </w:r>
    </w:p>
    <w:p w14:paraId="559D70F8" w14:textId="6C6E3590" w:rsidR="00977E29" w:rsidRPr="00AD2EA3" w:rsidRDefault="00B302FA" w:rsidP="00213058">
      <w:pPr>
        <w:pStyle w:val="NORMALTdocNokia"/>
        <w:numPr>
          <w:ilvl w:val="1"/>
          <w:numId w:val="13"/>
        </w:numPr>
        <w:ind w:left="2268"/>
        <w:rPr>
          <w:rFonts w:eastAsiaTheme="minorHAnsi"/>
          <w:b/>
          <w:bCs/>
          <w:szCs w:val="24"/>
          <w:lang w:eastAsia="en-US"/>
        </w:rPr>
      </w:pPr>
      <w:r w:rsidRPr="00AD2EA3">
        <w:rPr>
          <w:rFonts w:eastAsiaTheme="minorHAnsi"/>
          <w:b/>
          <w:bCs/>
          <w:szCs w:val="24"/>
          <w:lang w:eastAsia="en-US"/>
        </w:rPr>
        <w:t>M</w:t>
      </w:r>
      <w:r w:rsidR="00977E29" w:rsidRPr="00AD2EA3">
        <w:rPr>
          <w:rFonts w:eastAsiaTheme="minorHAnsi"/>
          <w:b/>
          <w:bCs/>
          <w:szCs w:val="24"/>
          <w:lang w:eastAsia="en-US"/>
        </w:rPr>
        <w:t>onitoring m</w:t>
      </w:r>
      <w:r w:rsidR="001436CA" w:rsidRPr="00AD2EA3">
        <w:rPr>
          <w:rFonts w:eastAsiaTheme="minorHAnsi"/>
          <w:b/>
          <w:bCs/>
          <w:szCs w:val="24"/>
          <w:lang w:eastAsia="en-US"/>
        </w:rPr>
        <w:t>etric</w:t>
      </w:r>
      <w:r w:rsidR="00977E29" w:rsidRPr="00AD2EA3">
        <w:rPr>
          <w:rFonts w:eastAsiaTheme="minorHAnsi"/>
          <w:b/>
          <w:bCs/>
          <w:szCs w:val="24"/>
          <w:lang w:eastAsia="en-US"/>
        </w:rPr>
        <w:t>(s)</w:t>
      </w:r>
      <w:r w:rsidR="001436CA" w:rsidRPr="00AD2EA3">
        <w:rPr>
          <w:rFonts w:eastAsiaTheme="minorHAnsi"/>
          <w:b/>
          <w:bCs/>
          <w:szCs w:val="24"/>
          <w:lang w:eastAsia="en-US"/>
        </w:rPr>
        <w:t xml:space="preserve"> </w:t>
      </w:r>
    </w:p>
    <w:p w14:paraId="4162C54A" w14:textId="100836D6" w:rsidR="00977E29" w:rsidRPr="00AD2EA3" w:rsidRDefault="00977E29" w:rsidP="00213058">
      <w:pPr>
        <w:pStyle w:val="NORMALTdocNokia"/>
        <w:numPr>
          <w:ilvl w:val="1"/>
          <w:numId w:val="13"/>
        </w:numPr>
        <w:ind w:left="2268"/>
        <w:rPr>
          <w:rFonts w:eastAsiaTheme="minorHAnsi"/>
          <w:b/>
          <w:bCs/>
          <w:szCs w:val="24"/>
          <w:lang w:eastAsia="en-US"/>
        </w:rPr>
      </w:pPr>
      <w:r w:rsidRPr="00AD2EA3">
        <w:rPr>
          <w:rFonts w:eastAsiaTheme="minorHAnsi"/>
          <w:b/>
          <w:bCs/>
          <w:szCs w:val="24"/>
          <w:lang w:eastAsia="en-US"/>
        </w:rPr>
        <w:t xml:space="preserve">Entity deriving monitoring </w:t>
      </w:r>
      <w:proofErr w:type="gramStart"/>
      <w:r w:rsidRPr="00AD2EA3">
        <w:rPr>
          <w:rFonts w:eastAsiaTheme="minorHAnsi"/>
          <w:b/>
          <w:bCs/>
          <w:szCs w:val="24"/>
          <w:lang w:eastAsia="en-US"/>
        </w:rPr>
        <w:t>metric</w:t>
      </w:r>
      <w:proofErr w:type="gramEnd"/>
    </w:p>
    <w:p w14:paraId="5BB81063" w14:textId="56D16D88" w:rsidR="00977E29" w:rsidRPr="00AD2EA3" w:rsidRDefault="00977E29" w:rsidP="00213058">
      <w:pPr>
        <w:pStyle w:val="NORMALTdocNokia"/>
        <w:numPr>
          <w:ilvl w:val="1"/>
          <w:numId w:val="13"/>
        </w:numPr>
        <w:ind w:left="2268"/>
        <w:rPr>
          <w:rFonts w:eastAsiaTheme="minorHAnsi"/>
          <w:b/>
          <w:bCs/>
          <w:szCs w:val="24"/>
          <w:lang w:eastAsia="en-US"/>
        </w:rPr>
      </w:pPr>
      <w:r w:rsidRPr="00AD2EA3">
        <w:rPr>
          <w:rFonts w:eastAsiaTheme="minorHAnsi"/>
          <w:b/>
          <w:bCs/>
          <w:szCs w:val="24"/>
          <w:lang w:eastAsia="en-US"/>
        </w:rPr>
        <w:t>Entity</w:t>
      </w:r>
      <w:r w:rsidR="007F6827" w:rsidRPr="00AD2EA3">
        <w:rPr>
          <w:rFonts w:eastAsiaTheme="minorHAnsi"/>
          <w:b/>
          <w:bCs/>
          <w:szCs w:val="24"/>
          <w:lang w:eastAsia="en-US"/>
        </w:rPr>
        <w:t xml:space="preserve"> determining decision based on monitoring </w:t>
      </w:r>
      <w:proofErr w:type="gramStart"/>
      <w:r w:rsidR="007F6827" w:rsidRPr="00AD2EA3">
        <w:rPr>
          <w:rFonts w:eastAsiaTheme="minorHAnsi"/>
          <w:b/>
          <w:bCs/>
          <w:szCs w:val="24"/>
          <w:lang w:eastAsia="en-US"/>
        </w:rPr>
        <w:t>outcome</w:t>
      </w:r>
      <w:proofErr w:type="gramEnd"/>
    </w:p>
    <w:p w14:paraId="3D7DCC31" w14:textId="659961DA" w:rsidR="00595D7A" w:rsidRPr="00AD2EA3" w:rsidRDefault="00892CBA" w:rsidP="00213058">
      <w:pPr>
        <w:pStyle w:val="NORMALTdocNokia"/>
        <w:numPr>
          <w:ilvl w:val="1"/>
          <w:numId w:val="13"/>
        </w:numPr>
        <w:ind w:left="2268"/>
        <w:rPr>
          <w:rFonts w:eastAsiaTheme="minorHAnsi"/>
          <w:b/>
          <w:bCs/>
          <w:szCs w:val="24"/>
          <w:lang w:eastAsia="en-US"/>
        </w:rPr>
      </w:pPr>
      <w:r w:rsidRPr="00AD2EA3">
        <w:rPr>
          <w:b/>
          <w:bCs/>
          <w:szCs w:val="24"/>
          <w:lang w:eastAsia="en-US"/>
        </w:rPr>
        <w:t>E</w:t>
      </w:r>
      <w:r w:rsidR="007F6827" w:rsidRPr="00AD2EA3">
        <w:rPr>
          <w:b/>
          <w:bCs/>
          <w:szCs w:val="24"/>
          <w:lang w:eastAsia="en-US"/>
        </w:rPr>
        <w:t>nhancements to</w:t>
      </w:r>
      <w:r w:rsidR="00426F0E" w:rsidRPr="00AD2EA3">
        <w:rPr>
          <w:b/>
          <w:bCs/>
          <w:szCs w:val="24"/>
          <w:lang w:eastAsia="en-US"/>
        </w:rPr>
        <w:t xml:space="preserve"> </w:t>
      </w:r>
      <w:r w:rsidR="00C03759" w:rsidRPr="00AD2EA3">
        <w:rPr>
          <w:b/>
          <w:bCs/>
          <w:szCs w:val="24"/>
          <w:lang w:eastAsia="en-US"/>
        </w:rPr>
        <w:t xml:space="preserve">legacy </w:t>
      </w:r>
      <w:r w:rsidR="00836C2A" w:rsidRPr="00AD2EA3">
        <w:rPr>
          <w:b/>
          <w:bCs/>
          <w:szCs w:val="24"/>
          <w:lang w:eastAsia="en-US"/>
        </w:rPr>
        <w:t xml:space="preserve">positioning </w:t>
      </w:r>
      <w:r w:rsidR="00C03759" w:rsidRPr="00AD2EA3">
        <w:rPr>
          <w:b/>
          <w:bCs/>
          <w:szCs w:val="24"/>
          <w:lang w:eastAsia="en-US"/>
        </w:rPr>
        <w:t>framework (</w:t>
      </w:r>
      <w:r w:rsidR="00E559B0" w:rsidRPr="00AD2EA3">
        <w:rPr>
          <w:b/>
          <w:bCs/>
          <w:szCs w:val="24"/>
          <w:lang w:eastAsia="en-US"/>
        </w:rPr>
        <w:t xml:space="preserve">e.g., </w:t>
      </w:r>
      <w:r w:rsidR="00C03759" w:rsidRPr="00AD2EA3">
        <w:rPr>
          <w:b/>
          <w:bCs/>
          <w:szCs w:val="24"/>
          <w:lang w:eastAsia="en-US"/>
        </w:rPr>
        <w:t>LPP)</w:t>
      </w:r>
      <w:r w:rsidR="007F6827" w:rsidRPr="00AD2EA3">
        <w:rPr>
          <w:b/>
          <w:bCs/>
          <w:szCs w:val="24"/>
          <w:lang w:eastAsia="en-US"/>
        </w:rPr>
        <w:t xml:space="preserve"> to enable monitoring</w:t>
      </w:r>
      <w:r w:rsidR="00C03759" w:rsidRPr="00AD2EA3">
        <w:rPr>
          <w:b/>
          <w:bCs/>
          <w:szCs w:val="24"/>
          <w:lang w:eastAsia="en-US"/>
        </w:rPr>
        <w:t>.</w:t>
      </w:r>
    </w:p>
    <w:p w14:paraId="470D3C0B" w14:textId="21F18695" w:rsidR="00FE717C" w:rsidRPr="00AD2EA3" w:rsidRDefault="00FE717C" w:rsidP="00213058">
      <w:pPr>
        <w:pStyle w:val="NORMALTdocNokia"/>
        <w:numPr>
          <w:ilvl w:val="0"/>
          <w:numId w:val="13"/>
        </w:numPr>
        <w:ind w:left="1560"/>
        <w:rPr>
          <w:b/>
          <w:bCs/>
          <w:szCs w:val="24"/>
          <w:lang w:eastAsia="en-US"/>
        </w:rPr>
      </w:pPr>
      <w:r w:rsidRPr="00AD2EA3">
        <w:rPr>
          <w:b/>
          <w:bCs/>
          <w:szCs w:val="24"/>
          <w:lang w:eastAsia="en-US"/>
        </w:rPr>
        <w:t>Data collection</w:t>
      </w:r>
    </w:p>
    <w:p w14:paraId="17C6A708" w14:textId="1D93629E" w:rsidR="000B0223" w:rsidRPr="00AD2EA3" w:rsidRDefault="000B0223" w:rsidP="00213058">
      <w:pPr>
        <w:pStyle w:val="NORMALTdocNokia"/>
        <w:numPr>
          <w:ilvl w:val="1"/>
          <w:numId w:val="13"/>
        </w:numPr>
        <w:ind w:left="2268"/>
        <w:rPr>
          <w:b/>
          <w:bCs/>
          <w:szCs w:val="24"/>
          <w:lang w:eastAsia="en-US"/>
        </w:rPr>
      </w:pPr>
      <w:r w:rsidRPr="00AD2EA3">
        <w:rPr>
          <w:b/>
          <w:bCs/>
          <w:szCs w:val="24"/>
          <w:lang w:eastAsia="en-US"/>
        </w:rPr>
        <w:t xml:space="preserve">Necessary </w:t>
      </w:r>
      <w:r w:rsidR="001158B1">
        <w:rPr>
          <w:b/>
          <w:bCs/>
          <w:szCs w:val="24"/>
          <w:lang w:eastAsia="en-US"/>
        </w:rPr>
        <w:t xml:space="preserve">content </w:t>
      </w:r>
      <w:r w:rsidRPr="00AD2EA3">
        <w:rPr>
          <w:b/>
          <w:bCs/>
          <w:szCs w:val="24"/>
          <w:lang w:eastAsia="en-US"/>
        </w:rPr>
        <w:t>data for training</w:t>
      </w:r>
    </w:p>
    <w:p w14:paraId="7CF7D3C7" w14:textId="10D5D6BD" w:rsidR="00706BE9" w:rsidRPr="00AD2EA3" w:rsidRDefault="00706BE9" w:rsidP="00213058">
      <w:pPr>
        <w:pStyle w:val="NORMALTdocNokia"/>
        <w:numPr>
          <w:ilvl w:val="1"/>
          <w:numId w:val="13"/>
        </w:numPr>
        <w:ind w:left="2268"/>
        <w:rPr>
          <w:b/>
          <w:bCs/>
          <w:szCs w:val="24"/>
          <w:lang w:eastAsia="en-US"/>
        </w:rPr>
      </w:pPr>
      <w:r w:rsidRPr="00AD2EA3">
        <w:rPr>
          <w:b/>
          <w:bCs/>
          <w:szCs w:val="24"/>
          <w:lang w:eastAsia="en-US"/>
        </w:rPr>
        <w:t>Entity, criteria, and positioning methods to generate ground truth for monitoring purposes.</w:t>
      </w:r>
    </w:p>
    <w:p w14:paraId="42E7A262" w14:textId="362E7BB0" w:rsidR="00BF2C98" w:rsidRPr="00AD2EA3" w:rsidRDefault="00C03759" w:rsidP="00213058">
      <w:pPr>
        <w:pStyle w:val="NORMALTdocNokia"/>
        <w:numPr>
          <w:ilvl w:val="1"/>
          <w:numId w:val="13"/>
        </w:numPr>
        <w:ind w:left="2268"/>
        <w:rPr>
          <w:b/>
          <w:bCs/>
          <w:szCs w:val="24"/>
          <w:lang w:eastAsia="en-US"/>
        </w:rPr>
      </w:pPr>
      <w:r w:rsidRPr="00AD2EA3">
        <w:rPr>
          <w:b/>
          <w:bCs/>
          <w:szCs w:val="24"/>
          <w:lang w:eastAsia="en-US"/>
        </w:rPr>
        <w:t>Enhancement on legacy positioning framework (</w:t>
      </w:r>
      <w:r w:rsidR="00181E0F" w:rsidRPr="00AD2EA3">
        <w:rPr>
          <w:b/>
          <w:bCs/>
          <w:szCs w:val="24"/>
          <w:lang w:eastAsia="en-US"/>
        </w:rPr>
        <w:t xml:space="preserve">e.g., </w:t>
      </w:r>
      <w:r w:rsidRPr="00AD2EA3">
        <w:rPr>
          <w:b/>
          <w:bCs/>
          <w:szCs w:val="24"/>
          <w:lang w:eastAsia="en-US"/>
        </w:rPr>
        <w:t>LPP)</w:t>
      </w:r>
      <w:r w:rsidR="00181E0F" w:rsidRPr="00AD2EA3">
        <w:rPr>
          <w:b/>
          <w:bCs/>
          <w:szCs w:val="24"/>
          <w:lang w:eastAsia="en-US"/>
        </w:rPr>
        <w:t xml:space="preserve"> enabling </w:t>
      </w:r>
      <w:r w:rsidR="008414B7" w:rsidRPr="00AD2EA3">
        <w:rPr>
          <w:b/>
          <w:bCs/>
          <w:szCs w:val="24"/>
          <w:lang w:eastAsia="en-US"/>
        </w:rPr>
        <w:t>g</w:t>
      </w:r>
      <w:r w:rsidR="000B0223" w:rsidRPr="00AD2EA3">
        <w:rPr>
          <w:b/>
          <w:bCs/>
          <w:szCs w:val="24"/>
          <w:lang w:eastAsia="en-US"/>
        </w:rPr>
        <w:t>eneration of ground truth</w:t>
      </w:r>
      <w:r w:rsidR="001E0C1F" w:rsidRPr="00AD2EA3">
        <w:rPr>
          <w:b/>
          <w:bCs/>
          <w:szCs w:val="24"/>
          <w:lang w:eastAsia="en-US"/>
        </w:rPr>
        <w:t xml:space="preserve"> for monitoring purposes</w:t>
      </w:r>
      <w:r w:rsidR="00BF2C98" w:rsidRPr="00AD2EA3">
        <w:rPr>
          <w:b/>
          <w:bCs/>
          <w:szCs w:val="24"/>
          <w:lang w:eastAsia="en-US"/>
        </w:rPr>
        <w:t>.</w:t>
      </w:r>
    </w:p>
    <w:p w14:paraId="1CE4B10C" w14:textId="0F5498FE" w:rsidR="00FE717C" w:rsidRPr="00AD2EA3" w:rsidRDefault="002D4372" w:rsidP="00213058">
      <w:pPr>
        <w:pStyle w:val="NORMALTdocNokia"/>
        <w:numPr>
          <w:ilvl w:val="0"/>
          <w:numId w:val="13"/>
        </w:numPr>
        <w:ind w:left="1560"/>
        <w:rPr>
          <w:rFonts w:eastAsiaTheme="minorHAnsi"/>
          <w:b/>
          <w:bCs/>
          <w:szCs w:val="24"/>
          <w:lang w:eastAsia="en-US"/>
        </w:rPr>
      </w:pPr>
      <w:r w:rsidRPr="00AD2EA3">
        <w:rPr>
          <w:rFonts w:eastAsiaTheme="minorHAnsi"/>
          <w:b/>
          <w:bCs/>
          <w:szCs w:val="24"/>
          <w:lang w:eastAsia="en-US"/>
        </w:rPr>
        <w:t>Methods of h</w:t>
      </w:r>
      <w:r w:rsidR="00FE717C" w:rsidRPr="00AD2EA3">
        <w:rPr>
          <w:rFonts w:eastAsiaTheme="minorHAnsi"/>
          <w:b/>
          <w:bCs/>
          <w:szCs w:val="24"/>
          <w:lang w:eastAsia="en-US"/>
        </w:rPr>
        <w:t>andling of additional conditions</w:t>
      </w:r>
    </w:p>
    <w:p w14:paraId="23BAAB24" w14:textId="4F63EAB2" w:rsidR="00646492" w:rsidRPr="00AD2EA3" w:rsidRDefault="00646492" w:rsidP="00213058">
      <w:pPr>
        <w:pStyle w:val="NORMALTdocNokia"/>
        <w:numPr>
          <w:ilvl w:val="1"/>
          <w:numId w:val="13"/>
        </w:numPr>
        <w:ind w:left="2268"/>
        <w:rPr>
          <w:rFonts w:eastAsiaTheme="minorHAnsi"/>
          <w:b/>
          <w:bCs/>
          <w:szCs w:val="24"/>
          <w:lang w:eastAsia="en-US"/>
        </w:rPr>
      </w:pPr>
      <w:r w:rsidRPr="00AD2EA3">
        <w:rPr>
          <w:rFonts w:eastAsiaTheme="minorHAnsi"/>
          <w:b/>
          <w:bCs/>
          <w:szCs w:val="24"/>
          <w:lang w:eastAsia="en-US"/>
        </w:rPr>
        <w:t>Consider four approaches listed in TR 38.843</w:t>
      </w:r>
    </w:p>
    <w:p w14:paraId="0566909C" w14:textId="3A277084" w:rsidR="00646492" w:rsidRPr="00AD2EA3" w:rsidRDefault="00D709D2" w:rsidP="00213058">
      <w:pPr>
        <w:pStyle w:val="NORMALTdocNokia"/>
        <w:numPr>
          <w:ilvl w:val="1"/>
          <w:numId w:val="13"/>
        </w:numPr>
        <w:ind w:left="2268"/>
        <w:rPr>
          <w:rFonts w:eastAsiaTheme="minorHAnsi"/>
          <w:b/>
          <w:bCs/>
          <w:szCs w:val="24"/>
          <w:lang w:eastAsia="en-US"/>
        </w:rPr>
      </w:pPr>
      <w:r w:rsidRPr="00AD2EA3">
        <w:rPr>
          <w:rFonts w:eastAsiaTheme="minorHAnsi"/>
          <w:b/>
          <w:bCs/>
          <w:szCs w:val="24"/>
          <w:lang w:eastAsia="en-US"/>
        </w:rPr>
        <w:t xml:space="preserve">Note: model identification </w:t>
      </w:r>
      <w:r w:rsidR="00FC64F2" w:rsidRPr="00AD2EA3">
        <w:rPr>
          <w:rFonts w:eastAsiaTheme="minorHAnsi"/>
          <w:b/>
          <w:bCs/>
          <w:szCs w:val="24"/>
          <w:lang w:eastAsia="en-US"/>
        </w:rPr>
        <w:t>approach</w:t>
      </w:r>
      <w:r w:rsidRPr="00AD2EA3">
        <w:rPr>
          <w:rFonts w:eastAsiaTheme="minorHAnsi"/>
          <w:b/>
          <w:bCs/>
          <w:szCs w:val="24"/>
          <w:lang w:eastAsia="en-US"/>
        </w:rPr>
        <w:t xml:space="preserve"> and model transfer approach to be discussed only after related study objectives are finalized</w:t>
      </w:r>
      <w:r w:rsidR="001B6B96" w:rsidRPr="00AD2EA3">
        <w:rPr>
          <w:rFonts w:eastAsiaTheme="minorHAnsi"/>
          <w:b/>
          <w:bCs/>
          <w:szCs w:val="24"/>
          <w:lang w:eastAsia="en-US"/>
        </w:rPr>
        <w:t>.</w:t>
      </w:r>
    </w:p>
    <w:p w14:paraId="4EC5F0D3" w14:textId="452A2474" w:rsidR="00FE717C" w:rsidRDefault="00FE717C" w:rsidP="00213058">
      <w:pPr>
        <w:pStyle w:val="NORMALTdocNokia"/>
        <w:numPr>
          <w:ilvl w:val="0"/>
          <w:numId w:val="13"/>
        </w:numPr>
        <w:ind w:left="1560"/>
        <w:rPr>
          <w:rFonts w:eastAsiaTheme="minorHAnsi"/>
          <w:b/>
          <w:bCs/>
          <w:szCs w:val="24"/>
          <w:lang w:eastAsia="en-US"/>
        </w:rPr>
      </w:pPr>
      <w:r w:rsidRPr="00AD2EA3">
        <w:rPr>
          <w:rFonts w:eastAsiaTheme="minorHAnsi"/>
          <w:b/>
          <w:bCs/>
          <w:szCs w:val="24"/>
          <w:lang w:eastAsia="en-US"/>
        </w:rPr>
        <w:t>LCM aspects</w:t>
      </w:r>
    </w:p>
    <w:p w14:paraId="5685966E" w14:textId="73C7290E" w:rsidR="00A447EE" w:rsidRDefault="00A447EE" w:rsidP="00213058">
      <w:pPr>
        <w:pStyle w:val="NORMALTdocNokia"/>
        <w:numPr>
          <w:ilvl w:val="1"/>
          <w:numId w:val="13"/>
        </w:numPr>
        <w:ind w:left="2268"/>
        <w:rPr>
          <w:rFonts w:eastAsiaTheme="minorHAnsi"/>
          <w:b/>
          <w:bCs/>
          <w:szCs w:val="24"/>
          <w:lang w:eastAsia="en-US"/>
        </w:rPr>
      </w:pPr>
      <w:r>
        <w:rPr>
          <w:rFonts w:eastAsiaTheme="minorHAnsi"/>
          <w:b/>
          <w:bCs/>
          <w:szCs w:val="24"/>
          <w:lang w:eastAsia="en-US"/>
        </w:rPr>
        <w:t>Functionality-based LCM: Legacy positioning framework shall be reused as much as possible.</w:t>
      </w:r>
    </w:p>
    <w:p w14:paraId="28F5673A" w14:textId="08942417" w:rsidR="00CE6767" w:rsidRPr="00AD2EA3" w:rsidRDefault="00CE6767" w:rsidP="00213058">
      <w:pPr>
        <w:pStyle w:val="NORMALTdocNokia"/>
        <w:numPr>
          <w:ilvl w:val="1"/>
          <w:numId w:val="13"/>
        </w:numPr>
        <w:ind w:left="2268"/>
        <w:rPr>
          <w:rFonts w:eastAsiaTheme="minorHAnsi"/>
          <w:b/>
          <w:bCs/>
          <w:szCs w:val="24"/>
          <w:lang w:eastAsia="en-US"/>
        </w:rPr>
      </w:pPr>
      <w:r>
        <w:rPr>
          <w:rFonts w:eastAsiaTheme="minorHAnsi"/>
          <w:b/>
          <w:bCs/>
          <w:szCs w:val="24"/>
          <w:lang w:eastAsia="en-US"/>
        </w:rPr>
        <w:t xml:space="preserve">RAN1 </w:t>
      </w:r>
      <w:r w:rsidRPr="005E76D4">
        <w:rPr>
          <w:rFonts w:eastAsiaTheme="minorHAnsi"/>
          <w:b/>
          <w:bCs/>
          <w:szCs w:val="24"/>
          <w:lang w:eastAsia="en-US"/>
        </w:rPr>
        <w:t>should wait for the progress in other Agenda Item “9.1.3.3 Other aspects of AI/ML model and data” before discussing model-ID based LCM aspects</w:t>
      </w:r>
      <w:r>
        <w:rPr>
          <w:rFonts w:eastAsiaTheme="minorHAnsi"/>
          <w:b/>
          <w:bCs/>
          <w:szCs w:val="24"/>
          <w:lang w:eastAsia="en-US"/>
        </w:rPr>
        <w:t>.</w:t>
      </w:r>
    </w:p>
    <w:p w14:paraId="65234908" w14:textId="77777777" w:rsidR="00ED1D25" w:rsidRPr="0016196A" w:rsidRDefault="00ED1D25" w:rsidP="0016196A">
      <w:pPr>
        <w:jc w:val="both"/>
        <w:rPr>
          <w:rFonts w:ascii="Times New Roman" w:hAnsi="Times New Roman" w:cs="Times New Roman"/>
          <w:b/>
          <w:bCs/>
          <w:sz w:val="20"/>
          <w:szCs w:val="20"/>
          <w:lang w:eastAsia="ja-JP"/>
        </w:rPr>
      </w:pPr>
    </w:p>
    <w:p w14:paraId="153E0406" w14:textId="77777777" w:rsidR="008B0C8C" w:rsidRDefault="008B0C8C" w:rsidP="008B0C8C">
      <w:pPr>
        <w:jc w:val="both"/>
        <w:rPr>
          <w:rFonts w:ascii="Times New Roman" w:hAnsi="Times New Roman" w:cs="Times New Roman"/>
          <w:b/>
          <w:sz w:val="20"/>
          <w:szCs w:val="20"/>
          <w:lang w:eastAsia="ja-JP"/>
        </w:rPr>
      </w:pPr>
    </w:p>
    <w:p w14:paraId="1964A652" w14:textId="5E049AD2" w:rsidR="008B0C8C" w:rsidRPr="008B0C8C" w:rsidRDefault="006E7A9B" w:rsidP="00D2556A">
      <w:pPr>
        <w:pStyle w:val="Proposalstylenokia2023"/>
      </w:pPr>
      <w:bookmarkStart w:id="11" w:name="_Toc159231853"/>
      <w:r>
        <w:t xml:space="preserve">RAN1 to consider </w:t>
      </w:r>
      <w:r w:rsidR="00F91F0F">
        <w:t>the following scope to discuss the specification support for</w:t>
      </w:r>
      <w:r w:rsidR="003B54A8">
        <w:t xml:space="preserve"> </w:t>
      </w:r>
      <w:proofErr w:type="spellStart"/>
      <w:r w:rsidR="003B54A8">
        <w:t>gNB</w:t>
      </w:r>
      <w:proofErr w:type="spellEnd"/>
      <w:r w:rsidR="003B54A8">
        <w:t xml:space="preserve">-side model (Case 3a) and </w:t>
      </w:r>
      <w:r w:rsidR="00143AC6">
        <w:t>LMF-side model (Case 3b).</w:t>
      </w:r>
      <w:bookmarkEnd w:id="11"/>
    </w:p>
    <w:p w14:paraId="5414BF90" w14:textId="620DADD8" w:rsidR="001A4CB8" w:rsidRPr="00AD2EA3" w:rsidRDefault="001A4CB8" w:rsidP="00213058">
      <w:pPr>
        <w:pStyle w:val="NORMALTdocNokia"/>
        <w:numPr>
          <w:ilvl w:val="0"/>
          <w:numId w:val="14"/>
        </w:numPr>
        <w:ind w:left="1560"/>
        <w:rPr>
          <w:rFonts w:eastAsiaTheme="minorHAnsi"/>
          <w:b/>
          <w:bCs/>
          <w:lang w:eastAsia="en-US"/>
        </w:rPr>
      </w:pPr>
      <w:r w:rsidRPr="00AD2EA3">
        <w:rPr>
          <w:rFonts w:eastAsiaTheme="minorHAnsi"/>
          <w:b/>
          <w:bCs/>
          <w:lang w:eastAsia="en-US"/>
        </w:rPr>
        <w:t>Inference operation</w:t>
      </w:r>
    </w:p>
    <w:p w14:paraId="55CDFD78" w14:textId="23813E31" w:rsidR="00AA183A" w:rsidRPr="00AD2EA3" w:rsidRDefault="00B302FA" w:rsidP="00213058">
      <w:pPr>
        <w:pStyle w:val="NORMALTdocNokia"/>
        <w:numPr>
          <w:ilvl w:val="1"/>
          <w:numId w:val="14"/>
        </w:numPr>
        <w:ind w:left="2268"/>
        <w:rPr>
          <w:rFonts w:eastAsiaTheme="minorHAnsi"/>
          <w:b/>
          <w:bCs/>
          <w:lang w:eastAsia="en-US"/>
        </w:rPr>
      </w:pPr>
      <w:r w:rsidRPr="00AD2EA3">
        <w:rPr>
          <w:rFonts w:eastAsiaTheme="minorHAnsi"/>
          <w:b/>
          <w:bCs/>
          <w:lang w:eastAsia="en-US"/>
        </w:rPr>
        <w:t>M</w:t>
      </w:r>
      <w:r w:rsidR="00AA183A" w:rsidRPr="00AD2EA3">
        <w:rPr>
          <w:rFonts w:eastAsiaTheme="minorHAnsi"/>
          <w:b/>
          <w:bCs/>
          <w:lang w:eastAsia="en-US"/>
        </w:rPr>
        <w:t>odel inference input and output</w:t>
      </w:r>
    </w:p>
    <w:p w14:paraId="68CD770F" w14:textId="408C3123" w:rsidR="005E58CD" w:rsidRPr="00AD2EA3" w:rsidRDefault="005E58CD" w:rsidP="00213058">
      <w:pPr>
        <w:pStyle w:val="NORMALTdocNokia"/>
        <w:numPr>
          <w:ilvl w:val="1"/>
          <w:numId w:val="14"/>
        </w:numPr>
        <w:ind w:left="2268"/>
        <w:rPr>
          <w:rFonts w:eastAsiaTheme="minorHAnsi"/>
          <w:b/>
          <w:bCs/>
          <w:lang w:eastAsia="en-US"/>
        </w:rPr>
      </w:pPr>
      <w:r w:rsidRPr="00AD2EA3">
        <w:rPr>
          <w:rFonts w:eastAsiaTheme="minorHAnsi"/>
          <w:b/>
          <w:bCs/>
          <w:lang w:eastAsia="en-US"/>
        </w:rPr>
        <w:t>Measurements/reporting enhancements on legacy positioning measurement and reporting framework (</w:t>
      </w:r>
      <w:r w:rsidR="00B5715B" w:rsidRPr="00AD2EA3">
        <w:rPr>
          <w:rFonts w:eastAsiaTheme="minorHAnsi"/>
          <w:b/>
          <w:bCs/>
          <w:lang w:eastAsia="en-US"/>
        </w:rPr>
        <w:t xml:space="preserve">e.g., </w:t>
      </w:r>
      <w:proofErr w:type="spellStart"/>
      <w:r w:rsidRPr="00AD2EA3">
        <w:rPr>
          <w:rFonts w:eastAsiaTheme="minorHAnsi"/>
          <w:b/>
          <w:bCs/>
          <w:lang w:eastAsia="en-US"/>
        </w:rPr>
        <w:t>NRPPa</w:t>
      </w:r>
      <w:proofErr w:type="spellEnd"/>
      <w:r w:rsidRPr="00AD2EA3">
        <w:rPr>
          <w:rFonts w:eastAsiaTheme="minorHAnsi"/>
          <w:b/>
          <w:bCs/>
          <w:lang w:eastAsia="en-US"/>
        </w:rPr>
        <w:t>).</w:t>
      </w:r>
    </w:p>
    <w:p w14:paraId="2F5DF524" w14:textId="493BAF0D" w:rsidR="001A7043" w:rsidRPr="00AD2EA3" w:rsidRDefault="001A7043" w:rsidP="00213058">
      <w:pPr>
        <w:pStyle w:val="NORMALTdocNokia"/>
        <w:numPr>
          <w:ilvl w:val="1"/>
          <w:numId w:val="14"/>
        </w:numPr>
        <w:ind w:left="2268"/>
        <w:rPr>
          <w:rFonts w:eastAsiaTheme="minorEastAsia"/>
          <w:b/>
          <w:bCs/>
          <w:lang w:eastAsia="en-US"/>
        </w:rPr>
      </w:pPr>
      <w:r w:rsidRPr="00AD2EA3">
        <w:rPr>
          <w:b/>
          <w:bCs/>
          <w:lang w:eastAsia="en-US"/>
        </w:rPr>
        <w:t xml:space="preserve">Enhancements to legacy positioning framework (e.g., </w:t>
      </w:r>
      <w:proofErr w:type="spellStart"/>
      <w:r w:rsidRPr="00AD2EA3">
        <w:rPr>
          <w:b/>
          <w:bCs/>
          <w:lang w:eastAsia="en-US"/>
        </w:rPr>
        <w:t>NRPPa</w:t>
      </w:r>
      <w:proofErr w:type="spellEnd"/>
      <w:r w:rsidRPr="00AD2EA3">
        <w:rPr>
          <w:b/>
          <w:bCs/>
          <w:lang w:eastAsia="en-US"/>
        </w:rPr>
        <w:t>) to enable inference</w:t>
      </w:r>
      <w:r w:rsidR="001B6B96" w:rsidRPr="00AD2EA3">
        <w:rPr>
          <w:b/>
          <w:bCs/>
          <w:lang w:eastAsia="en-US"/>
        </w:rPr>
        <w:t>.</w:t>
      </w:r>
    </w:p>
    <w:p w14:paraId="220CD00D" w14:textId="77777777" w:rsidR="00835F6B" w:rsidRPr="007A5C99" w:rsidRDefault="00835F6B" w:rsidP="00AD2EA3">
      <w:pPr>
        <w:pStyle w:val="NORMALTdocNokia"/>
        <w:rPr>
          <w:lang w:eastAsia="ja-JP"/>
        </w:rPr>
      </w:pPr>
    </w:p>
    <w:p w14:paraId="2CB27907" w14:textId="77777777" w:rsidR="00AD051C" w:rsidRPr="006D140C" w:rsidRDefault="00AD051C" w:rsidP="00AD051C">
      <w:pPr>
        <w:pStyle w:val="ListParagraph"/>
        <w:rPr>
          <w:rFonts w:ascii="Times New Roman" w:hAnsi="Times New Roman" w:cs="Times New Roman"/>
          <w:strike/>
          <w:sz w:val="20"/>
          <w:szCs w:val="20"/>
          <w:lang w:val="en-US" w:eastAsia="ja-JP"/>
        </w:rPr>
      </w:pPr>
    </w:p>
    <w:p w14:paraId="68E6D06B" w14:textId="77777777" w:rsidR="00016ADA" w:rsidRPr="00253C28" w:rsidRDefault="00016ADA" w:rsidP="00AD2EA3">
      <w:pPr>
        <w:pStyle w:val="NORMALTdocNokia"/>
        <w:rPr>
          <w:lang w:eastAsia="ja-JP"/>
        </w:rPr>
      </w:pPr>
    </w:p>
    <w:p w14:paraId="711BC052" w14:textId="38D5B9B8" w:rsidR="001528CA" w:rsidRPr="0016196A" w:rsidRDefault="001528CA" w:rsidP="001528CA">
      <w:pPr>
        <w:pStyle w:val="Heading1"/>
        <w:rPr>
          <w:lang w:val="en-US"/>
        </w:rPr>
      </w:pPr>
      <w:bookmarkStart w:id="12" w:name="_Toc159231754"/>
      <w:bookmarkStart w:id="13" w:name="_Toc159231854"/>
      <w:bookmarkStart w:id="14" w:name="_Toc159240754"/>
      <w:r w:rsidRPr="00253C28">
        <w:rPr>
          <w:lang w:val="en-US"/>
        </w:rPr>
        <w:t>UE-sided</w:t>
      </w:r>
      <w:r w:rsidR="00E679A0">
        <w:rPr>
          <w:lang w:val="en-US"/>
        </w:rPr>
        <w:t xml:space="preserve"> -</w:t>
      </w:r>
      <w:r w:rsidRPr="00253C28">
        <w:rPr>
          <w:lang w:val="en-US"/>
        </w:rPr>
        <w:t xml:space="preserve"> </w:t>
      </w:r>
      <w:r w:rsidR="00CE16ED">
        <w:rPr>
          <w:lang w:val="en-US"/>
        </w:rPr>
        <w:t>Direct AI</w:t>
      </w:r>
      <w:r w:rsidR="00E679A0">
        <w:rPr>
          <w:lang w:val="en-US"/>
        </w:rPr>
        <w:t>/</w:t>
      </w:r>
      <w:r w:rsidR="00CE16ED">
        <w:rPr>
          <w:lang w:val="en-US"/>
        </w:rPr>
        <w:t>ML</w:t>
      </w:r>
      <w:r w:rsidR="008036ED">
        <w:rPr>
          <w:lang w:val="en-US"/>
        </w:rPr>
        <w:t xml:space="preserve"> (Case 1)</w:t>
      </w:r>
      <w:bookmarkEnd w:id="12"/>
      <w:bookmarkEnd w:id="13"/>
      <w:bookmarkEnd w:id="14"/>
      <w:r w:rsidR="00AF1EF2">
        <w:rPr>
          <w:lang w:val="en-US"/>
        </w:rPr>
        <w:t xml:space="preserve"> </w:t>
      </w:r>
    </w:p>
    <w:p w14:paraId="0C88C36A" w14:textId="0FCE04C7" w:rsidR="00297266" w:rsidRPr="0016196A" w:rsidRDefault="00E01D9A" w:rsidP="00AD2EA3">
      <w:pPr>
        <w:pStyle w:val="NORMALTdocNokia"/>
      </w:pPr>
      <w:r>
        <w:t xml:space="preserve">During the study item several </w:t>
      </w:r>
      <w:r w:rsidR="00014837">
        <w:t>cases were considered with UE-side model</w:t>
      </w:r>
      <w:r w:rsidR="00AD2D49">
        <w:t xml:space="preserve"> deployment</w:t>
      </w:r>
      <w:r w:rsidR="00B53AF3">
        <w:t xml:space="preserve">, however, </w:t>
      </w:r>
      <w:r w:rsidR="00637CBC">
        <w:t xml:space="preserve">only Case 1 </w:t>
      </w:r>
      <w:r w:rsidR="001F1512">
        <w:t>with direct AI/ML</w:t>
      </w:r>
      <w:r w:rsidR="00637CBC">
        <w:t xml:space="preserve"> was prioritized</w:t>
      </w:r>
      <w:r w:rsidR="00C34A9B">
        <w:t xml:space="preserve"> in </w:t>
      </w:r>
      <w:sdt>
        <w:sdtPr>
          <w:id w:val="207842294"/>
          <w:citation/>
        </w:sdtPr>
        <w:sdtContent>
          <w:r w:rsidR="00755639">
            <w:fldChar w:fldCharType="begin"/>
          </w:r>
          <w:r w:rsidR="00755639">
            <w:instrText xml:space="preserve"> CITATION Qua23 \l 1033 </w:instrText>
          </w:r>
          <w:r w:rsidR="00755639">
            <w:fldChar w:fldCharType="separate"/>
          </w:r>
          <w:r w:rsidR="00755639">
            <w:rPr>
              <w:noProof/>
            </w:rPr>
            <w:t>[1]</w:t>
          </w:r>
          <w:r w:rsidR="00755639">
            <w:fldChar w:fldCharType="end"/>
          </w:r>
        </w:sdtContent>
      </w:sdt>
      <w:r w:rsidR="004F5751">
        <w:t>.</w:t>
      </w:r>
      <w:r w:rsidR="00B53AF3">
        <w:t xml:space="preserve"> </w:t>
      </w:r>
    </w:p>
    <w:p w14:paraId="05EF67F3" w14:textId="651AC8A6" w:rsidR="004768E6" w:rsidRDefault="004768E6" w:rsidP="00AD2EA3">
      <w:pPr>
        <w:pStyle w:val="NORMALTdocNokia"/>
      </w:pPr>
    </w:p>
    <w:p w14:paraId="1F38B1CF" w14:textId="3D15075D" w:rsidR="4C0C63D4" w:rsidRDefault="4C0C63D4" w:rsidP="00AD2EA3">
      <w:pPr>
        <w:pStyle w:val="NORMALTdocNokia"/>
      </w:pPr>
      <w:r>
        <w:t xml:space="preserve">In Case 1, </w:t>
      </w:r>
      <w:r w:rsidR="00DA7A50">
        <w:t>t</w:t>
      </w:r>
      <w:r w:rsidR="0095726C">
        <w:t>he measurements</w:t>
      </w:r>
      <w:r w:rsidR="00583A23">
        <w:t>,</w:t>
      </w:r>
      <w:r w:rsidR="009371F2">
        <w:t xml:space="preserve"> done in the UE-side</w:t>
      </w:r>
      <w:r w:rsidR="008549A5">
        <w:t>,</w:t>
      </w:r>
      <w:r w:rsidDel="00935F6D">
        <w:t xml:space="preserve"> </w:t>
      </w:r>
      <w:r w:rsidR="00DC6AAF">
        <w:t xml:space="preserve">are generated </w:t>
      </w:r>
      <w:r w:rsidR="0029065B">
        <w:t xml:space="preserve">based on </w:t>
      </w:r>
      <w:r w:rsidR="005371EE">
        <w:t>downlink</w:t>
      </w:r>
      <w:r w:rsidR="0029065B">
        <w:t xml:space="preserve"> PRS</w:t>
      </w:r>
      <w:r>
        <w:t xml:space="preserve"> channel observations (e.g., </w:t>
      </w:r>
      <w:r w:rsidR="006F1A55">
        <w:t>RSRPP</w:t>
      </w:r>
      <w:r>
        <w:t>)</w:t>
      </w:r>
      <w:r w:rsidR="00751093">
        <w:t xml:space="preserve">. </w:t>
      </w:r>
      <w:r w:rsidR="003A67DB">
        <w:t>In addition, t</w:t>
      </w:r>
      <w:r w:rsidR="00716F9E">
        <w:t>he</w:t>
      </w:r>
      <w:r w:rsidR="00751093">
        <w:t xml:space="preserve"> </w:t>
      </w:r>
      <w:r>
        <w:t xml:space="preserve">output of the AI/ML-model is </w:t>
      </w:r>
      <w:r w:rsidR="7F96E912">
        <w:t>the UE location</w:t>
      </w:r>
      <w:r>
        <w:t xml:space="preserve">. An illustration of Case </w:t>
      </w:r>
      <w:r w:rsidR="0D565751">
        <w:t>1</w:t>
      </w:r>
      <w:r w:rsidR="5164DCB4">
        <w:t xml:space="preserve"> with direct AI/ML positioning</w:t>
      </w:r>
      <w:r>
        <w:t xml:space="preserve"> is given in </w:t>
      </w:r>
      <w:r w:rsidR="00714745">
        <w:fldChar w:fldCharType="begin"/>
      </w:r>
      <w:r w:rsidR="00714745">
        <w:instrText xml:space="preserve"> REF _Ref157524396 \h </w:instrText>
      </w:r>
      <w:r w:rsidR="00F91871">
        <w:instrText xml:space="preserve"> \* MERGEFORMAT </w:instrText>
      </w:r>
      <w:r w:rsidR="00714745">
        <w:fldChar w:fldCharType="separate"/>
      </w:r>
      <w:r w:rsidR="00714745">
        <w:t xml:space="preserve">Figure </w:t>
      </w:r>
      <w:r w:rsidR="00714745">
        <w:rPr>
          <w:noProof/>
        </w:rPr>
        <w:t>1</w:t>
      </w:r>
      <w:r w:rsidR="00714745">
        <w:fldChar w:fldCharType="end"/>
      </w:r>
      <w:r>
        <w:t xml:space="preserve">.   </w:t>
      </w:r>
    </w:p>
    <w:p w14:paraId="00898BC1" w14:textId="77777777" w:rsidR="004768E6" w:rsidRDefault="004768E6" w:rsidP="00AD2EA3">
      <w:pPr>
        <w:pStyle w:val="NORMALTdocNokia"/>
      </w:pPr>
    </w:p>
    <w:p w14:paraId="53EFF451" w14:textId="77777777" w:rsidR="007D3E09" w:rsidRDefault="007D3E09" w:rsidP="00AD2EA3">
      <w:pPr>
        <w:pStyle w:val="NORMALTdocNokia"/>
        <w:jc w:val="center"/>
      </w:pPr>
      <w:r>
        <w:rPr>
          <w:noProof/>
        </w:rPr>
        <w:drawing>
          <wp:inline distT="0" distB="0" distL="0" distR="0" wp14:anchorId="45E894D1" wp14:editId="52E8C2BB">
            <wp:extent cx="3536557" cy="696595"/>
            <wp:effectExtent l="0" t="0" r="6985" b="8255"/>
            <wp:docPr id="498945225" name="Picture 498945225" descr="A black and white sign with black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8945225" name="Picture 498945225" descr="A black and white sign with black text&#10;&#10;Description automatically generated"/>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577048" cy="704570"/>
                    </a:xfrm>
                    <a:prstGeom prst="rect">
                      <a:avLst/>
                    </a:prstGeom>
                    <a:noFill/>
                    <a:ln>
                      <a:noFill/>
                    </a:ln>
                  </pic:spPr>
                </pic:pic>
              </a:graphicData>
            </a:graphic>
          </wp:inline>
        </w:drawing>
      </w:r>
    </w:p>
    <w:p w14:paraId="60439ACA" w14:textId="07B5EF7B" w:rsidR="007D3E09" w:rsidRPr="00AD2EA3" w:rsidRDefault="007D3E09" w:rsidP="00AD2EA3">
      <w:pPr>
        <w:pStyle w:val="NORMALTdocNokia"/>
        <w:jc w:val="center"/>
        <w:rPr>
          <w:b/>
          <w:bCs/>
        </w:rPr>
      </w:pPr>
      <w:bookmarkStart w:id="15" w:name="_Ref157524396"/>
      <w:r w:rsidRPr="00AD2EA3">
        <w:rPr>
          <w:b/>
          <w:bCs/>
        </w:rPr>
        <w:t xml:space="preserve">Figure </w:t>
      </w:r>
      <w:r w:rsidR="00531A98" w:rsidRPr="00AD2EA3">
        <w:rPr>
          <w:b/>
          <w:bCs/>
        </w:rPr>
        <w:fldChar w:fldCharType="begin"/>
      </w:r>
      <w:r w:rsidR="00531A98" w:rsidRPr="00AD2EA3">
        <w:rPr>
          <w:b/>
          <w:bCs/>
        </w:rPr>
        <w:instrText xml:space="preserve"> SEQ Figure \* ARABIC </w:instrText>
      </w:r>
      <w:r w:rsidR="00531A98" w:rsidRPr="00AD2EA3">
        <w:rPr>
          <w:b/>
          <w:bCs/>
        </w:rPr>
        <w:fldChar w:fldCharType="separate"/>
      </w:r>
      <w:r w:rsidR="00075BEB" w:rsidRPr="00AD2EA3">
        <w:rPr>
          <w:b/>
          <w:bCs/>
          <w:noProof/>
        </w:rPr>
        <w:t>1</w:t>
      </w:r>
      <w:r w:rsidR="00531A98" w:rsidRPr="00AD2EA3">
        <w:rPr>
          <w:b/>
          <w:bCs/>
          <w:noProof/>
        </w:rPr>
        <w:fldChar w:fldCharType="end"/>
      </w:r>
      <w:bookmarkEnd w:id="15"/>
      <w:r w:rsidRPr="00AD2EA3">
        <w:rPr>
          <w:b/>
          <w:bCs/>
        </w:rPr>
        <w:t xml:space="preserve"> - Case 1 direct AI/ML positioning with UE-side model.</w:t>
      </w:r>
    </w:p>
    <w:p w14:paraId="1FAB10D6" w14:textId="326DF77F" w:rsidR="004768E6" w:rsidRDefault="004768E6" w:rsidP="00AD2EA3">
      <w:pPr>
        <w:pStyle w:val="NORMALTdocNokia"/>
      </w:pPr>
    </w:p>
    <w:p w14:paraId="6FB58E76" w14:textId="7FA3822D" w:rsidR="00C67349" w:rsidRDefault="00C67349" w:rsidP="00AD2EA3">
      <w:pPr>
        <w:pStyle w:val="NORMALTdocNokia"/>
      </w:pPr>
      <w:r>
        <w:t>Many evaluations results were done during the study item to consider the performance of direct AI/ML</w:t>
      </w:r>
      <w:r w:rsidR="002C1F99">
        <w:t xml:space="preserve"> on different scenarios and imperfections</w:t>
      </w:r>
      <w:r w:rsidR="007E5A70">
        <w:t>.</w:t>
      </w:r>
      <w:r w:rsidR="00645420">
        <w:t xml:space="preserve"> Based on this </w:t>
      </w:r>
      <w:r w:rsidR="008F4A95">
        <w:t xml:space="preserve">outcome already disclosed in </w:t>
      </w:r>
      <w:sdt>
        <w:sdtPr>
          <w:id w:val="1484816896"/>
          <w:citation/>
        </w:sdtPr>
        <w:sdtContent>
          <w:r w:rsidR="00207FEC">
            <w:fldChar w:fldCharType="begin"/>
          </w:r>
          <w:r w:rsidR="00207FEC">
            <w:instrText xml:space="preserve"> CITATION Qua231 \l 1033 </w:instrText>
          </w:r>
          <w:r w:rsidR="00207FEC">
            <w:fldChar w:fldCharType="separate"/>
          </w:r>
          <w:r w:rsidR="00207FEC">
            <w:rPr>
              <w:noProof/>
            </w:rPr>
            <w:t>[2]</w:t>
          </w:r>
          <w:r w:rsidR="00207FEC">
            <w:fldChar w:fldCharType="end"/>
          </w:r>
        </w:sdtContent>
      </w:sdt>
      <w:r w:rsidR="00207FEC">
        <w:t xml:space="preserve">, </w:t>
      </w:r>
      <w:r w:rsidR="009D2988">
        <w:t xml:space="preserve">specific </w:t>
      </w:r>
      <w:r w:rsidR="00587930">
        <w:t>aspects on inference, performance monitoring, data collection and LCM aspects are</w:t>
      </w:r>
      <w:r w:rsidR="00387A1F">
        <w:t xml:space="preserve"> </w:t>
      </w:r>
      <w:r w:rsidR="008E6E8E">
        <w:t xml:space="preserve">disclosed in the following sub sections. </w:t>
      </w:r>
    </w:p>
    <w:p w14:paraId="08FBD0D3" w14:textId="20F396B8" w:rsidR="00BD2EB5" w:rsidRDefault="00BD2EB5" w:rsidP="0016196A">
      <w:pPr>
        <w:pStyle w:val="Heading2"/>
        <w:ind w:left="567"/>
      </w:pPr>
      <w:r>
        <w:t xml:space="preserve">Inference Operation </w:t>
      </w:r>
    </w:p>
    <w:p w14:paraId="7ADEFAD9" w14:textId="0C4C6D64" w:rsidR="006A0736" w:rsidRDefault="00124B6B" w:rsidP="005656FE">
      <w:pPr>
        <w:pStyle w:val="NORMALTdocNokia"/>
      </w:pPr>
      <w:r>
        <w:t xml:space="preserve">The inference operation is discussed in this subsection </w:t>
      </w:r>
      <w:r w:rsidR="00F95255">
        <w:t xml:space="preserve">following three important aspects, such as AI/ML model inference input, AI/ML model </w:t>
      </w:r>
      <w:r w:rsidR="008E61DC">
        <w:t>inference output, and signaling and procedures for inference. In each of these aspects</w:t>
      </w:r>
      <w:r w:rsidR="00E41018">
        <w:t xml:space="preserve"> the discussion is driven by reducing as much as possible the specification impact. </w:t>
      </w:r>
    </w:p>
    <w:p w14:paraId="2BA738EF" w14:textId="77777777" w:rsidR="009039C4" w:rsidRPr="0037777A" w:rsidRDefault="009039C4" w:rsidP="005656FE">
      <w:pPr>
        <w:pStyle w:val="NORMALTdocNokia"/>
      </w:pPr>
    </w:p>
    <w:p w14:paraId="0E2B13F1" w14:textId="77777777" w:rsidR="00BD2EB5" w:rsidRDefault="00BD2EB5" w:rsidP="00EC14F7">
      <w:pPr>
        <w:pStyle w:val="Heading3"/>
        <w:ind w:left="851"/>
      </w:pPr>
      <w:r>
        <w:t>AI/ML model inference input</w:t>
      </w:r>
    </w:p>
    <w:p w14:paraId="00A1DB5A" w14:textId="16EB981D" w:rsidR="003B2572" w:rsidRDefault="00800E2A" w:rsidP="009039C4">
      <w:pPr>
        <w:pStyle w:val="NORMALTdocNokia"/>
      </w:pPr>
      <w:r w:rsidRPr="0016196A">
        <w:rPr>
          <w:lang w:eastAsia="en-US"/>
        </w:rPr>
        <w:t xml:space="preserve">For case 1 direct AI/ML positioning, the inference </w:t>
      </w:r>
      <w:r w:rsidR="001819DC" w:rsidRPr="0016196A">
        <w:rPr>
          <w:lang w:eastAsia="en-US"/>
        </w:rPr>
        <w:t>input</w:t>
      </w:r>
      <w:r w:rsidRPr="0016196A">
        <w:rPr>
          <w:lang w:eastAsia="en-US"/>
        </w:rPr>
        <w:t xml:space="preserve"> is based on the local UE measurements</w:t>
      </w:r>
      <w:r w:rsidR="00F06248" w:rsidRPr="0016196A">
        <w:rPr>
          <w:lang w:eastAsia="en-US"/>
        </w:rPr>
        <w:t>, which</w:t>
      </w:r>
      <w:r w:rsidR="52448CE2">
        <w:t xml:space="preserve"> is internally available at UE. </w:t>
      </w:r>
      <w:r w:rsidR="4D277994">
        <w:t xml:space="preserve">The necessary measurement(s) for the model input are performed by UE using the DL PRS transmitted by TRP(s). </w:t>
      </w:r>
    </w:p>
    <w:p w14:paraId="75C5BAA4" w14:textId="7EE14378" w:rsidR="00A90342" w:rsidRDefault="00A90342" w:rsidP="009039C4">
      <w:pPr>
        <w:pStyle w:val="NORMALTdocNokia"/>
      </w:pPr>
    </w:p>
    <w:p w14:paraId="20952E8E" w14:textId="77777777" w:rsidR="0042097E" w:rsidRDefault="00166B49" w:rsidP="009039C4">
      <w:pPr>
        <w:pStyle w:val="NORMALTdocNokia"/>
      </w:pPr>
      <w:bookmarkStart w:id="16" w:name="_Hlk157531091"/>
      <w:r>
        <w:t xml:space="preserve">At some point, the </w:t>
      </w:r>
      <w:r w:rsidR="000521EE">
        <w:t xml:space="preserve">input inference </w:t>
      </w:r>
      <w:r w:rsidR="004D3679">
        <w:t>measurement does not have specification impact</w:t>
      </w:r>
      <w:r w:rsidR="00326B12">
        <w:t xml:space="preserve">. </w:t>
      </w:r>
      <w:bookmarkEnd w:id="16"/>
      <w:r w:rsidR="00326B12">
        <w:t xml:space="preserve">However, </w:t>
      </w:r>
      <w:r w:rsidR="0058563F">
        <w:t>it</w:t>
      </w:r>
      <w:r w:rsidR="00A93C88">
        <w:t xml:space="preserve"> has specification impact on</w:t>
      </w:r>
      <w:r w:rsidR="0058563F">
        <w:t xml:space="preserve"> some monitoring</w:t>
      </w:r>
      <w:r w:rsidR="00326B12">
        <w:t xml:space="preserve"> </w:t>
      </w:r>
      <w:r w:rsidR="00EF58D2">
        <w:t xml:space="preserve">cases in which the UE may be assisted by the </w:t>
      </w:r>
      <w:proofErr w:type="gramStart"/>
      <w:r w:rsidR="00EF58D2">
        <w:t>LMF</w:t>
      </w:r>
      <w:proofErr w:type="gramEnd"/>
      <w:r w:rsidR="003060C6">
        <w:t xml:space="preserve"> and a reporting of the respective measurement needs to be done</w:t>
      </w:r>
      <w:r w:rsidR="0066650C" w:rsidRPr="00421BED">
        <w:t>.</w:t>
      </w:r>
      <w:r w:rsidR="0066650C">
        <w:t xml:space="preserve"> </w:t>
      </w:r>
      <w:r w:rsidR="00522300">
        <w:t xml:space="preserve">Under this context, </w:t>
      </w:r>
      <w:r w:rsidR="00034A21">
        <w:t>it is beneficial</w:t>
      </w:r>
      <w:r w:rsidR="00B46146">
        <w:t xml:space="preserve"> to </w:t>
      </w:r>
      <w:r w:rsidR="002D23E9">
        <w:t>standardize</w:t>
      </w:r>
      <w:r w:rsidR="00B46146">
        <w:t xml:space="preserve"> </w:t>
      </w:r>
      <w:r w:rsidR="00FE2A04">
        <w:t>input measurements</w:t>
      </w:r>
      <w:r w:rsidR="00B46146">
        <w:t xml:space="preserve"> </w:t>
      </w:r>
      <w:r w:rsidR="000245D8">
        <w:t>for Case 1</w:t>
      </w:r>
      <w:r w:rsidR="00B46146">
        <w:t xml:space="preserve"> </w:t>
      </w:r>
      <w:r w:rsidR="00AF754D">
        <w:t>direct AI/ML</w:t>
      </w:r>
      <w:r w:rsidR="00CB3211">
        <w:t>.</w:t>
      </w:r>
      <w:r w:rsidR="00E50E29">
        <w:t xml:space="preserve"> </w:t>
      </w:r>
    </w:p>
    <w:p w14:paraId="5430C1CB" w14:textId="77777777" w:rsidR="00320649" w:rsidRDefault="00320649" w:rsidP="009039C4">
      <w:pPr>
        <w:pStyle w:val="NORMALTdocNokia"/>
      </w:pPr>
    </w:p>
    <w:p w14:paraId="7E031CCD" w14:textId="18A81B68" w:rsidR="00A90342" w:rsidRDefault="00A951B9" w:rsidP="009039C4">
      <w:pPr>
        <w:pStyle w:val="NORMALTdocNokia"/>
      </w:pPr>
      <w:r>
        <w:t>In general, the reciprocity between</w:t>
      </w:r>
      <w:r w:rsidR="000D6D85">
        <w:t xml:space="preserve"> </w:t>
      </w:r>
      <w:r w:rsidR="004C233D">
        <w:t>measurements</w:t>
      </w:r>
      <w:r w:rsidR="00BF4CD3">
        <w:t xml:space="preserve"> </w:t>
      </w:r>
      <w:r w:rsidR="003710AE">
        <w:t xml:space="preserve">used </w:t>
      </w:r>
      <w:r w:rsidR="00320649">
        <w:t xml:space="preserve">across </w:t>
      </w:r>
      <w:r w:rsidR="003710AE">
        <w:t xml:space="preserve">all </w:t>
      </w:r>
      <w:r w:rsidR="00320649">
        <w:t>sub-</w:t>
      </w:r>
      <w:r w:rsidR="007368DE">
        <w:t>use cases</w:t>
      </w:r>
      <w:r w:rsidR="00BF4CD3">
        <w:t xml:space="preserve"> should be maintained</w:t>
      </w:r>
      <w:r w:rsidR="00736A36">
        <w:t xml:space="preserve"> </w:t>
      </w:r>
      <w:r w:rsidR="00E017E7">
        <w:t>avoiding</w:t>
      </w:r>
      <w:r w:rsidR="00882B81">
        <w:t xml:space="preserve"> </w:t>
      </w:r>
      <w:r w:rsidR="009A0ABC">
        <w:t>additional</w:t>
      </w:r>
      <w:r w:rsidR="00882B81">
        <w:t xml:space="preserve"> specification impac</w:t>
      </w:r>
      <w:r w:rsidR="00246943">
        <w:t>t</w:t>
      </w:r>
      <w:r w:rsidR="00882B81">
        <w:t xml:space="preserve">. </w:t>
      </w:r>
    </w:p>
    <w:p w14:paraId="106138EC" w14:textId="13958792" w:rsidR="00D3214A" w:rsidRDefault="00D3214A" w:rsidP="125875B4">
      <w:pPr>
        <w:jc w:val="both"/>
      </w:pPr>
    </w:p>
    <w:p w14:paraId="7F538C28" w14:textId="598FBAEB" w:rsidR="125875B4" w:rsidRDefault="125875B4" w:rsidP="125875B4"/>
    <w:p w14:paraId="285BAF9C" w14:textId="701A3E8E" w:rsidR="4D277994" w:rsidRDefault="4D277994" w:rsidP="007667E3">
      <w:pPr>
        <w:pStyle w:val="Observationstylenokia2023"/>
      </w:pPr>
      <w:bookmarkStart w:id="17" w:name="_Toc159231755"/>
      <w:bookmarkStart w:id="18" w:name="_Toc159240755"/>
      <w:r w:rsidRPr="51E3F20A">
        <w:t xml:space="preserve">In Case 1, </w:t>
      </w:r>
      <w:r w:rsidR="009C62D8">
        <w:t xml:space="preserve">as </w:t>
      </w:r>
      <w:r w:rsidR="005A0770">
        <w:t>performance monitoring</w:t>
      </w:r>
      <w:r w:rsidR="009C62D8">
        <w:t xml:space="preserve"> </w:t>
      </w:r>
      <w:r w:rsidR="00AB42B6">
        <w:t>needs to be specified for Case 1 direct AI</w:t>
      </w:r>
      <w:r w:rsidR="0012485E">
        <w:t>/</w:t>
      </w:r>
      <w:r w:rsidR="00AB42B6">
        <w:t>ML</w:t>
      </w:r>
      <w:r w:rsidR="00F03562">
        <w:t>, the</w:t>
      </w:r>
      <w:r w:rsidRPr="51E3F20A" w:rsidDel="00B85831">
        <w:t xml:space="preserve"> </w:t>
      </w:r>
      <w:r w:rsidRPr="51E3F20A">
        <w:t xml:space="preserve">measurements </w:t>
      </w:r>
      <w:r w:rsidR="00825208">
        <w:t xml:space="preserve">used for </w:t>
      </w:r>
      <w:r w:rsidR="00825208" w:rsidRPr="00E017E7">
        <w:t>inference</w:t>
      </w:r>
      <w:r w:rsidR="00825208">
        <w:t xml:space="preserve"> and monitoring</w:t>
      </w:r>
      <w:r w:rsidR="00C46C86">
        <w:t xml:space="preserve"> </w:t>
      </w:r>
      <w:r w:rsidRPr="51E3F20A">
        <w:t xml:space="preserve">need to </w:t>
      </w:r>
      <w:r w:rsidR="00E262BC">
        <w:t>be</w:t>
      </w:r>
      <w:r w:rsidRPr="51E3F20A">
        <w:t xml:space="preserve"> </w:t>
      </w:r>
      <w:r w:rsidR="00267250">
        <w:t xml:space="preserve">aligned and </w:t>
      </w:r>
      <w:r w:rsidR="00E77541">
        <w:t>consequently</w:t>
      </w:r>
      <w:r w:rsidRPr="51E3F20A">
        <w:t xml:space="preserve"> specified</w:t>
      </w:r>
      <w:r w:rsidR="002B1F6E">
        <w:t>,</w:t>
      </w:r>
      <w:r w:rsidR="5AF00240" w:rsidRPr="51E3F20A">
        <w:t xml:space="preserve"> e.g., </w:t>
      </w:r>
      <w:r w:rsidR="0038203B">
        <w:t xml:space="preserve">UE may report </w:t>
      </w:r>
      <w:r w:rsidR="003B0D87">
        <w:t>t</w:t>
      </w:r>
      <w:r w:rsidR="008A2FF4">
        <w:t xml:space="preserve">o LMF </w:t>
      </w:r>
      <w:r w:rsidR="003B0D87">
        <w:t xml:space="preserve">the same </w:t>
      </w:r>
      <w:r w:rsidR="0038203B">
        <w:t xml:space="preserve">measurements </w:t>
      </w:r>
      <w:r w:rsidR="003B0D87">
        <w:t>used for inference</w:t>
      </w:r>
      <w:r w:rsidR="00C65700">
        <w:t xml:space="preserve"> </w:t>
      </w:r>
      <w:r w:rsidR="00B537E5">
        <w:t>during performance</w:t>
      </w:r>
      <w:r w:rsidR="0038203B">
        <w:t xml:space="preserve"> monitoring </w:t>
      </w:r>
      <w:r w:rsidR="00B537E5">
        <w:t>procedures</w:t>
      </w:r>
      <w:r w:rsidRPr="51E3F20A">
        <w:t>.</w:t>
      </w:r>
      <w:bookmarkEnd w:id="17"/>
      <w:bookmarkEnd w:id="18"/>
    </w:p>
    <w:p w14:paraId="09DFED55" w14:textId="4145EAF8" w:rsidR="009A0ABC" w:rsidRPr="0016196A" w:rsidRDefault="008034D4" w:rsidP="00AD2EA3">
      <w:pPr>
        <w:pStyle w:val="Proposalstylenokia2023"/>
      </w:pPr>
      <w:bookmarkStart w:id="19" w:name="_Toc159231855"/>
      <w:r w:rsidRPr="37D3B050">
        <w:t>For Case 1 direct AI/ML</w:t>
      </w:r>
      <w:r w:rsidR="009F0994" w:rsidRPr="37D3B050">
        <w:t xml:space="preserve"> positioning</w:t>
      </w:r>
      <w:r w:rsidR="009A4A6E" w:rsidRPr="37D3B050">
        <w:t>,</w:t>
      </w:r>
      <w:r w:rsidRPr="37D3B050">
        <w:t xml:space="preserve"> </w:t>
      </w:r>
      <w:r w:rsidR="005B528C">
        <w:t xml:space="preserve">RAN1 </w:t>
      </w:r>
      <w:r w:rsidR="3871459A" w:rsidRPr="747BFB5F">
        <w:t xml:space="preserve">to </w:t>
      </w:r>
      <w:r w:rsidR="005B528C">
        <w:t xml:space="preserve">consider in </w:t>
      </w:r>
      <w:r w:rsidR="12212BBA" w:rsidRPr="37D3B050">
        <w:t xml:space="preserve">the </w:t>
      </w:r>
      <w:r w:rsidR="00A30EA3">
        <w:t xml:space="preserve">normative </w:t>
      </w:r>
      <w:r w:rsidR="005B528C">
        <w:t xml:space="preserve">work that </w:t>
      </w:r>
      <w:r w:rsidR="00707184" w:rsidRPr="37D3B050">
        <w:t xml:space="preserve">the </w:t>
      </w:r>
      <w:r w:rsidR="0098620D" w:rsidRPr="37D3B050">
        <w:t xml:space="preserve">input </w:t>
      </w:r>
      <w:r w:rsidR="00CF0B76" w:rsidRPr="37D3B050">
        <w:t xml:space="preserve">used for inference </w:t>
      </w:r>
      <w:r w:rsidR="00F1675A" w:rsidRPr="37D3B050">
        <w:t xml:space="preserve">may </w:t>
      </w:r>
      <w:r w:rsidR="00E27E5E">
        <w:t xml:space="preserve">not </w:t>
      </w:r>
      <w:r w:rsidR="00AB3EC6">
        <w:t>consider</w:t>
      </w:r>
      <w:r w:rsidR="00AB3EC6" w:rsidRPr="37D3B050">
        <w:t xml:space="preserve"> </w:t>
      </w:r>
      <w:r w:rsidR="00AD1B19">
        <w:t xml:space="preserve">new </w:t>
      </w:r>
      <w:r w:rsidR="00F1675A" w:rsidRPr="37D3B050">
        <w:t>measurements</w:t>
      </w:r>
      <w:r w:rsidR="24CC1C32" w:rsidRPr="747BFB5F">
        <w:t>.</w:t>
      </w:r>
      <w:bookmarkEnd w:id="19"/>
      <w:r w:rsidR="0E39129F" w:rsidRPr="747BFB5F">
        <w:t xml:space="preserve"> </w:t>
      </w:r>
    </w:p>
    <w:p w14:paraId="097E88EB" w14:textId="7BEB9A94" w:rsidR="3BDC9105" w:rsidRDefault="3BDC9105" w:rsidP="3BDC9105">
      <w:pPr>
        <w:spacing w:line="259" w:lineRule="auto"/>
        <w:rPr>
          <w:b/>
          <w:bCs/>
        </w:rPr>
      </w:pPr>
    </w:p>
    <w:p w14:paraId="2F075F06" w14:textId="5E06E164" w:rsidR="00961235" w:rsidRDefault="00961235" w:rsidP="003E6437">
      <w:pPr>
        <w:pStyle w:val="NORMALTdocNokia"/>
      </w:pPr>
      <w:r>
        <w:t xml:space="preserve">For Case 1 direct AI/ML, only the downlink PRS was used as reference signal to generate measurements during the study item. In this regard, to </w:t>
      </w:r>
      <w:r w:rsidR="1E05A2C6">
        <w:t>retain</w:t>
      </w:r>
      <w:r>
        <w:t xml:space="preserve"> legacy specification and </w:t>
      </w:r>
      <w:r w:rsidR="005B71D9">
        <w:t xml:space="preserve">not </w:t>
      </w:r>
      <w:r w:rsidR="121F9528">
        <w:t xml:space="preserve">to </w:t>
      </w:r>
      <w:r w:rsidR="005B71D9">
        <w:t xml:space="preserve">add </w:t>
      </w:r>
      <w:r>
        <w:t xml:space="preserve">another specification impact, no other reference signal </w:t>
      </w:r>
      <w:r w:rsidR="00B62C61">
        <w:t xml:space="preserve">may </w:t>
      </w:r>
      <w:r>
        <w:t>be considered in the work item.</w:t>
      </w:r>
    </w:p>
    <w:p w14:paraId="562FB06B" w14:textId="77777777" w:rsidR="00961235" w:rsidRDefault="00961235" w:rsidP="51E3F20A">
      <w:pPr>
        <w:spacing w:line="259" w:lineRule="auto"/>
        <w:rPr>
          <w:b/>
          <w:bCs/>
        </w:rPr>
      </w:pPr>
    </w:p>
    <w:p w14:paraId="412B3B77" w14:textId="49019138" w:rsidR="4D277994" w:rsidRPr="0016196A" w:rsidRDefault="00477C47" w:rsidP="00AD2EA3">
      <w:pPr>
        <w:pStyle w:val="Proposalstylenokia2023"/>
      </w:pPr>
      <w:bookmarkStart w:id="20" w:name="_Toc159231856"/>
      <w:r w:rsidRPr="37D3B050">
        <w:t>For</w:t>
      </w:r>
      <w:r w:rsidR="4D277994" w:rsidRPr="37D3B050">
        <w:t xml:space="preserve"> Case 1</w:t>
      </w:r>
      <w:r w:rsidR="00573324" w:rsidRPr="37D3B050">
        <w:t xml:space="preserve"> direct AI/ML</w:t>
      </w:r>
      <w:r w:rsidR="00486D6E" w:rsidRPr="37D3B050">
        <w:t xml:space="preserve"> positioning</w:t>
      </w:r>
      <w:r w:rsidR="4D277994" w:rsidRPr="37D3B050">
        <w:t xml:space="preserve">, </w:t>
      </w:r>
      <w:r w:rsidR="004D0DB8" w:rsidRPr="37D3B050">
        <w:t>the reference signal used for measurements</w:t>
      </w:r>
      <w:r w:rsidR="00F65226" w:rsidRPr="37D3B050">
        <w:t xml:space="preserve"> corresponding to model input is only DL PRS</w:t>
      </w:r>
      <w:r w:rsidR="00E262BC" w:rsidRPr="37D3B050">
        <w:t>.</w:t>
      </w:r>
      <w:bookmarkEnd w:id="20"/>
    </w:p>
    <w:p w14:paraId="005A0AC5" w14:textId="4FD20511" w:rsidR="52448CE2" w:rsidRDefault="52448CE2" w:rsidP="716A246E">
      <w:pPr>
        <w:jc w:val="both"/>
      </w:pPr>
    </w:p>
    <w:p w14:paraId="0C7B0EEF" w14:textId="6B856EBD" w:rsidR="008E2250" w:rsidRDefault="130091C9" w:rsidP="00C04E1E">
      <w:pPr>
        <w:pStyle w:val="NORMALTdocNokia"/>
      </w:pPr>
      <w:r>
        <w:t>During the study item, it has been identified that t</w:t>
      </w:r>
      <w:r w:rsidR="52448CE2">
        <w:t>he model input could be a new measurement such as DL CIR</w:t>
      </w:r>
      <w:r w:rsidR="001C5ABD">
        <w:t>/</w:t>
      </w:r>
      <w:r w:rsidR="52448CE2">
        <w:t>PDP</w:t>
      </w:r>
      <w:r w:rsidR="001C5ABD">
        <w:t>/DP</w:t>
      </w:r>
      <w:r w:rsidR="52448CE2">
        <w:t xml:space="preserve">, as well as an existing measurement </w:t>
      </w:r>
      <w:r w:rsidR="00385934">
        <w:t>as</w:t>
      </w:r>
      <w:r w:rsidR="52448CE2">
        <w:t xml:space="preserve"> RSRPP. </w:t>
      </w:r>
      <w:r w:rsidR="0EE002D4">
        <w:t xml:space="preserve">Nevertheless, it </w:t>
      </w:r>
      <w:r w:rsidR="7CD1E9EF">
        <w:t xml:space="preserve">is worth clarifying that the legacy RSRPP measurements for positioning </w:t>
      </w:r>
      <w:r w:rsidR="2772A44E">
        <w:t xml:space="preserve">already </w:t>
      </w:r>
      <w:r w:rsidR="7CD1E9EF">
        <w:t xml:space="preserve">correspond to what has been identified as </w:t>
      </w:r>
      <w:r w:rsidR="00EC63CC">
        <w:t xml:space="preserve">CIR </w:t>
      </w:r>
      <w:r w:rsidR="7CD1E9EF">
        <w:t xml:space="preserve">measurements </w:t>
      </w:r>
      <w:r w:rsidR="0036142B">
        <w:t>without</w:t>
      </w:r>
      <w:r w:rsidR="7CD1E9EF">
        <w:t xml:space="preserve"> </w:t>
      </w:r>
      <w:r w:rsidR="000640C0">
        <w:t>phase information</w:t>
      </w:r>
      <w:r w:rsidR="00CF2821">
        <w:t xml:space="preserve">. </w:t>
      </w:r>
      <w:r w:rsidR="00E77409">
        <w:t xml:space="preserve">The difference between RSRPP and PDP </w:t>
      </w:r>
      <w:r w:rsidR="00B03502">
        <w:t>measurements</w:t>
      </w:r>
      <w:r w:rsidR="00EC63CC">
        <w:t xml:space="preserve"> </w:t>
      </w:r>
      <w:r w:rsidR="009C2066">
        <w:t>is that RSRPP</w:t>
      </w:r>
      <w:r w:rsidR="78E13246">
        <w:t xml:space="preserve"> </w:t>
      </w:r>
      <w:r w:rsidR="00CF2821">
        <w:t>is limited</w:t>
      </w:r>
      <w:r w:rsidR="72043998">
        <w:t xml:space="preserve"> </w:t>
      </w:r>
      <w:r w:rsidR="00AD78B1">
        <w:t>on</w:t>
      </w:r>
      <w:r w:rsidR="00CF2821">
        <w:t xml:space="preserve"> </w:t>
      </w:r>
      <w:r w:rsidR="005F3D28">
        <w:t xml:space="preserve">the number of </w:t>
      </w:r>
      <w:r w:rsidR="00CF2821">
        <w:t xml:space="preserve">reporting </w:t>
      </w:r>
      <w:r w:rsidR="005F3D28">
        <w:t>delays</w:t>
      </w:r>
      <w:r w:rsidR="00CF2821">
        <w:t xml:space="preserve"> (only 9 taps may be reported by RSRPP).</w:t>
      </w:r>
      <w:r w:rsidR="0098601C">
        <w:t xml:space="preserve"> A complete comparison between RSRPP and measurements considered in the SI are mapped in</w:t>
      </w:r>
      <w:r w:rsidR="007B2299">
        <w:t xml:space="preserve"> </w:t>
      </w:r>
      <w:r w:rsidR="007B2299">
        <w:fldChar w:fldCharType="begin"/>
      </w:r>
      <w:r w:rsidR="007B2299">
        <w:instrText xml:space="preserve"> REF _Ref159148126 \h </w:instrText>
      </w:r>
      <w:r w:rsidR="007B2299">
        <w:fldChar w:fldCharType="separate"/>
      </w:r>
      <w:r w:rsidR="007B2299">
        <w:t xml:space="preserve">Table </w:t>
      </w:r>
      <w:r w:rsidR="007B2299">
        <w:rPr>
          <w:noProof/>
        </w:rPr>
        <w:t>1</w:t>
      </w:r>
      <w:r w:rsidR="007B2299">
        <w:fldChar w:fldCharType="end"/>
      </w:r>
      <w:r w:rsidR="0098601C">
        <w:t>.</w:t>
      </w:r>
    </w:p>
    <w:p w14:paraId="127B7C91" w14:textId="62927A14" w:rsidR="0033014B" w:rsidRDefault="0033014B" w:rsidP="0033014B">
      <w:pPr>
        <w:pStyle w:val="Caption"/>
        <w:keepNext/>
      </w:pPr>
    </w:p>
    <w:p w14:paraId="1A6E6925" w14:textId="1FAA1AE9" w:rsidR="007B2299" w:rsidRPr="007A6975" w:rsidRDefault="007B2299" w:rsidP="007A6975">
      <w:pPr>
        <w:pStyle w:val="NORMALTdocNokia"/>
        <w:rPr>
          <w:b/>
          <w:bCs/>
        </w:rPr>
      </w:pPr>
      <w:bookmarkStart w:id="21" w:name="_Ref159148126"/>
      <w:r w:rsidRPr="007A6975">
        <w:rPr>
          <w:b/>
          <w:bCs/>
        </w:rPr>
        <w:t xml:space="preserve">Table </w:t>
      </w:r>
      <w:r w:rsidRPr="007A6975">
        <w:rPr>
          <w:b/>
          <w:bCs/>
        </w:rPr>
        <w:fldChar w:fldCharType="begin"/>
      </w:r>
      <w:r w:rsidRPr="007A6975">
        <w:rPr>
          <w:b/>
          <w:bCs/>
        </w:rPr>
        <w:instrText xml:space="preserve"> SEQ Table \* ARABIC </w:instrText>
      </w:r>
      <w:r w:rsidRPr="007A6975">
        <w:rPr>
          <w:b/>
          <w:bCs/>
        </w:rPr>
        <w:fldChar w:fldCharType="separate"/>
      </w:r>
      <w:r w:rsidR="001D68C1">
        <w:rPr>
          <w:b/>
          <w:bCs/>
          <w:noProof/>
        </w:rPr>
        <w:t>1</w:t>
      </w:r>
      <w:r w:rsidRPr="007A6975">
        <w:rPr>
          <w:b/>
          <w:bCs/>
        </w:rPr>
        <w:fldChar w:fldCharType="end"/>
      </w:r>
      <w:bookmarkEnd w:id="21"/>
      <w:r w:rsidRPr="007A6975">
        <w:rPr>
          <w:b/>
          <w:bCs/>
        </w:rPr>
        <w:t xml:space="preserve"> - Information reported by Measurements considered in the SI and the legacy measurement RSRPP.</w:t>
      </w:r>
    </w:p>
    <w:tbl>
      <w:tblPr>
        <w:tblStyle w:val="TableGrid"/>
        <w:tblW w:w="0" w:type="auto"/>
        <w:tblLook w:val="04A0" w:firstRow="1" w:lastRow="0" w:firstColumn="1" w:lastColumn="0" w:noHBand="0" w:noVBand="1"/>
      </w:tblPr>
      <w:tblGrid>
        <w:gridCol w:w="1925"/>
        <w:gridCol w:w="1926"/>
        <w:gridCol w:w="1926"/>
        <w:gridCol w:w="1926"/>
        <w:gridCol w:w="1926"/>
      </w:tblGrid>
      <w:tr w:rsidR="00685D56" w14:paraId="4A8EF2AE" w14:textId="77777777" w:rsidTr="0016196A">
        <w:tc>
          <w:tcPr>
            <w:tcW w:w="1925" w:type="dxa"/>
          </w:tcPr>
          <w:p w14:paraId="17E71E39" w14:textId="4B9D0BD4" w:rsidR="00685D56" w:rsidRPr="007A6975" w:rsidRDefault="00685D56" w:rsidP="007A6975">
            <w:pPr>
              <w:pStyle w:val="NORMALTdocNokia"/>
              <w:rPr>
                <w:b/>
                <w:bCs/>
              </w:rPr>
            </w:pPr>
            <w:r w:rsidRPr="007A6975">
              <w:rPr>
                <w:b/>
                <w:bCs/>
              </w:rPr>
              <w:t>Information Type</w:t>
            </w:r>
          </w:p>
        </w:tc>
        <w:tc>
          <w:tcPr>
            <w:tcW w:w="5778" w:type="dxa"/>
            <w:gridSpan w:val="3"/>
            <w:vAlign w:val="center"/>
          </w:tcPr>
          <w:p w14:paraId="0CB5870B" w14:textId="4D67E4CB" w:rsidR="00685D56" w:rsidRPr="007A6975" w:rsidRDefault="00685D56" w:rsidP="007A6975">
            <w:pPr>
              <w:pStyle w:val="NORMALTdocNokia"/>
              <w:rPr>
                <w:b/>
                <w:bCs/>
              </w:rPr>
            </w:pPr>
            <w:r w:rsidRPr="007A6975">
              <w:rPr>
                <w:b/>
                <w:bCs/>
              </w:rPr>
              <w:t>Model input types considered in the study item</w:t>
            </w:r>
          </w:p>
        </w:tc>
        <w:tc>
          <w:tcPr>
            <w:tcW w:w="1926" w:type="dxa"/>
            <w:vAlign w:val="center"/>
          </w:tcPr>
          <w:p w14:paraId="2B0A709D" w14:textId="6AB96AF6" w:rsidR="00685D56" w:rsidRPr="007A6975" w:rsidRDefault="00685D56" w:rsidP="007A6975">
            <w:pPr>
              <w:pStyle w:val="NORMALTdocNokia"/>
              <w:rPr>
                <w:b/>
                <w:bCs/>
              </w:rPr>
            </w:pPr>
            <w:r w:rsidRPr="007A6975">
              <w:rPr>
                <w:b/>
                <w:bCs/>
              </w:rPr>
              <w:t>Legacy Measurement</w:t>
            </w:r>
          </w:p>
        </w:tc>
      </w:tr>
      <w:tr w:rsidR="00685D56" w14:paraId="34372FE0" w14:textId="77777777" w:rsidTr="0016196A">
        <w:tc>
          <w:tcPr>
            <w:tcW w:w="1925" w:type="dxa"/>
          </w:tcPr>
          <w:p w14:paraId="6900C72A" w14:textId="77777777" w:rsidR="00685D56" w:rsidRPr="007A6975" w:rsidRDefault="00685D56" w:rsidP="007A6975">
            <w:pPr>
              <w:pStyle w:val="NORMALTdocNokia"/>
            </w:pPr>
          </w:p>
        </w:tc>
        <w:tc>
          <w:tcPr>
            <w:tcW w:w="1926" w:type="dxa"/>
            <w:vAlign w:val="center"/>
          </w:tcPr>
          <w:p w14:paraId="5DE57ACF" w14:textId="4885BC81" w:rsidR="00685D56" w:rsidRPr="007A6975" w:rsidRDefault="00685D56" w:rsidP="007A6975">
            <w:pPr>
              <w:pStyle w:val="NORMALTdocNokia"/>
            </w:pPr>
            <w:r w:rsidRPr="007A6975">
              <w:t>CIR</w:t>
            </w:r>
          </w:p>
        </w:tc>
        <w:tc>
          <w:tcPr>
            <w:tcW w:w="1926" w:type="dxa"/>
            <w:vAlign w:val="center"/>
          </w:tcPr>
          <w:p w14:paraId="47A54E43" w14:textId="4D9D7442" w:rsidR="00685D56" w:rsidRPr="007A6975" w:rsidRDefault="00685D56" w:rsidP="007A6975">
            <w:pPr>
              <w:pStyle w:val="NORMALTdocNokia"/>
            </w:pPr>
            <w:r w:rsidRPr="007A6975">
              <w:t>PDP</w:t>
            </w:r>
          </w:p>
        </w:tc>
        <w:tc>
          <w:tcPr>
            <w:tcW w:w="1926" w:type="dxa"/>
            <w:vAlign w:val="center"/>
          </w:tcPr>
          <w:p w14:paraId="2BB82BDE" w14:textId="2C81E830" w:rsidR="00685D56" w:rsidRPr="007A6975" w:rsidRDefault="00685D56" w:rsidP="007A6975">
            <w:pPr>
              <w:pStyle w:val="NORMALTdocNokia"/>
            </w:pPr>
            <w:r w:rsidRPr="007A6975">
              <w:t>DP</w:t>
            </w:r>
          </w:p>
        </w:tc>
        <w:tc>
          <w:tcPr>
            <w:tcW w:w="1926" w:type="dxa"/>
            <w:vAlign w:val="center"/>
          </w:tcPr>
          <w:p w14:paraId="5377C115" w14:textId="0EB5359C" w:rsidR="00685D56" w:rsidRPr="007A6975" w:rsidRDefault="00685D56" w:rsidP="007A6975">
            <w:pPr>
              <w:pStyle w:val="NORMALTdocNokia"/>
            </w:pPr>
            <w:r w:rsidRPr="007A6975">
              <w:t>RSRPP</w:t>
            </w:r>
          </w:p>
        </w:tc>
      </w:tr>
      <w:tr w:rsidR="00685D56" w14:paraId="7CD5CEBA" w14:textId="77777777" w:rsidTr="0016196A">
        <w:tc>
          <w:tcPr>
            <w:tcW w:w="1925" w:type="dxa"/>
          </w:tcPr>
          <w:p w14:paraId="50EEDB07" w14:textId="77777777" w:rsidR="00685D56" w:rsidRPr="007A6975" w:rsidRDefault="00685D56" w:rsidP="007A6975">
            <w:pPr>
              <w:pStyle w:val="NORMALTdocNokia"/>
            </w:pPr>
            <w:r w:rsidRPr="007A6975">
              <w:t>Phase information</w:t>
            </w:r>
          </w:p>
        </w:tc>
        <w:tc>
          <w:tcPr>
            <w:tcW w:w="1926" w:type="dxa"/>
            <w:vAlign w:val="center"/>
          </w:tcPr>
          <w:p w14:paraId="76557228" w14:textId="77777777" w:rsidR="00685D56" w:rsidRPr="007A6975" w:rsidRDefault="00685D56" w:rsidP="007A6975">
            <w:pPr>
              <w:pStyle w:val="NORMALTdocNokia"/>
            </w:pPr>
            <w:r w:rsidRPr="007A6975">
              <w:t>Yes</w:t>
            </w:r>
          </w:p>
        </w:tc>
        <w:tc>
          <w:tcPr>
            <w:tcW w:w="1926" w:type="dxa"/>
            <w:shd w:val="clear" w:color="auto" w:fill="E7E6E6" w:themeFill="background2"/>
            <w:vAlign w:val="center"/>
          </w:tcPr>
          <w:p w14:paraId="470967D6" w14:textId="77777777" w:rsidR="00685D56" w:rsidRPr="007A6975" w:rsidRDefault="00685D56" w:rsidP="007A6975">
            <w:pPr>
              <w:pStyle w:val="NORMALTdocNokia"/>
            </w:pPr>
            <w:r w:rsidRPr="007A6975">
              <w:t>No</w:t>
            </w:r>
          </w:p>
        </w:tc>
        <w:tc>
          <w:tcPr>
            <w:tcW w:w="1926" w:type="dxa"/>
            <w:shd w:val="clear" w:color="auto" w:fill="E7E6E6" w:themeFill="background2"/>
            <w:vAlign w:val="center"/>
          </w:tcPr>
          <w:p w14:paraId="4EE14798" w14:textId="77777777" w:rsidR="00685D56" w:rsidRPr="007A6975" w:rsidRDefault="00685D56" w:rsidP="007A6975">
            <w:pPr>
              <w:pStyle w:val="NORMALTdocNokia"/>
            </w:pPr>
            <w:r w:rsidRPr="007A6975">
              <w:t>No</w:t>
            </w:r>
          </w:p>
        </w:tc>
        <w:tc>
          <w:tcPr>
            <w:tcW w:w="1926" w:type="dxa"/>
            <w:shd w:val="clear" w:color="auto" w:fill="E7E6E6" w:themeFill="background2"/>
            <w:vAlign w:val="center"/>
          </w:tcPr>
          <w:p w14:paraId="33847DAB" w14:textId="77777777" w:rsidR="00685D56" w:rsidRPr="007A6975" w:rsidRDefault="00685D56" w:rsidP="007A6975">
            <w:pPr>
              <w:pStyle w:val="NORMALTdocNokia"/>
            </w:pPr>
            <w:r w:rsidRPr="007A6975">
              <w:t>No</w:t>
            </w:r>
          </w:p>
        </w:tc>
      </w:tr>
      <w:tr w:rsidR="00685D56" w14:paraId="470C4870" w14:textId="77777777" w:rsidTr="00AD2EA3">
        <w:tc>
          <w:tcPr>
            <w:tcW w:w="1925" w:type="dxa"/>
          </w:tcPr>
          <w:p w14:paraId="3168ABF5" w14:textId="77777777" w:rsidR="00685D56" w:rsidRPr="007A6975" w:rsidRDefault="00685D56" w:rsidP="007A6975">
            <w:pPr>
              <w:pStyle w:val="NORMALTdocNokia"/>
            </w:pPr>
            <w:r w:rsidRPr="007A6975">
              <w:t>Delay information</w:t>
            </w:r>
          </w:p>
        </w:tc>
        <w:tc>
          <w:tcPr>
            <w:tcW w:w="1926" w:type="dxa"/>
            <w:vAlign w:val="center"/>
          </w:tcPr>
          <w:p w14:paraId="1799AF8C" w14:textId="77777777" w:rsidR="00685D56" w:rsidRPr="007A6975" w:rsidRDefault="00685D56" w:rsidP="007A6975">
            <w:pPr>
              <w:pStyle w:val="NORMALTdocNokia"/>
            </w:pPr>
            <w:r w:rsidRPr="007A6975">
              <w:t>Yes</w:t>
            </w:r>
          </w:p>
        </w:tc>
        <w:tc>
          <w:tcPr>
            <w:tcW w:w="1926" w:type="dxa"/>
            <w:vAlign w:val="center"/>
          </w:tcPr>
          <w:p w14:paraId="7DF043A8" w14:textId="77777777" w:rsidR="00685D56" w:rsidRPr="007A6975" w:rsidRDefault="00685D56" w:rsidP="007A6975">
            <w:pPr>
              <w:pStyle w:val="NORMALTdocNokia"/>
            </w:pPr>
            <w:r w:rsidRPr="007A6975">
              <w:t>Yes</w:t>
            </w:r>
          </w:p>
        </w:tc>
        <w:tc>
          <w:tcPr>
            <w:tcW w:w="1926" w:type="dxa"/>
            <w:vAlign w:val="center"/>
          </w:tcPr>
          <w:p w14:paraId="05606DE9" w14:textId="77777777" w:rsidR="00685D56" w:rsidRPr="007A6975" w:rsidRDefault="00685D56" w:rsidP="007A6975">
            <w:pPr>
              <w:pStyle w:val="NORMALTdocNokia"/>
            </w:pPr>
            <w:r w:rsidRPr="007A6975">
              <w:t>Yes</w:t>
            </w:r>
          </w:p>
        </w:tc>
        <w:tc>
          <w:tcPr>
            <w:tcW w:w="1926" w:type="dxa"/>
            <w:shd w:val="clear" w:color="auto" w:fill="auto"/>
            <w:vAlign w:val="center"/>
          </w:tcPr>
          <w:p w14:paraId="5F652A15" w14:textId="335DE236" w:rsidR="00685D56" w:rsidRPr="007A6975" w:rsidRDefault="00925D3D" w:rsidP="007A6975">
            <w:pPr>
              <w:pStyle w:val="NORMALTdocNokia"/>
              <w:rPr>
                <w:highlight w:val="yellow"/>
              </w:rPr>
            </w:pPr>
            <w:r w:rsidRPr="007A6975">
              <w:t>Yes</w:t>
            </w:r>
          </w:p>
        </w:tc>
      </w:tr>
      <w:tr w:rsidR="00685D56" w14:paraId="595F2538" w14:textId="77777777" w:rsidTr="0016196A">
        <w:tc>
          <w:tcPr>
            <w:tcW w:w="1925" w:type="dxa"/>
          </w:tcPr>
          <w:p w14:paraId="3D43BE3D" w14:textId="77777777" w:rsidR="00685D56" w:rsidRPr="007A6975" w:rsidRDefault="00685D56" w:rsidP="007A6975">
            <w:pPr>
              <w:pStyle w:val="NORMALTdocNokia"/>
            </w:pPr>
            <w:r w:rsidRPr="007A6975">
              <w:t>Power information</w:t>
            </w:r>
          </w:p>
        </w:tc>
        <w:tc>
          <w:tcPr>
            <w:tcW w:w="1926" w:type="dxa"/>
            <w:vAlign w:val="center"/>
          </w:tcPr>
          <w:p w14:paraId="6AE603EC" w14:textId="77777777" w:rsidR="00685D56" w:rsidRPr="007A6975" w:rsidRDefault="00685D56" w:rsidP="007A6975">
            <w:pPr>
              <w:pStyle w:val="NORMALTdocNokia"/>
            </w:pPr>
            <w:r w:rsidRPr="007A6975">
              <w:t>Yes</w:t>
            </w:r>
          </w:p>
        </w:tc>
        <w:tc>
          <w:tcPr>
            <w:tcW w:w="1926" w:type="dxa"/>
            <w:vAlign w:val="center"/>
          </w:tcPr>
          <w:p w14:paraId="153165CE" w14:textId="77777777" w:rsidR="00685D56" w:rsidRPr="007A6975" w:rsidRDefault="00685D56" w:rsidP="007A6975">
            <w:pPr>
              <w:pStyle w:val="NORMALTdocNokia"/>
            </w:pPr>
            <w:r w:rsidRPr="007A6975">
              <w:t>Yes</w:t>
            </w:r>
          </w:p>
        </w:tc>
        <w:tc>
          <w:tcPr>
            <w:tcW w:w="1926" w:type="dxa"/>
            <w:shd w:val="clear" w:color="auto" w:fill="E7E6E6" w:themeFill="background2"/>
            <w:vAlign w:val="center"/>
          </w:tcPr>
          <w:p w14:paraId="231B470F" w14:textId="77777777" w:rsidR="00685D56" w:rsidRPr="007A6975" w:rsidRDefault="00685D56" w:rsidP="007A6975">
            <w:pPr>
              <w:pStyle w:val="NORMALTdocNokia"/>
              <w:rPr>
                <w:highlight w:val="yellow"/>
              </w:rPr>
            </w:pPr>
            <w:r w:rsidRPr="007A6975">
              <w:t>No</w:t>
            </w:r>
          </w:p>
        </w:tc>
        <w:tc>
          <w:tcPr>
            <w:tcW w:w="1926" w:type="dxa"/>
            <w:vAlign w:val="center"/>
          </w:tcPr>
          <w:p w14:paraId="6881DF44" w14:textId="31DC5E68" w:rsidR="00685D56" w:rsidRPr="007A6975" w:rsidRDefault="00685D56" w:rsidP="007A6975">
            <w:pPr>
              <w:pStyle w:val="NORMALTdocNokia"/>
            </w:pPr>
            <w:r w:rsidRPr="007A6975">
              <w:t>Yes</w:t>
            </w:r>
          </w:p>
        </w:tc>
      </w:tr>
    </w:tbl>
    <w:p w14:paraId="00CCC57D" w14:textId="77777777" w:rsidR="002E190D" w:rsidRDefault="002E190D" w:rsidP="4BD6C04E">
      <w:pPr>
        <w:jc w:val="both"/>
        <w:rPr>
          <w:b/>
          <w:highlight w:val="yellow"/>
        </w:rPr>
      </w:pPr>
    </w:p>
    <w:p w14:paraId="3E929557" w14:textId="3526ACAA" w:rsidR="00596BA0" w:rsidRDefault="00BF2F1F" w:rsidP="00B4057C">
      <w:pPr>
        <w:pStyle w:val="NORMALTdocNokia"/>
      </w:pPr>
      <w:r w:rsidRPr="0016196A">
        <w:t>The</w:t>
      </w:r>
      <w:r w:rsidR="3ED60359" w:rsidRPr="0016196A">
        <w:t xml:space="preserve"> </w:t>
      </w:r>
      <w:r w:rsidR="0EE002D4">
        <w:t xml:space="preserve">RSRPP measurement </w:t>
      </w:r>
      <w:r w:rsidR="00F9348A">
        <w:t xml:space="preserve">is already part of the </w:t>
      </w:r>
      <w:r w:rsidR="00FC3B25">
        <w:t>legacy positioning</w:t>
      </w:r>
      <w:r w:rsidR="00596BA0">
        <w:t xml:space="preserve">, </w:t>
      </w:r>
      <w:r w:rsidR="00791387">
        <w:t>it is defined in</w:t>
      </w:r>
      <w:r w:rsidR="00161C18">
        <w:t xml:space="preserve"> </w:t>
      </w:r>
      <w:sdt>
        <w:sdtPr>
          <w:id w:val="-769009247"/>
          <w:citation/>
        </w:sdtPr>
        <w:sdtContent>
          <w:r w:rsidR="00161C18">
            <w:fldChar w:fldCharType="begin"/>
          </w:r>
          <w:r w:rsidR="00161C18">
            <w:instrText xml:space="preserve"> CITATION 3GP24 \l 1033 </w:instrText>
          </w:r>
          <w:r w:rsidR="00161C18">
            <w:fldChar w:fldCharType="separate"/>
          </w:r>
          <w:r w:rsidR="00161C18">
            <w:rPr>
              <w:noProof/>
            </w:rPr>
            <w:t>[3]</w:t>
          </w:r>
          <w:r w:rsidR="00161C18">
            <w:fldChar w:fldCharType="end"/>
          </w:r>
        </w:sdtContent>
      </w:sdt>
      <w:r w:rsidR="00596BA0">
        <w:t xml:space="preserve"> </w:t>
      </w:r>
      <w:r w:rsidR="40B601DA">
        <w:t>and</w:t>
      </w:r>
      <w:r w:rsidR="00680674">
        <w:t xml:space="preserve"> </w:t>
      </w:r>
      <w:sdt>
        <w:sdtPr>
          <w:id w:val="-896050819"/>
          <w:citation/>
        </w:sdtPr>
        <w:sdtContent>
          <w:r w:rsidR="00680674">
            <w:fldChar w:fldCharType="begin"/>
          </w:r>
          <w:r w:rsidR="00680674">
            <w:instrText xml:space="preserve"> CITATION 3GP241 \l 1033 </w:instrText>
          </w:r>
          <w:r w:rsidR="00680674">
            <w:fldChar w:fldCharType="separate"/>
          </w:r>
          <w:r w:rsidR="00680674">
            <w:rPr>
              <w:noProof/>
            </w:rPr>
            <w:t>[4]</w:t>
          </w:r>
          <w:r w:rsidR="00680674">
            <w:fldChar w:fldCharType="end"/>
          </w:r>
        </w:sdtContent>
      </w:sdt>
      <w:r w:rsidR="005A65F1">
        <w:t xml:space="preserve"> </w:t>
      </w:r>
      <w:r w:rsidR="2A0A583D">
        <w:t>as</w:t>
      </w:r>
      <w:r w:rsidR="00596BA0">
        <w:t xml:space="preserve"> </w:t>
      </w:r>
      <w:r w:rsidR="765C707B">
        <w:t>follows</w:t>
      </w:r>
      <w:r w:rsidR="00596BA0">
        <w:t>:</w:t>
      </w:r>
    </w:p>
    <w:tbl>
      <w:tblPr>
        <w:tblStyle w:val="TableGrid"/>
        <w:tblW w:w="0" w:type="auto"/>
        <w:tblLook w:val="04A0" w:firstRow="1" w:lastRow="0" w:firstColumn="1" w:lastColumn="0" w:noHBand="0" w:noVBand="1"/>
      </w:tblPr>
      <w:tblGrid>
        <w:gridCol w:w="9629"/>
      </w:tblGrid>
      <w:tr w:rsidR="00596BA0" w14:paraId="271A5C8D" w14:textId="77777777" w:rsidTr="00596BA0">
        <w:tc>
          <w:tcPr>
            <w:tcW w:w="9629" w:type="dxa"/>
          </w:tcPr>
          <w:p w14:paraId="0722039D" w14:textId="2E638BF7" w:rsidR="00596BA0" w:rsidRPr="00266BE0" w:rsidRDefault="00596BA0" w:rsidP="00DD3B41">
            <w:pPr>
              <w:pStyle w:val="Heading3"/>
              <w:ind w:left="875"/>
              <w:rPr>
                <w:rFonts w:ascii="Times New Roman" w:eastAsia="Times New Roman" w:hAnsi="Times New Roman"/>
                <w:sz w:val="20"/>
              </w:rPr>
            </w:pPr>
            <w:r w:rsidRPr="00266BE0">
              <w:rPr>
                <w:rFonts w:ascii="Times New Roman" w:hAnsi="Times New Roman"/>
                <w:sz w:val="20"/>
              </w:rPr>
              <w:t>DL PRS reference signal received path power (DL PRS-RSRP</w:t>
            </w:r>
            <w:r w:rsidRPr="00266BE0">
              <w:rPr>
                <w:rFonts w:ascii="Times New Roman" w:hAnsi="Times New Roman"/>
                <w:sz w:val="20"/>
                <w:lang w:val="en-US"/>
              </w:rPr>
              <w:t>P</w:t>
            </w:r>
            <w:r w:rsidRPr="00266BE0">
              <w:rPr>
                <w:rFonts w:ascii="Times New Roman" w:hAnsi="Times New Roman"/>
                <w:sz w:val="20"/>
              </w:rPr>
              <w:t>)</w:t>
            </w:r>
          </w:p>
          <w:p w14:paraId="3EF142FA" w14:textId="77777777" w:rsidR="00596BA0" w:rsidRDefault="00596BA0" w:rsidP="00596BA0">
            <w:pPr>
              <w:pStyle w:val="TH"/>
            </w:pP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951"/>
              <w:gridCol w:w="7784"/>
            </w:tblGrid>
            <w:tr w:rsidR="00596BA0" w14:paraId="44C8A8F6" w14:textId="77777777" w:rsidTr="00596BA0">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48A3395A" w14:textId="2223B784" w:rsidR="00596BA0" w:rsidRPr="00266BE0" w:rsidRDefault="00C55207" w:rsidP="00596BA0">
                  <w:pPr>
                    <w:pStyle w:val="TAL"/>
                    <w:rPr>
                      <w:rFonts w:ascii="Times New Roman" w:hAnsi="Times New Roman" w:cs="Times New Roman"/>
                      <w:b/>
                      <w:sz w:val="20"/>
                      <w:szCs w:val="20"/>
                    </w:rPr>
                  </w:pPr>
                  <w:r w:rsidRPr="00266BE0">
                    <w:rPr>
                      <w:rFonts w:ascii="Times New Roman" w:hAnsi="Times New Roman" w:cs="Times New Roman"/>
                      <w:b/>
                      <w:sz w:val="20"/>
                      <w:szCs w:val="20"/>
                    </w:rPr>
                    <w:t xml:space="preserve"> </w:t>
                  </w:r>
                  <w:r w:rsidR="00596BA0" w:rsidRPr="00266BE0">
                    <w:rPr>
                      <w:rFonts w:ascii="Times New Roman" w:hAnsi="Times New Roman" w:cs="Times New Roman"/>
                      <w:b/>
                      <w:sz w:val="20"/>
                      <w:szCs w:val="20"/>
                    </w:rPr>
                    <w:t>Definition</w:t>
                  </w:r>
                </w:p>
              </w:tc>
              <w:tc>
                <w:tcPr>
                  <w:tcW w:w="7787" w:type="dxa"/>
                  <w:tcBorders>
                    <w:top w:val="single" w:sz="4" w:space="0" w:color="auto"/>
                    <w:left w:val="single" w:sz="4" w:space="0" w:color="auto"/>
                    <w:bottom w:val="single" w:sz="4" w:space="0" w:color="auto"/>
                    <w:right w:val="single" w:sz="4" w:space="0" w:color="auto"/>
                  </w:tcBorders>
                </w:tcPr>
                <w:p w14:paraId="38DC04F1" w14:textId="77777777" w:rsidR="00596BA0" w:rsidRPr="00266BE0" w:rsidRDefault="00596BA0" w:rsidP="00266BE0">
                  <w:pPr>
                    <w:jc w:val="both"/>
                    <w:rPr>
                      <w:rFonts w:ascii="Times New Roman" w:hAnsi="Times New Roman" w:cs="Times New Roman"/>
                      <w:sz w:val="20"/>
                      <w:szCs w:val="20"/>
                      <w:lang w:eastAsia="x-none"/>
                    </w:rPr>
                  </w:pPr>
                  <w:r w:rsidRPr="00266BE0">
                    <w:rPr>
                      <w:rFonts w:ascii="Times New Roman" w:hAnsi="Times New Roman" w:cs="Times New Roman"/>
                      <w:sz w:val="20"/>
                      <w:szCs w:val="20"/>
                      <w:lang w:eastAsia="x-none"/>
                    </w:rPr>
                    <w:t xml:space="preserve">DL PRS reference signal received path power (DL PRS-RSRPP), is defined as the power of the linear average of the channel response at the </w:t>
                  </w:r>
                  <w:proofErr w:type="spellStart"/>
                  <w:r w:rsidRPr="00266BE0">
                    <w:rPr>
                      <w:rFonts w:ascii="Times New Roman" w:hAnsi="Times New Roman" w:cs="Times New Roman"/>
                      <w:sz w:val="20"/>
                      <w:szCs w:val="20"/>
                      <w:lang w:eastAsia="x-none"/>
                    </w:rPr>
                    <w:t>i-th</w:t>
                  </w:r>
                  <w:proofErr w:type="spellEnd"/>
                  <w:r w:rsidRPr="00266BE0">
                    <w:rPr>
                      <w:rFonts w:ascii="Times New Roman" w:hAnsi="Times New Roman" w:cs="Times New Roman"/>
                      <w:sz w:val="20"/>
                      <w:szCs w:val="20"/>
                      <w:lang w:eastAsia="x-none"/>
                    </w:rPr>
                    <w:t xml:space="preserve"> path delay of the resource elements that carry DL PRS signal configured for the measurement, where DL PRS-RSRPP for the 1st path delay is the power contribution corresponding to the first detected path in time.</w:t>
                  </w:r>
                </w:p>
                <w:p w14:paraId="6BB663D2" w14:textId="77777777" w:rsidR="00596BA0" w:rsidRPr="00266BE0" w:rsidRDefault="00596BA0" w:rsidP="00266BE0">
                  <w:pPr>
                    <w:pStyle w:val="TAL"/>
                    <w:jc w:val="both"/>
                    <w:rPr>
                      <w:rFonts w:ascii="Times New Roman" w:hAnsi="Times New Roman" w:cs="Times New Roman"/>
                      <w:sz w:val="20"/>
                      <w:szCs w:val="20"/>
                      <w:lang w:eastAsia="x-none"/>
                    </w:rPr>
                  </w:pPr>
                </w:p>
                <w:p w14:paraId="4F205A10" w14:textId="77777777" w:rsidR="00596BA0" w:rsidRPr="00266BE0" w:rsidRDefault="00596BA0" w:rsidP="00266BE0">
                  <w:pPr>
                    <w:pStyle w:val="TAL"/>
                    <w:jc w:val="both"/>
                    <w:rPr>
                      <w:rFonts w:ascii="Times New Roman" w:hAnsi="Times New Roman" w:cs="Times New Roman"/>
                      <w:sz w:val="20"/>
                      <w:szCs w:val="20"/>
                      <w:lang w:eastAsia="x-none"/>
                    </w:rPr>
                  </w:pPr>
                  <w:r w:rsidRPr="00266BE0">
                    <w:rPr>
                      <w:rFonts w:ascii="Times New Roman" w:hAnsi="Times New Roman" w:cs="Times New Roman"/>
                      <w:sz w:val="20"/>
                      <w:szCs w:val="20"/>
                      <w:lang w:eastAsia="x-none"/>
                    </w:rPr>
                    <w:t>For frequency range 1, the reference point for the DL PRS-RSRPP shall be the antenna connector of the UE. For frequency range 2, DL PRS-RSRPP shall be measured based on the combined signal from antenna elements corresponding to a given receiver branch.</w:t>
                  </w:r>
                </w:p>
                <w:p w14:paraId="272BEB82" w14:textId="77777777" w:rsidR="00596BA0" w:rsidRPr="00266BE0" w:rsidRDefault="00596BA0" w:rsidP="00266BE0">
                  <w:pPr>
                    <w:pStyle w:val="TAL"/>
                    <w:jc w:val="both"/>
                    <w:rPr>
                      <w:rFonts w:ascii="Times New Roman" w:hAnsi="Times New Roman" w:cs="Times New Roman"/>
                      <w:sz w:val="20"/>
                      <w:szCs w:val="20"/>
                      <w:lang w:eastAsia="x-none"/>
                    </w:rPr>
                  </w:pPr>
                </w:p>
                <w:p w14:paraId="5AF6AFF1" w14:textId="77777777" w:rsidR="00596BA0" w:rsidRPr="00266BE0" w:rsidRDefault="00596BA0" w:rsidP="00266BE0">
                  <w:pPr>
                    <w:pStyle w:val="TAL"/>
                    <w:jc w:val="both"/>
                    <w:rPr>
                      <w:rFonts w:ascii="Times New Roman" w:hAnsi="Times New Roman" w:cs="Times New Roman"/>
                      <w:sz w:val="20"/>
                      <w:szCs w:val="20"/>
                      <w:lang w:eastAsia="x-none"/>
                    </w:rPr>
                  </w:pPr>
                  <w:r w:rsidRPr="00266BE0">
                    <w:rPr>
                      <w:rFonts w:ascii="Times New Roman" w:hAnsi="Times New Roman" w:cs="Times New Roman"/>
                      <w:sz w:val="20"/>
                      <w:szCs w:val="20"/>
                    </w:rPr>
                    <w:t xml:space="preserve">For frequency range 1 and 2, if receiver diversity is in use by the UE for DL PRS-RSRPP measurements, </w:t>
                  </w:r>
                  <w:r w:rsidRPr="00266BE0">
                    <w:rPr>
                      <w:rFonts w:ascii="Times New Roman" w:eastAsia="SimSun" w:hAnsi="Times New Roman" w:cs="Times New Roman"/>
                      <w:sz w:val="20"/>
                      <w:szCs w:val="20"/>
                    </w:rPr>
                    <w:t xml:space="preserve">the reported DL PRS-RSRPP value included in the higher layer parameter </w:t>
                  </w:r>
                  <w:r w:rsidRPr="00266BE0">
                    <w:rPr>
                      <w:rFonts w:ascii="Times New Roman" w:hAnsi="Times New Roman" w:cs="Times New Roman"/>
                      <w:i/>
                      <w:snapToGrid w:val="0"/>
                      <w:sz w:val="20"/>
                      <w:szCs w:val="20"/>
                    </w:rPr>
                    <w:t>NR-DL-</w:t>
                  </w:r>
                  <w:proofErr w:type="spellStart"/>
                  <w:r w:rsidRPr="00266BE0">
                    <w:rPr>
                      <w:rFonts w:ascii="Times New Roman" w:hAnsi="Times New Roman" w:cs="Times New Roman"/>
                      <w:i/>
                      <w:snapToGrid w:val="0"/>
                      <w:sz w:val="20"/>
                      <w:szCs w:val="20"/>
                    </w:rPr>
                    <w:t>AoD</w:t>
                  </w:r>
                  <w:proofErr w:type="spellEnd"/>
                  <w:r w:rsidRPr="00266BE0">
                    <w:rPr>
                      <w:rFonts w:ascii="Times New Roman" w:hAnsi="Times New Roman" w:cs="Times New Roman"/>
                      <w:i/>
                      <w:snapToGrid w:val="0"/>
                      <w:sz w:val="20"/>
                      <w:szCs w:val="20"/>
                    </w:rPr>
                    <w:t>-</w:t>
                  </w:r>
                  <w:proofErr w:type="spellStart"/>
                  <w:r w:rsidRPr="00266BE0">
                    <w:rPr>
                      <w:rFonts w:ascii="Times New Roman" w:hAnsi="Times New Roman" w:cs="Times New Roman"/>
                      <w:i/>
                      <w:snapToGrid w:val="0"/>
                      <w:sz w:val="20"/>
                      <w:szCs w:val="20"/>
                    </w:rPr>
                    <w:t>MeasElement</w:t>
                  </w:r>
                  <w:proofErr w:type="spellEnd"/>
                  <w:r w:rsidRPr="00266BE0">
                    <w:rPr>
                      <w:rFonts w:ascii="Times New Roman" w:eastAsia="SimSun" w:hAnsi="Times New Roman" w:cs="Times New Roman"/>
                      <w:sz w:val="20"/>
                      <w:szCs w:val="20"/>
                    </w:rPr>
                    <w:t xml:space="preserve"> for the first and additional measurements shall be provided for the same receiver branch(es) as applied for DL PRS-RSRP measurements</w:t>
                  </w:r>
                  <w:r w:rsidRPr="00266BE0">
                    <w:rPr>
                      <w:rFonts w:ascii="Times New Roman" w:hAnsi="Times New Roman" w:cs="Times New Roman"/>
                      <w:sz w:val="20"/>
                      <w:szCs w:val="20"/>
                    </w:rPr>
                    <w:t>.</w:t>
                  </w:r>
                </w:p>
              </w:tc>
            </w:tr>
            <w:tr w:rsidR="00596BA0" w14:paraId="2798256A" w14:textId="77777777" w:rsidTr="00596BA0">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6106BB3C" w14:textId="4F440E8E" w:rsidR="00596BA0" w:rsidRPr="00266BE0" w:rsidRDefault="00C55207" w:rsidP="00596BA0">
                  <w:pPr>
                    <w:pStyle w:val="TAL"/>
                    <w:rPr>
                      <w:rFonts w:ascii="Times New Roman" w:hAnsi="Times New Roman" w:cs="Times New Roman"/>
                      <w:b/>
                      <w:sz w:val="20"/>
                      <w:szCs w:val="20"/>
                      <w:lang w:eastAsia="en-US"/>
                    </w:rPr>
                  </w:pPr>
                  <w:r w:rsidRPr="00266BE0">
                    <w:rPr>
                      <w:rFonts w:ascii="Times New Roman" w:hAnsi="Times New Roman" w:cs="Times New Roman"/>
                      <w:b/>
                      <w:sz w:val="20"/>
                      <w:szCs w:val="20"/>
                      <w:lang w:eastAsia="en-GB"/>
                    </w:rPr>
                    <w:t xml:space="preserve"> </w:t>
                  </w:r>
                  <w:r w:rsidR="00596BA0" w:rsidRPr="00266BE0">
                    <w:rPr>
                      <w:rFonts w:ascii="Times New Roman" w:hAnsi="Times New Roman" w:cs="Times New Roman"/>
                      <w:b/>
                      <w:sz w:val="20"/>
                      <w:szCs w:val="20"/>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5A49CCC7" w14:textId="77777777" w:rsidR="00596BA0" w:rsidRPr="00266BE0" w:rsidRDefault="00596BA0" w:rsidP="00596BA0">
                  <w:pPr>
                    <w:pStyle w:val="TAL"/>
                    <w:rPr>
                      <w:rFonts w:ascii="Times New Roman" w:hAnsi="Times New Roman" w:cs="Times New Roman"/>
                      <w:sz w:val="20"/>
                      <w:szCs w:val="20"/>
                      <w:lang w:eastAsia="en-GB"/>
                    </w:rPr>
                  </w:pPr>
                  <w:r w:rsidRPr="00266BE0">
                    <w:rPr>
                      <w:rFonts w:ascii="Times New Roman" w:hAnsi="Times New Roman" w:cs="Times New Roman"/>
                      <w:sz w:val="20"/>
                      <w:szCs w:val="20"/>
                      <w:lang w:eastAsia="en-GB"/>
                    </w:rPr>
                    <w:t>RRC_CONNECTED,</w:t>
                  </w:r>
                </w:p>
                <w:p w14:paraId="5C41E248" w14:textId="77777777" w:rsidR="00596BA0" w:rsidRPr="00266BE0" w:rsidRDefault="00596BA0" w:rsidP="00596BA0">
                  <w:pPr>
                    <w:pStyle w:val="TAL"/>
                    <w:rPr>
                      <w:rFonts w:ascii="Times New Roman" w:hAnsi="Times New Roman" w:cs="Times New Roman"/>
                      <w:sz w:val="20"/>
                      <w:szCs w:val="20"/>
                      <w:lang w:eastAsia="x-none"/>
                    </w:rPr>
                  </w:pPr>
                  <w:r w:rsidRPr="00266BE0">
                    <w:rPr>
                      <w:rFonts w:ascii="Times New Roman" w:hAnsi="Times New Roman" w:cs="Times New Roman"/>
                      <w:sz w:val="20"/>
                      <w:szCs w:val="20"/>
                      <w:lang w:eastAsia="x-none"/>
                    </w:rPr>
                    <w:t>RRC_INACTIVE,</w:t>
                  </w:r>
                </w:p>
                <w:p w14:paraId="6692C4E3" w14:textId="77777777" w:rsidR="00596BA0" w:rsidRPr="00266BE0" w:rsidRDefault="00596BA0" w:rsidP="00596BA0">
                  <w:pPr>
                    <w:pStyle w:val="TAL"/>
                    <w:rPr>
                      <w:rFonts w:ascii="Times New Roman" w:hAnsi="Times New Roman" w:cs="Times New Roman"/>
                      <w:sz w:val="20"/>
                      <w:szCs w:val="20"/>
                      <w:lang w:val="en-GB" w:eastAsia="en-US"/>
                    </w:rPr>
                  </w:pPr>
                  <w:r w:rsidRPr="00266BE0">
                    <w:rPr>
                      <w:rFonts w:ascii="Times New Roman" w:hAnsi="Times New Roman" w:cs="Times New Roman"/>
                      <w:sz w:val="20"/>
                      <w:szCs w:val="20"/>
                      <w:lang w:eastAsia="x-none"/>
                    </w:rPr>
                    <w:t>RRC_IDLE</w:t>
                  </w:r>
                </w:p>
              </w:tc>
            </w:tr>
          </w:tbl>
          <w:p w14:paraId="292C648E" w14:textId="77777777" w:rsidR="00596BA0" w:rsidRDefault="00596BA0" w:rsidP="4BD6C04E">
            <w:pPr>
              <w:jc w:val="both"/>
            </w:pPr>
          </w:p>
        </w:tc>
      </w:tr>
    </w:tbl>
    <w:p w14:paraId="3084BFE4" w14:textId="77777777" w:rsidR="00596BA0" w:rsidRDefault="00596BA0" w:rsidP="4BD6C04E">
      <w:pPr>
        <w:jc w:val="both"/>
      </w:pPr>
    </w:p>
    <w:tbl>
      <w:tblPr>
        <w:tblStyle w:val="TableGrid"/>
        <w:tblpPr w:leftFromText="180" w:rightFromText="180" w:vertAnchor="text" w:horzAnchor="margin" w:tblpY="34"/>
        <w:tblW w:w="0" w:type="auto"/>
        <w:tblLook w:val="04A0" w:firstRow="1" w:lastRow="0" w:firstColumn="1" w:lastColumn="0" w:noHBand="0" w:noVBand="1"/>
      </w:tblPr>
      <w:tblGrid>
        <w:gridCol w:w="9629"/>
      </w:tblGrid>
      <w:tr w:rsidR="00E44E7E" w14:paraId="308ED126" w14:textId="77777777" w:rsidTr="00E44E7E">
        <w:tc>
          <w:tcPr>
            <w:tcW w:w="9629" w:type="dxa"/>
          </w:tcPr>
          <w:p w14:paraId="49D5279D" w14:textId="21BA7BF5" w:rsidR="00E44E7E" w:rsidRPr="00266BE0" w:rsidRDefault="00E44E7E" w:rsidP="00E44E7E">
            <w:pPr>
              <w:rPr>
                <w:rFonts w:ascii="Times New Roman" w:hAnsi="Times New Roman" w:cs="Times New Roman"/>
                <w:b/>
                <w:sz w:val="20"/>
                <w:szCs w:val="20"/>
              </w:rPr>
            </w:pPr>
            <w:r w:rsidRPr="00266BE0">
              <w:rPr>
                <w:rFonts w:ascii="Times New Roman" w:hAnsi="Times New Roman" w:cs="Times New Roman"/>
                <w:b/>
                <w:sz w:val="20"/>
                <w:szCs w:val="20"/>
              </w:rPr>
              <w:t xml:space="preserve">TS </w:t>
            </w:r>
            <w:r w:rsidRPr="00276C59">
              <w:rPr>
                <w:rFonts w:ascii="Times New Roman" w:hAnsi="Times New Roman" w:cs="Times New Roman"/>
                <w:b/>
                <w:sz w:val="20"/>
                <w:szCs w:val="20"/>
              </w:rPr>
              <w:t>38.214</w:t>
            </w:r>
            <w:r w:rsidR="00276C59" w:rsidRPr="00276C59">
              <w:rPr>
                <w:rFonts w:ascii="Times New Roman" w:hAnsi="Times New Roman" w:cs="Times New Roman"/>
                <w:b/>
                <w:sz w:val="20"/>
                <w:szCs w:val="20"/>
              </w:rPr>
              <w:t xml:space="preserve"> </w:t>
            </w:r>
            <w:sdt>
              <w:sdtPr>
                <w:rPr>
                  <w:rFonts w:ascii="Times New Roman" w:hAnsi="Times New Roman" w:cs="Times New Roman"/>
                  <w:b/>
                  <w:sz w:val="20"/>
                  <w:szCs w:val="20"/>
                </w:rPr>
                <w:id w:val="-1022472291"/>
                <w:citation/>
              </w:sdtPr>
              <w:sdtContent>
                <w:r w:rsidR="00276C59" w:rsidRPr="00276C59">
                  <w:rPr>
                    <w:rFonts w:ascii="Times New Roman" w:hAnsi="Times New Roman" w:cs="Times New Roman"/>
                    <w:b/>
                    <w:sz w:val="20"/>
                    <w:szCs w:val="20"/>
                  </w:rPr>
                  <w:fldChar w:fldCharType="begin"/>
                </w:r>
                <w:r w:rsidR="00276C59" w:rsidRPr="00276C59">
                  <w:rPr>
                    <w:rFonts w:ascii="Times New Roman" w:hAnsi="Times New Roman" w:cs="Times New Roman"/>
                    <w:b/>
                    <w:sz w:val="20"/>
                    <w:szCs w:val="20"/>
                  </w:rPr>
                  <w:instrText xml:space="preserve"> CITATION 3GP241 \l 1033 </w:instrText>
                </w:r>
                <w:r w:rsidR="00276C59" w:rsidRPr="00276C59">
                  <w:rPr>
                    <w:rFonts w:ascii="Times New Roman" w:hAnsi="Times New Roman" w:cs="Times New Roman"/>
                    <w:b/>
                    <w:sz w:val="20"/>
                    <w:szCs w:val="20"/>
                  </w:rPr>
                  <w:fldChar w:fldCharType="separate"/>
                </w:r>
                <w:r w:rsidR="00276C59" w:rsidRPr="00276C59">
                  <w:rPr>
                    <w:rFonts w:ascii="Times New Roman" w:hAnsi="Times New Roman" w:cs="Times New Roman"/>
                    <w:b/>
                    <w:noProof/>
                    <w:sz w:val="20"/>
                    <w:szCs w:val="20"/>
                  </w:rPr>
                  <w:t>[4]</w:t>
                </w:r>
                <w:r w:rsidR="00276C59" w:rsidRPr="00276C59">
                  <w:rPr>
                    <w:rFonts w:ascii="Times New Roman" w:hAnsi="Times New Roman" w:cs="Times New Roman"/>
                    <w:b/>
                    <w:sz w:val="20"/>
                    <w:szCs w:val="20"/>
                  </w:rPr>
                  <w:fldChar w:fldCharType="end"/>
                </w:r>
              </w:sdtContent>
            </w:sdt>
            <w:r w:rsidRPr="00276C59">
              <w:rPr>
                <w:rFonts w:ascii="Times New Roman" w:hAnsi="Times New Roman" w:cs="Times New Roman"/>
                <w:b/>
                <w:sz w:val="20"/>
                <w:szCs w:val="20"/>
              </w:rPr>
              <w:t>,</w:t>
            </w:r>
            <w:r w:rsidRPr="00266BE0">
              <w:rPr>
                <w:rFonts w:ascii="Times New Roman" w:hAnsi="Times New Roman" w:cs="Times New Roman"/>
                <w:b/>
                <w:sz w:val="20"/>
                <w:szCs w:val="20"/>
              </w:rPr>
              <w:t xml:space="preserve"> Section 5.1.6.5</w:t>
            </w:r>
            <w:r w:rsidR="32ECEE4D" w:rsidRPr="00266BE0">
              <w:rPr>
                <w:rFonts w:ascii="Times New Roman" w:hAnsi="Times New Roman" w:cs="Times New Roman"/>
                <w:b/>
                <w:bCs/>
                <w:sz w:val="20"/>
                <w:szCs w:val="20"/>
              </w:rPr>
              <w:t>:</w:t>
            </w:r>
          </w:p>
          <w:p w14:paraId="115D9CBC" w14:textId="77777777" w:rsidR="00E44E7E" w:rsidRPr="00266BE0" w:rsidRDefault="00E44E7E" w:rsidP="00E44E7E">
            <w:pPr>
              <w:rPr>
                <w:rFonts w:ascii="Times New Roman" w:hAnsi="Times New Roman" w:cs="Times New Roman"/>
                <w:sz w:val="20"/>
                <w:szCs w:val="20"/>
              </w:rPr>
            </w:pPr>
          </w:p>
          <w:p w14:paraId="4F52A4F3" w14:textId="77777777" w:rsidR="00E44E7E" w:rsidRDefault="00E44E7E" w:rsidP="00266BE0">
            <w:pPr>
              <w:jc w:val="both"/>
            </w:pPr>
            <w:r w:rsidRPr="00266BE0">
              <w:rPr>
                <w:rFonts w:ascii="Times New Roman" w:hAnsi="Times New Roman" w:cs="Times New Roman"/>
                <w:sz w:val="20"/>
                <w:szCs w:val="20"/>
              </w:rPr>
              <w:t>The UE may be configured to measure and report via higher layer parameter [</w:t>
            </w:r>
            <w:proofErr w:type="spellStart"/>
            <w:r w:rsidRPr="00266BE0">
              <w:rPr>
                <w:rFonts w:ascii="Times New Roman" w:hAnsi="Times New Roman" w:cs="Times New Roman"/>
                <w:i/>
                <w:iCs/>
                <w:sz w:val="20"/>
                <w:szCs w:val="20"/>
              </w:rPr>
              <w:t>AdditionalPath</w:t>
            </w:r>
            <w:proofErr w:type="spellEnd"/>
            <w:r w:rsidRPr="00266BE0">
              <w:rPr>
                <w:rFonts w:ascii="Times New Roman" w:hAnsi="Times New Roman" w:cs="Times New Roman"/>
                <w:i/>
                <w:iCs/>
                <w:sz w:val="20"/>
                <w:szCs w:val="20"/>
              </w:rPr>
              <w:t>-</w:t>
            </w:r>
            <w:proofErr w:type="spellStart"/>
            <w:r w:rsidRPr="00266BE0">
              <w:rPr>
                <w:rFonts w:ascii="Times New Roman" w:hAnsi="Times New Roman" w:cs="Times New Roman"/>
                <w:i/>
                <w:iCs/>
                <w:sz w:val="20"/>
                <w:szCs w:val="20"/>
              </w:rPr>
              <w:t>relativeTiming</w:t>
            </w:r>
            <w:proofErr w:type="spellEnd"/>
            <w:r w:rsidRPr="00266BE0">
              <w:rPr>
                <w:rFonts w:ascii="Times New Roman" w:hAnsi="Times New Roman" w:cs="Times New Roman"/>
                <w:i/>
                <w:iCs/>
                <w:sz w:val="20"/>
                <w:szCs w:val="20"/>
              </w:rPr>
              <w:t>-Request]</w:t>
            </w:r>
            <w:r w:rsidRPr="00266BE0">
              <w:rPr>
                <w:rFonts w:ascii="Times New Roman" w:hAnsi="Times New Roman" w:cs="Times New Roman"/>
                <w:sz w:val="20"/>
                <w:szCs w:val="20"/>
              </w:rPr>
              <w:t xml:space="preserve">, subject to UE capability, the </w:t>
            </w:r>
            <w:proofErr w:type="gramStart"/>
            <w:r w:rsidRPr="00266BE0">
              <w:rPr>
                <w:rFonts w:ascii="Times New Roman" w:hAnsi="Times New Roman" w:cs="Times New Roman"/>
                <w:sz w:val="20"/>
                <w:szCs w:val="20"/>
              </w:rPr>
              <w:t>timing</w:t>
            </w:r>
            <w:proofErr w:type="gramEnd"/>
            <w:r w:rsidRPr="00266BE0">
              <w:rPr>
                <w:rFonts w:ascii="Times New Roman" w:hAnsi="Times New Roman" w:cs="Times New Roman"/>
                <w:sz w:val="20"/>
                <w:szCs w:val="20"/>
              </w:rPr>
              <w:t xml:space="preserve"> and the quality metrics of up to 8 additional detected paths, that are associated with each RSTD or UE Rx – Tx time difference. The timing of each additional path is reported relative to the path timing used for determining </w:t>
            </w:r>
            <w:r w:rsidRPr="00266BE0">
              <w:rPr>
                <w:rFonts w:ascii="Times New Roman" w:hAnsi="Times New Roman" w:cs="Times New Roman"/>
                <w:i/>
                <w:iCs/>
                <w:sz w:val="20"/>
                <w:szCs w:val="20"/>
              </w:rPr>
              <w:t xml:space="preserve">nr-RSTD </w:t>
            </w:r>
            <w:r w:rsidRPr="00266BE0">
              <w:rPr>
                <w:rFonts w:ascii="Times New Roman" w:hAnsi="Times New Roman" w:cs="Times New Roman"/>
                <w:sz w:val="20"/>
                <w:szCs w:val="20"/>
              </w:rPr>
              <w:t xml:space="preserve">or </w:t>
            </w:r>
            <w:r w:rsidRPr="00266BE0">
              <w:rPr>
                <w:rFonts w:ascii="Times New Roman" w:hAnsi="Times New Roman" w:cs="Times New Roman"/>
                <w:i/>
                <w:iCs/>
                <w:sz w:val="20"/>
                <w:szCs w:val="20"/>
              </w:rPr>
              <w:t>nr-UE-</w:t>
            </w:r>
            <w:proofErr w:type="spellStart"/>
            <w:r w:rsidRPr="00266BE0">
              <w:rPr>
                <w:rFonts w:ascii="Times New Roman" w:hAnsi="Times New Roman" w:cs="Times New Roman"/>
                <w:i/>
                <w:iCs/>
                <w:sz w:val="20"/>
                <w:szCs w:val="20"/>
              </w:rPr>
              <w:t>RxTxTimeDiff</w:t>
            </w:r>
            <w:proofErr w:type="spellEnd"/>
            <w:r w:rsidRPr="00266BE0">
              <w:rPr>
                <w:rFonts w:ascii="Times New Roman" w:hAnsi="Times New Roman" w:cs="Times New Roman"/>
                <w:sz w:val="20"/>
                <w:szCs w:val="20"/>
              </w:rPr>
              <w:t xml:space="preserve">. For UE positioning measurement reporting in higher layer parameters </w:t>
            </w:r>
            <w:r w:rsidRPr="00266BE0">
              <w:rPr>
                <w:rFonts w:ascii="Times New Roman" w:hAnsi="Times New Roman" w:cs="Times New Roman"/>
                <w:i/>
                <w:iCs/>
                <w:sz w:val="20"/>
                <w:szCs w:val="20"/>
              </w:rPr>
              <w:t>NR-DL-TDOA-</w:t>
            </w:r>
            <w:proofErr w:type="spellStart"/>
            <w:r w:rsidRPr="00266BE0">
              <w:rPr>
                <w:rFonts w:ascii="Times New Roman" w:hAnsi="Times New Roman" w:cs="Times New Roman"/>
                <w:i/>
                <w:iCs/>
                <w:sz w:val="20"/>
                <w:szCs w:val="20"/>
              </w:rPr>
              <w:t>SignalMeasurementInformation</w:t>
            </w:r>
            <w:proofErr w:type="spellEnd"/>
            <w:r w:rsidRPr="00266BE0">
              <w:rPr>
                <w:rFonts w:ascii="Times New Roman" w:hAnsi="Times New Roman" w:cs="Times New Roman"/>
                <w:i/>
                <w:iCs/>
                <w:sz w:val="20"/>
                <w:szCs w:val="20"/>
              </w:rPr>
              <w:t xml:space="preserve"> </w:t>
            </w:r>
            <w:r w:rsidRPr="00266BE0">
              <w:rPr>
                <w:rFonts w:ascii="Times New Roman" w:hAnsi="Times New Roman" w:cs="Times New Roman"/>
                <w:sz w:val="20"/>
                <w:szCs w:val="20"/>
              </w:rPr>
              <w:t xml:space="preserve">or </w:t>
            </w:r>
            <w:r w:rsidRPr="00266BE0">
              <w:rPr>
                <w:rFonts w:ascii="Times New Roman" w:hAnsi="Times New Roman" w:cs="Times New Roman"/>
                <w:i/>
                <w:iCs/>
                <w:sz w:val="20"/>
                <w:szCs w:val="20"/>
              </w:rPr>
              <w:t>NR-Multi-RTT-</w:t>
            </w:r>
            <w:proofErr w:type="spellStart"/>
            <w:r w:rsidRPr="00266BE0">
              <w:rPr>
                <w:rFonts w:ascii="Times New Roman" w:hAnsi="Times New Roman" w:cs="Times New Roman"/>
                <w:i/>
                <w:iCs/>
                <w:sz w:val="20"/>
                <w:szCs w:val="20"/>
              </w:rPr>
              <w:t>SignalMeasurementInformation</w:t>
            </w:r>
            <w:proofErr w:type="spellEnd"/>
            <w:r w:rsidRPr="00266BE0">
              <w:rPr>
                <w:rFonts w:ascii="Times New Roman" w:hAnsi="Times New Roman" w:cs="Times New Roman"/>
                <w:sz w:val="20"/>
                <w:szCs w:val="20"/>
              </w:rPr>
              <w:t>, the UE may be configured to measure and report, subject to UE capability, the path DL PRS RSRPP of the first path and the up to 8 additional paths that are associated with each RSTD or UE Rx – Tx time difference.</w:t>
            </w:r>
          </w:p>
        </w:tc>
      </w:tr>
    </w:tbl>
    <w:p w14:paraId="4245FDED" w14:textId="1A210F26" w:rsidR="002E190D" w:rsidRDefault="002E190D" w:rsidP="4BD6C04E">
      <w:pPr>
        <w:jc w:val="both"/>
        <w:rPr>
          <w:b/>
          <w:bCs/>
          <w:highlight w:val="yellow"/>
        </w:rPr>
      </w:pPr>
    </w:p>
    <w:p w14:paraId="2F9B04DB" w14:textId="77777777" w:rsidR="00E44E7E" w:rsidRDefault="00E44E7E" w:rsidP="4BD6C04E">
      <w:pPr>
        <w:jc w:val="both"/>
        <w:rPr>
          <w:b/>
          <w:bCs/>
          <w:highlight w:val="yellow"/>
        </w:rPr>
      </w:pPr>
    </w:p>
    <w:p w14:paraId="4AA1BAC0" w14:textId="285F1031" w:rsidR="002E190D" w:rsidRDefault="002E190D" w:rsidP="0016196A">
      <w:pPr>
        <w:pStyle w:val="Observationstylenokia2023"/>
      </w:pPr>
      <w:bookmarkStart w:id="22" w:name="_Toc159231756"/>
      <w:bookmarkStart w:id="23" w:name="_Toc159240756"/>
      <w:r w:rsidRPr="51E3F20A">
        <w:t xml:space="preserve">Legacy </w:t>
      </w:r>
      <w:r w:rsidRPr="4BD6C04E">
        <w:t>RSRPP</w:t>
      </w:r>
      <w:r w:rsidRPr="5D076BD8">
        <w:t xml:space="preserve"> measurement in </w:t>
      </w:r>
      <w:r w:rsidRPr="51E3F20A">
        <w:t>the</w:t>
      </w:r>
      <w:r w:rsidRPr="5D076BD8">
        <w:t xml:space="preserve"> specifications already correspond</w:t>
      </w:r>
      <w:r w:rsidR="0096199F">
        <w:t>s</w:t>
      </w:r>
      <w:r w:rsidRPr="5D076BD8">
        <w:t xml:space="preserve"> to PDP measurement with a limited number of taps</w:t>
      </w:r>
      <w:r w:rsidRPr="0A8D6290">
        <w:t>.</w:t>
      </w:r>
      <w:bookmarkEnd w:id="22"/>
      <w:bookmarkEnd w:id="23"/>
    </w:p>
    <w:p w14:paraId="7D722F43" w14:textId="77777777" w:rsidR="002E190D" w:rsidRDefault="002E190D" w:rsidP="4BD6C04E">
      <w:pPr>
        <w:jc w:val="both"/>
        <w:rPr>
          <w:b/>
          <w:highlight w:val="yellow"/>
        </w:rPr>
      </w:pPr>
    </w:p>
    <w:p w14:paraId="7288AC7D" w14:textId="09BA0FC4" w:rsidR="00BD2EB5" w:rsidRDefault="00FA4A80" w:rsidP="001637B4">
      <w:pPr>
        <w:pStyle w:val="NORMALTdocNokia"/>
      </w:pPr>
      <w:r>
        <w:t>Based on the</w:t>
      </w:r>
      <w:r w:rsidR="00995FC3">
        <w:t xml:space="preserve"> current </w:t>
      </w:r>
      <w:r w:rsidR="009B3715">
        <w:t xml:space="preserve">legacy </w:t>
      </w:r>
      <w:r w:rsidR="00810BDC">
        <w:t>measurements</w:t>
      </w:r>
      <w:r>
        <w:t xml:space="preserve">, </w:t>
      </w:r>
      <w:r w:rsidR="00995FC3">
        <w:t>RSRPP</w:t>
      </w:r>
      <w:r w:rsidR="00B10169">
        <w:t xml:space="preserve"> reporting</w:t>
      </w:r>
      <w:r w:rsidR="0002544F">
        <w:t xml:space="preserve"> </w:t>
      </w:r>
      <w:r w:rsidR="00BD557E">
        <w:t xml:space="preserve">may limit </w:t>
      </w:r>
      <w:r w:rsidR="001A4E59">
        <w:t>the</w:t>
      </w:r>
      <w:r w:rsidR="00FC5D2C">
        <w:t xml:space="preserve"> performance of </w:t>
      </w:r>
      <w:r w:rsidR="005426B7">
        <w:t xml:space="preserve">Case 1 direct </w:t>
      </w:r>
      <w:r w:rsidR="00AF0E8B">
        <w:t>positioning</w:t>
      </w:r>
      <w:r w:rsidR="00995FC3">
        <w:t xml:space="preserve"> </w:t>
      </w:r>
      <w:r w:rsidR="00160F9E">
        <w:t xml:space="preserve">because </w:t>
      </w:r>
      <w:r w:rsidR="2B389867">
        <w:t xml:space="preserve">of </w:t>
      </w:r>
      <w:r w:rsidR="00160F9E">
        <w:t xml:space="preserve">the </w:t>
      </w:r>
      <w:r w:rsidR="00707631">
        <w:t>limited</w:t>
      </w:r>
      <w:r w:rsidR="00351711">
        <w:t xml:space="preserve"> </w:t>
      </w:r>
      <w:r w:rsidR="0002544F">
        <w:t>number of taps (</w:t>
      </w:r>
      <w:r w:rsidR="00A4203C">
        <w:t>9</w:t>
      </w:r>
      <w:r w:rsidR="0002544F">
        <w:t xml:space="preserve"> </w:t>
      </w:r>
      <w:r>
        <w:t>p</w:t>
      </w:r>
      <w:r w:rsidR="009B3410">
        <w:t>ath delays</w:t>
      </w:r>
      <w:r w:rsidR="0002544F">
        <w:t>)</w:t>
      </w:r>
      <w:r w:rsidR="00324E2E">
        <w:t xml:space="preserve">. In this context, </w:t>
      </w:r>
      <w:r w:rsidR="0021372E">
        <w:t xml:space="preserve">RAN1 should </w:t>
      </w:r>
      <w:r w:rsidR="00355A04">
        <w:t xml:space="preserve">consider </w:t>
      </w:r>
      <w:r w:rsidR="00982F13">
        <w:t>identifying</w:t>
      </w:r>
      <w:r w:rsidR="00B35A00">
        <w:t xml:space="preserve"> the minimum number of taps</w:t>
      </w:r>
      <w:r w:rsidR="00D83634">
        <w:t xml:space="preserve"> to guarantee </w:t>
      </w:r>
      <w:r w:rsidR="0004702D">
        <w:t>a</w:t>
      </w:r>
      <w:r w:rsidR="00D95C1E">
        <w:t xml:space="preserve">n acceptable </w:t>
      </w:r>
      <w:r w:rsidR="0004702D">
        <w:t>positioning performance</w:t>
      </w:r>
      <w:r w:rsidR="0012456D">
        <w:t xml:space="preserve"> </w:t>
      </w:r>
      <w:r w:rsidR="00854124">
        <w:t>(e.g., 128)</w:t>
      </w:r>
      <w:r w:rsidR="00C35EB0">
        <w:t>. With this value</w:t>
      </w:r>
      <w:r w:rsidR="00812DC2">
        <w:t>,</w:t>
      </w:r>
      <w:r w:rsidR="00C35EB0">
        <w:t xml:space="preserve"> the RSRPP </w:t>
      </w:r>
      <w:r w:rsidR="00CB0C68">
        <w:t xml:space="preserve">reporting </w:t>
      </w:r>
      <w:r w:rsidR="00D478FC">
        <w:t xml:space="preserve">may be extended </w:t>
      </w:r>
      <w:r w:rsidR="00447931">
        <w:t>to</w:t>
      </w:r>
      <w:r w:rsidR="00051E08">
        <w:t xml:space="preserve"> a </w:t>
      </w:r>
      <w:r w:rsidR="00447931">
        <w:t>highest</w:t>
      </w:r>
      <w:r w:rsidR="006B7931">
        <w:t>/</w:t>
      </w:r>
      <w:r w:rsidR="00A03525">
        <w:t>practical</w:t>
      </w:r>
      <w:r w:rsidR="00447931">
        <w:t xml:space="preserve"> </w:t>
      </w:r>
      <w:r w:rsidR="00CD2DEA">
        <w:t>value</w:t>
      </w:r>
      <w:r w:rsidR="00447931">
        <w:t xml:space="preserve"> for AI</w:t>
      </w:r>
      <w:r w:rsidR="002978D1">
        <w:t>/</w:t>
      </w:r>
      <w:r w:rsidR="00447931">
        <w:t>ML positioning</w:t>
      </w:r>
      <w:r w:rsidR="00CD2DEA">
        <w:t>.</w:t>
      </w:r>
      <w:r w:rsidR="000851F1">
        <w:t xml:space="preserve"> </w:t>
      </w:r>
    </w:p>
    <w:p w14:paraId="2A7BD06E" w14:textId="77777777" w:rsidR="00E44E7E" w:rsidRDefault="00E44E7E" w:rsidP="00952C31">
      <w:pPr>
        <w:jc w:val="both"/>
      </w:pPr>
    </w:p>
    <w:p w14:paraId="4B864472" w14:textId="77777777" w:rsidR="00A47EC5" w:rsidRDefault="00A47EC5" w:rsidP="4BD6C04E">
      <w:pPr>
        <w:jc w:val="both"/>
      </w:pPr>
    </w:p>
    <w:p w14:paraId="1BE4C22A" w14:textId="4F0547CC" w:rsidR="00BD2EB5" w:rsidRPr="0016196A" w:rsidRDefault="61995DA4" w:rsidP="00D2556A">
      <w:pPr>
        <w:pStyle w:val="Proposalstylenokia2023"/>
      </w:pPr>
      <w:bookmarkStart w:id="24" w:name="_Toc159231857"/>
      <w:r w:rsidRPr="37D3B050">
        <w:t>In Case 1</w:t>
      </w:r>
      <w:r w:rsidR="00F25AB7" w:rsidRPr="37D3B050">
        <w:t xml:space="preserve"> direct AI/ML positioning</w:t>
      </w:r>
      <w:r w:rsidRPr="37D3B050">
        <w:t xml:space="preserve">, </w:t>
      </w:r>
      <w:r w:rsidR="00242C97" w:rsidRPr="37D3B050">
        <w:t xml:space="preserve">measurements corresponding to </w:t>
      </w:r>
      <w:r w:rsidRPr="37D3B050">
        <w:t xml:space="preserve">model </w:t>
      </w:r>
      <w:r w:rsidR="005D162A" w:rsidRPr="37D3B050">
        <w:t>inference</w:t>
      </w:r>
      <w:r w:rsidR="003501D3" w:rsidRPr="37D3B050">
        <w:t xml:space="preserve"> input</w:t>
      </w:r>
      <w:r w:rsidR="003501D3" w:rsidRPr="37D3B050" w:rsidDel="00242C97">
        <w:t xml:space="preserve"> </w:t>
      </w:r>
      <w:r w:rsidR="002B35BB" w:rsidRPr="37D3B050">
        <w:t>must</w:t>
      </w:r>
      <w:r w:rsidRPr="37D3B050">
        <w:t xml:space="preserve"> consist of DL RSRPP </w:t>
      </w:r>
      <w:r w:rsidR="7945D7E8" w:rsidRPr="37D3B050">
        <w:t>as per its existing definition in the specifications</w:t>
      </w:r>
      <w:r w:rsidR="00E44E7E">
        <w:t xml:space="preserve"> (TS 38.214)</w:t>
      </w:r>
      <w:r w:rsidR="00D841E9" w:rsidRPr="37D3B050">
        <w:t>. FFS</w:t>
      </w:r>
      <w:r w:rsidR="00CD7858" w:rsidRPr="37D3B050">
        <w:t xml:space="preserve"> </w:t>
      </w:r>
      <w:r w:rsidR="00D841E9" w:rsidRPr="37D3B050">
        <w:t xml:space="preserve">to include </w:t>
      </w:r>
      <w:r w:rsidR="000A5B48" w:rsidRPr="37D3B050">
        <w:t xml:space="preserve">additional number of </w:t>
      </w:r>
      <w:r w:rsidR="00D841E9" w:rsidRPr="37D3B050">
        <w:t>paths (e.g.,</w:t>
      </w:r>
      <w:r w:rsidR="007E4AEC" w:rsidRPr="37D3B050">
        <w:t xml:space="preserve"> to </w:t>
      </w:r>
      <w:r w:rsidR="00D841E9" w:rsidRPr="37D3B050">
        <w:t>achieve</w:t>
      </w:r>
      <w:r w:rsidR="007E4AEC" w:rsidRPr="37D3B050">
        <w:t xml:space="preserve"> </w:t>
      </w:r>
      <w:r w:rsidR="00D841E9" w:rsidRPr="37D3B050">
        <w:t xml:space="preserve">desired </w:t>
      </w:r>
      <w:r w:rsidR="00474143" w:rsidRPr="37D3B050">
        <w:t>positioning performance</w:t>
      </w:r>
      <w:r w:rsidR="00D841E9" w:rsidRPr="37D3B050">
        <w:t>)</w:t>
      </w:r>
      <w:r w:rsidR="7945D7E8" w:rsidRPr="37D3B050">
        <w:t>.</w:t>
      </w:r>
      <w:bookmarkEnd w:id="24"/>
    </w:p>
    <w:p w14:paraId="071ADA11" w14:textId="77777777" w:rsidR="00BD2EB5" w:rsidRPr="00BD2EB5" w:rsidRDefault="00BD2EB5" w:rsidP="00BD2EB5">
      <w:pPr>
        <w:rPr>
          <w:lang w:eastAsia="en-US"/>
        </w:rPr>
      </w:pPr>
    </w:p>
    <w:p w14:paraId="36D7AED4" w14:textId="12D17651" w:rsidR="00BD2EB5" w:rsidRDefault="00BD2EB5" w:rsidP="00EC14F7">
      <w:pPr>
        <w:pStyle w:val="Heading3"/>
        <w:numPr>
          <w:ilvl w:val="2"/>
          <w:numId w:val="29"/>
        </w:numPr>
        <w:ind w:left="851"/>
      </w:pPr>
      <w:r>
        <w:t>AI/ML model inference output</w:t>
      </w:r>
    </w:p>
    <w:p w14:paraId="6FEF451E" w14:textId="778FFF26" w:rsidR="00EB55EA" w:rsidRDefault="3C0EDC4D" w:rsidP="007B1A54">
      <w:pPr>
        <w:pStyle w:val="NORMALTdocNokia"/>
      </w:pPr>
      <w:r>
        <w:t xml:space="preserve">The output of the AI/ML model inference in Case 1 with direct AI/ML positioning is </w:t>
      </w:r>
      <w:r w:rsidR="08523A48">
        <w:t xml:space="preserve">the target </w:t>
      </w:r>
      <w:r>
        <w:t>UE</w:t>
      </w:r>
      <w:r w:rsidR="48AF8FC8">
        <w:t>’s</w:t>
      </w:r>
      <w:r>
        <w:t xml:space="preserve"> </w:t>
      </w:r>
      <w:r w:rsidR="07F57DB9">
        <w:t>location.</w:t>
      </w:r>
      <w:r w:rsidR="00F14B05">
        <w:t xml:space="preserve"> </w:t>
      </w:r>
      <w:r w:rsidR="00982B8B">
        <w:t>Based on</w:t>
      </w:r>
      <w:r w:rsidR="00F14B05">
        <w:t xml:space="preserve"> our understanding</w:t>
      </w:r>
      <w:r w:rsidR="004434E2">
        <w:t xml:space="preserve"> on the functionality </w:t>
      </w:r>
      <w:r w:rsidR="00A3778C">
        <w:t xml:space="preserve">framework, the inference output </w:t>
      </w:r>
      <w:r w:rsidR="00982B8B">
        <w:t>in</w:t>
      </w:r>
      <w:r w:rsidR="00A3778C">
        <w:t xml:space="preserve"> Case 1 direct AI</w:t>
      </w:r>
      <w:r w:rsidR="008B0E33">
        <w:t>/</w:t>
      </w:r>
      <w:r w:rsidR="00A3778C">
        <w:t xml:space="preserve">ML </w:t>
      </w:r>
      <w:r w:rsidR="63D3306A">
        <w:t xml:space="preserve">can be reported to LMF </w:t>
      </w:r>
      <w:r w:rsidR="087DB738">
        <w:t>via</w:t>
      </w:r>
      <w:r w:rsidR="00615CCD">
        <w:t xml:space="preserve"> LPP</w:t>
      </w:r>
      <w:r w:rsidR="76EED216">
        <w:t>.</w:t>
      </w:r>
      <w:r w:rsidR="001549BA">
        <w:t xml:space="preserve"> </w:t>
      </w:r>
      <w:r w:rsidR="00EB55EA">
        <w:br/>
      </w:r>
    </w:p>
    <w:p w14:paraId="1EB9ADBB" w14:textId="265638AB" w:rsidR="00823F8F" w:rsidRPr="00243721" w:rsidRDefault="0097091E" w:rsidP="00D2556A">
      <w:pPr>
        <w:pStyle w:val="Proposalstylenokia2023"/>
      </w:pPr>
      <w:bookmarkStart w:id="25" w:name="_Toc159231858"/>
      <w:r w:rsidRPr="460BB565">
        <w:t>I</w:t>
      </w:r>
      <w:r w:rsidR="3C0EDC4D" w:rsidRPr="460BB565">
        <w:t xml:space="preserve">n Case </w:t>
      </w:r>
      <w:r w:rsidR="7FF9FABB" w:rsidRPr="460BB565">
        <w:t>1 direct AI/ML positioning, model inference output</w:t>
      </w:r>
      <w:r w:rsidR="467EBCDB" w:rsidRPr="460BB565">
        <w:t xml:space="preserve"> </w:t>
      </w:r>
      <w:r w:rsidR="5508333D" w:rsidRPr="460BB565">
        <w:t>is the location estimate of the U</w:t>
      </w:r>
      <w:r w:rsidR="5F917770" w:rsidRPr="460BB565">
        <w:t>E doing the inference, i.e., the target UE</w:t>
      </w:r>
      <w:r w:rsidR="00214A87">
        <w:t>, and</w:t>
      </w:r>
      <w:r w:rsidR="00D553A3">
        <w:t xml:space="preserve"> reported to LMF via LPP</w:t>
      </w:r>
      <w:r w:rsidR="7FF9FABB" w:rsidRPr="460BB565">
        <w:t>.</w:t>
      </w:r>
      <w:bookmarkEnd w:id="25"/>
    </w:p>
    <w:p w14:paraId="08B2361A" w14:textId="77777777" w:rsidR="005C0DB5" w:rsidRPr="005C0DB5" w:rsidRDefault="005C0DB5" w:rsidP="005C0DB5">
      <w:pPr>
        <w:rPr>
          <w:lang w:eastAsia="en-US"/>
        </w:rPr>
      </w:pPr>
    </w:p>
    <w:p w14:paraId="7F3BBAEB" w14:textId="4F2CA4FA" w:rsidR="00BD2EB5" w:rsidRPr="00502FD4" w:rsidRDefault="00BD2EB5" w:rsidP="00262C24">
      <w:pPr>
        <w:pStyle w:val="Heading3"/>
        <w:numPr>
          <w:ilvl w:val="2"/>
          <w:numId w:val="29"/>
        </w:numPr>
        <w:ind w:left="709"/>
      </w:pPr>
      <w:proofErr w:type="spellStart"/>
      <w:r>
        <w:t>S</w:t>
      </w:r>
      <w:r w:rsidRPr="007262BE">
        <w:t>ignaling</w:t>
      </w:r>
      <w:proofErr w:type="spellEnd"/>
      <w:r w:rsidRPr="007262BE">
        <w:t xml:space="preserve"> and </w:t>
      </w:r>
      <w:r>
        <w:t>procedure</w:t>
      </w:r>
      <w:r w:rsidR="6F1E1933">
        <w:t>s</w:t>
      </w:r>
      <w:r w:rsidRPr="007262BE">
        <w:t xml:space="preserve"> </w:t>
      </w:r>
      <w:r w:rsidR="0027275D">
        <w:t>for</w:t>
      </w:r>
      <w:r w:rsidRPr="007262BE">
        <w:t xml:space="preserve"> inference</w:t>
      </w:r>
    </w:p>
    <w:p w14:paraId="1E0B3043" w14:textId="7407E0AF" w:rsidR="631C139B" w:rsidRDefault="631C139B" w:rsidP="00167297">
      <w:pPr>
        <w:pStyle w:val="NORMALTdocNokia"/>
      </w:pPr>
      <w:r>
        <w:t>For t</w:t>
      </w:r>
      <w:r w:rsidR="1EB2AD43">
        <w:t xml:space="preserve">he inference operation at UE </w:t>
      </w:r>
      <w:r w:rsidR="59D5699D">
        <w:t>to take place in Case 1</w:t>
      </w:r>
      <w:r w:rsidR="00FF4B5E">
        <w:t xml:space="preserve"> direct AI</w:t>
      </w:r>
      <w:r w:rsidR="00167297">
        <w:t>/</w:t>
      </w:r>
      <w:r w:rsidR="00FF4B5E">
        <w:t>ML</w:t>
      </w:r>
      <w:r w:rsidR="59D5699D">
        <w:t>, LMF would request UE</w:t>
      </w:r>
      <w:r w:rsidR="609184BE">
        <w:t xml:space="preserve"> to perform</w:t>
      </w:r>
      <w:r w:rsidR="0006790E">
        <w:t xml:space="preserve"> inference</w:t>
      </w:r>
      <w:r w:rsidR="609184BE" w:rsidDel="0006790E">
        <w:t xml:space="preserve"> </w:t>
      </w:r>
      <w:r w:rsidR="00AB18A2" w:rsidRPr="7BD47226">
        <w:t>by using</w:t>
      </w:r>
      <w:r w:rsidR="00C624AB" w:rsidRPr="7BD47226" w:rsidDel="00B37253">
        <w:t xml:space="preserve"> </w:t>
      </w:r>
      <w:r w:rsidR="00B37253">
        <w:t>one</w:t>
      </w:r>
      <w:r w:rsidR="00B37253" w:rsidRPr="7BD47226">
        <w:t xml:space="preserve"> </w:t>
      </w:r>
      <w:r w:rsidR="0EDF77F3" w:rsidRPr="7BD47226">
        <w:t>corresponding</w:t>
      </w:r>
      <w:r w:rsidR="00C624AB" w:rsidRPr="7BD47226">
        <w:t xml:space="preserve"> specific </w:t>
      </w:r>
      <w:r w:rsidR="5358C3E9" w:rsidRPr="7BD47226">
        <w:t>AI/ML f</w:t>
      </w:r>
      <w:r w:rsidR="00C624AB" w:rsidRPr="7BD47226">
        <w:t>unctionality</w:t>
      </w:r>
      <w:r w:rsidR="59D5699D">
        <w:t xml:space="preserve">, e.g., </w:t>
      </w:r>
      <w:r w:rsidR="2CA7D9E6">
        <w:t>after LMF</w:t>
      </w:r>
      <w:r w:rsidR="0576C62E">
        <w:t xml:space="preserve"> </w:t>
      </w:r>
      <w:r w:rsidR="59D5699D">
        <w:t>determining to utiliz</w:t>
      </w:r>
      <w:r w:rsidR="48103D7D">
        <w:t xml:space="preserve">e </w:t>
      </w:r>
      <w:r w:rsidR="41FB3015">
        <w:t>such</w:t>
      </w:r>
      <w:r w:rsidR="25DC2027">
        <w:t xml:space="preserve"> </w:t>
      </w:r>
      <w:r w:rsidR="41FB3015">
        <w:t>UE functionality</w:t>
      </w:r>
      <w:r w:rsidR="25DC2027">
        <w:t xml:space="preserve"> upon a</w:t>
      </w:r>
      <w:r w:rsidR="00D22882">
        <w:t xml:space="preserve"> location services</w:t>
      </w:r>
      <w:r w:rsidR="1EB2AD43">
        <w:t xml:space="preserve"> </w:t>
      </w:r>
      <w:r w:rsidR="00D22882">
        <w:t>(</w:t>
      </w:r>
      <w:r w:rsidR="1EB2AD43">
        <w:t>LCS</w:t>
      </w:r>
      <w:r w:rsidR="00D22882">
        <w:t>)</w:t>
      </w:r>
      <w:r w:rsidR="1EB2AD43">
        <w:t xml:space="preserve"> location request. </w:t>
      </w:r>
      <w:r w:rsidR="465E5CE5">
        <w:t xml:space="preserve">In </w:t>
      </w:r>
      <w:r w:rsidR="7C5894A8">
        <w:t>response</w:t>
      </w:r>
      <w:r w:rsidR="465E5CE5">
        <w:t xml:space="preserve">, </w:t>
      </w:r>
      <w:r w:rsidR="77F9A609">
        <w:t>UE report</w:t>
      </w:r>
      <w:r w:rsidR="5D79B024">
        <w:t>s</w:t>
      </w:r>
      <w:r w:rsidR="77F9A609">
        <w:t xml:space="preserve"> </w:t>
      </w:r>
      <w:r w:rsidR="39639F4D">
        <w:t xml:space="preserve">its location estimate inferred by </w:t>
      </w:r>
      <w:r w:rsidR="006A76EC">
        <w:t>the</w:t>
      </w:r>
      <w:r w:rsidR="39639F4D">
        <w:t xml:space="preserve"> AI/ML </w:t>
      </w:r>
      <w:r w:rsidR="63D5EE39">
        <w:t xml:space="preserve">functionality </w:t>
      </w:r>
      <w:r w:rsidR="39639F4D">
        <w:t>to the LMF.</w:t>
      </w:r>
      <w:r w:rsidR="5FAE5032">
        <w:t xml:space="preserve"> </w:t>
      </w:r>
      <w:r w:rsidR="2AA84A4A">
        <w:t>Such signaling</w:t>
      </w:r>
      <w:r w:rsidR="2A7CFFF7">
        <w:t xml:space="preserve"> </w:t>
      </w:r>
      <w:r w:rsidR="2AA84A4A">
        <w:t xml:space="preserve">can utilize LPP Request/Provide Location Information </w:t>
      </w:r>
      <w:r w:rsidR="4BF1AC9F">
        <w:t>messages</w:t>
      </w:r>
      <w:r w:rsidR="2AA84A4A">
        <w:t xml:space="preserve">, with necessary enhancements to be determined after sufficient RAN1 progress. </w:t>
      </w:r>
    </w:p>
    <w:p w14:paraId="65A17C07" w14:textId="6BEBB7A9" w:rsidR="50C2674C" w:rsidRDefault="50C2674C" w:rsidP="50C2674C">
      <w:pPr>
        <w:rPr>
          <w:b/>
          <w:bCs/>
        </w:rPr>
      </w:pPr>
    </w:p>
    <w:p w14:paraId="539C0E82" w14:textId="1E9456A7" w:rsidR="1EB2AD43" w:rsidRPr="0016196A" w:rsidRDefault="00B04437" w:rsidP="00D2556A">
      <w:pPr>
        <w:pStyle w:val="Proposalstylenokia2023"/>
      </w:pPr>
      <w:bookmarkStart w:id="26" w:name="_Toc159231859"/>
      <w:r w:rsidRPr="460BB565">
        <w:t>RAN1 to consider</w:t>
      </w:r>
      <w:r w:rsidR="004201A1" w:rsidRPr="460BB565">
        <w:t xml:space="preserve"> in the normative work </w:t>
      </w:r>
      <w:r w:rsidR="00001688" w:rsidRPr="460BB565">
        <w:t xml:space="preserve">for </w:t>
      </w:r>
      <w:r w:rsidR="095D2588" w:rsidRPr="460BB565">
        <w:t>Case 1</w:t>
      </w:r>
      <w:r w:rsidR="00001688" w:rsidRPr="460BB565">
        <w:t xml:space="preserve"> direct AI</w:t>
      </w:r>
      <w:r w:rsidR="007051E5" w:rsidRPr="460BB565">
        <w:t>/</w:t>
      </w:r>
      <w:r w:rsidR="00001688" w:rsidRPr="460BB565">
        <w:t>ML</w:t>
      </w:r>
      <w:r w:rsidR="007051E5" w:rsidRPr="460BB565">
        <w:t xml:space="preserve"> positioning</w:t>
      </w:r>
      <w:r w:rsidR="00001688" w:rsidRPr="460BB565">
        <w:t xml:space="preserve"> inference that</w:t>
      </w:r>
      <w:r w:rsidR="095D2588" w:rsidRPr="460BB565">
        <w:t xml:space="preserve"> LMF activates the corresponding AI/ML functionality</w:t>
      </w:r>
      <w:r w:rsidR="003A3A35" w:rsidRPr="460BB565">
        <w:t>, the</w:t>
      </w:r>
      <w:r w:rsidR="3F65C4DA" w:rsidRPr="460BB565">
        <w:t xml:space="preserve"> activation signaling </w:t>
      </w:r>
      <w:r w:rsidR="00E722E9" w:rsidRPr="460BB565">
        <w:t xml:space="preserve">must </w:t>
      </w:r>
      <w:r w:rsidR="3F65C4DA" w:rsidRPr="460BB565">
        <w:t xml:space="preserve">be part of </w:t>
      </w:r>
      <w:r w:rsidR="3F65C4DA" w:rsidRPr="460BB565">
        <w:rPr>
          <w:i/>
        </w:rPr>
        <w:t xml:space="preserve">LPP Request Location </w:t>
      </w:r>
      <w:r w:rsidR="7779263D" w:rsidRPr="460BB565">
        <w:rPr>
          <w:i/>
        </w:rPr>
        <w:t>I</w:t>
      </w:r>
      <w:r w:rsidR="3F65C4DA" w:rsidRPr="460BB565">
        <w:rPr>
          <w:i/>
        </w:rPr>
        <w:t>nformation</w:t>
      </w:r>
      <w:r w:rsidR="3F65C4DA" w:rsidRPr="460BB565">
        <w:t>.</w:t>
      </w:r>
      <w:bookmarkEnd w:id="26"/>
    </w:p>
    <w:p w14:paraId="5A2F66C9" w14:textId="1AEEE095" w:rsidR="704ADF60" w:rsidRDefault="704ADF60" w:rsidP="57BBC97F">
      <w:pPr>
        <w:rPr>
          <w:b/>
          <w:bCs/>
        </w:rPr>
      </w:pPr>
    </w:p>
    <w:p w14:paraId="4F1EBA34" w14:textId="0498D59B" w:rsidR="704ADF60" w:rsidRPr="0016196A" w:rsidRDefault="00104BD0" w:rsidP="00CF2E9B">
      <w:pPr>
        <w:pStyle w:val="Proposalstylenokia2023"/>
      </w:pPr>
      <w:bookmarkStart w:id="27" w:name="_Toc159231860"/>
      <w:r w:rsidRPr="460BB565">
        <w:t xml:space="preserve">RAN1 to consider in the normative work for </w:t>
      </w:r>
      <w:r w:rsidR="704ADF60" w:rsidRPr="460BB565">
        <w:t>Case 1</w:t>
      </w:r>
      <w:r w:rsidR="008B384F" w:rsidRPr="460BB565">
        <w:t xml:space="preserve"> direct AI</w:t>
      </w:r>
      <w:r w:rsidR="007051E5" w:rsidRPr="460BB565">
        <w:t>/</w:t>
      </w:r>
      <w:r w:rsidR="008B384F" w:rsidRPr="460BB565">
        <w:t>ML</w:t>
      </w:r>
      <w:r w:rsidR="007051E5" w:rsidRPr="460BB565">
        <w:t xml:space="preserve"> positioning</w:t>
      </w:r>
      <w:r w:rsidR="704ADF60" w:rsidRPr="460BB565">
        <w:t>, UE reports its estimated UE location to LMF</w:t>
      </w:r>
      <w:r w:rsidR="101C689A" w:rsidRPr="460BB565">
        <w:t xml:space="preserve"> in response to LMF’s request</w:t>
      </w:r>
      <w:r w:rsidR="4387633C" w:rsidRPr="460BB565">
        <w:t xml:space="preserve"> </w:t>
      </w:r>
      <w:r w:rsidR="007C6BD7" w:rsidRPr="460BB565">
        <w:t xml:space="preserve">using </w:t>
      </w:r>
      <w:r w:rsidR="007C6BD7" w:rsidRPr="460BB565">
        <w:rPr>
          <w:i/>
        </w:rPr>
        <w:t>LPP</w:t>
      </w:r>
      <w:r w:rsidR="0A967085" w:rsidRPr="460BB565">
        <w:rPr>
          <w:i/>
        </w:rPr>
        <w:t xml:space="preserve"> Provide </w:t>
      </w:r>
      <w:r w:rsidR="44DA6FDF" w:rsidRPr="460BB565">
        <w:rPr>
          <w:i/>
        </w:rPr>
        <w:t>L</w:t>
      </w:r>
      <w:r w:rsidR="0A967085" w:rsidRPr="460BB565">
        <w:rPr>
          <w:i/>
        </w:rPr>
        <w:t xml:space="preserve">ocation </w:t>
      </w:r>
      <w:r w:rsidR="13B9B38E" w:rsidRPr="460BB565">
        <w:rPr>
          <w:i/>
        </w:rPr>
        <w:t>I</w:t>
      </w:r>
      <w:r w:rsidR="0A967085" w:rsidRPr="460BB565">
        <w:rPr>
          <w:i/>
        </w:rPr>
        <w:t>nformation</w:t>
      </w:r>
      <w:r w:rsidR="26B06899" w:rsidRPr="460BB565">
        <w:t>, as in legacy</w:t>
      </w:r>
      <w:r w:rsidR="704ADF60" w:rsidRPr="460BB565">
        <w:t>.</w:t>
      </w:r>
      <w:bookmarkEnd w:id="27"/>
    </w:p>
    <w:p w14:paraId="15BF0DA2" w14:textId="77777777" w:rsidR="2012A6DA" w:rsidRDefault="2012A6DA" w:rsidP="2012A6DA">
      <w:pPr>
        <w:rPr>
          <w:b/>
          <w:bCs/>
        </w:rPr>
      </w:pPr>
    </w:p>
    <w:p w14:paraId="4CB5863E" w14:textId="1415C008" w:rsidR="1EB2AD43" w:rsidRDefault="1EB2AD43" w:rsidP="00D00037">
      <w:pPr>
        <w:pStyle w:val="NORMALTdocNokia"/>
      </w:pPr>
      <w:r>
        <w:t>To perform the desired inference operation</w:t>
      </w:r>
      <w:r w:rsidR="3659A08E">
        <w:t xml:space="preserve"> in Case 1</w:t>
      </w:r>
      <w:r w:rsidR="00EC4124">
        <w:t xml:space="preserve"> direct AI</w:t>
      </w:r>
      <w:r w:rsidR="005F79DB">
        <w:t>/</w:t>
      </w:r>
      <w:r w:rsidR="00EC4124">
        <w:t>ML</w:t>
      </w:r>
      <w:r w:rsidR="002E1608">
        <w:t xml:space="preserve"> positioning</w:t>
      </w:r>
      <w:r>
        <w:t>, the target UE needs to</w:t>
      </w:r>
      <w:r w:rsidR="246F359F">
        <w:t xml:space="preserve"> do measurements using the </w:t>
      </w:r>
      <w:r w:rsidR="394D45C6">
        <w:t xml:space="preserve">DL PRS transmissions from </w:t>
      </w:r>
      <w:r w:rsidR="00CB3AD7">
        <w:t xml:space="preserve">multiple </w:t>
      </w:r>
      <w:r w:rsidR="394D45C6">
        <w:t xml:space="preserve">TRPs. </w:t>
      </w:r>
      <w:r w:rsidR="0B37E255">
        <w:t>As in legacy DL positioning, t</w:t>
      </w:r>
      <w:r w:rsidR="58B16BD9">
        <w:t>he characteristics of DL PRS (e.g., bandwidth) could be determined by LMF, e.g., depending on the QoS requirements of the associated location request</w:t>
      </w:r>
      <w:r w:rsidR="106C3DC9">
        <w:t>,</w:t>
      </w:r>
      <w:r w:rsidR="79AC6EEA">
        <w:t xml:space="preserve"> as well as the </w:t>
      </w:r>
      <w:r w:rsidR="001079CC">
        <w:t>conditions reported by</w:t>
      </w:r>
      <w:r w:rsidR="79AC6EEA">
        <w:t xml:space="preserve"> UE</w:t>
      </w:r>
      <w:r w:rsidR="58B16BD9">
        <w:t>.</w:t>
      </w:r>
      <w:r w:rsidR="006E3C7D">
        <w:t xml:space="preserve"> In addition, </w:t>
      </w:r>
      <w:r w:rsidR="205F7845">
        <w:t>LMF</w:t>
      </w:r>
      <w:r w:rsidR="394D45C6">
        <w:t xml:space="preserve"> can </w:t>
      </w:r>
      <w:r w:rsidR="205F7845">
        <w:t xml:space="preserve">then inform the </w:t>
      </w:r>
      <w:r w:rsidR="394D45C6">
        <w:t xml:space="preserve">UE about the </w:t>
      </w:r>
      <w:r w:rsidR="429C2B7D">
        <w:t>determined</w:t>
      </w:r>
      <w:r w:rsidR="394D45C6">
        <w:t xml:space="preserve"> DL PRS configuration </w:t>
      </w:r>
      <w:r w:rsidR="6D0BFF22">
        <w:t xml:space="preserve">by </w:t>
      </w:r>
      <w:proofErr w:type="gramStart"/>
      <w:r w:rsidR="6D0BFF22">
        <w:t>providing</w:t>
      </w:r>
      <w:r w:rsidR="394D45C6">
        <w:t xml:space="preserve"> assistance</w:t>
      </w:r>
      <w:proofErr w:type="gramEnd"/>
      <w:r w:rsidR="394D45C6">
        <w:t xml:space="preserve"> data.</w:t>
      </w:r>
    </w:p>
    <w:p w14:paraId="370E85DE" w14:textId="6E583406" w:rsidR="2012A6DA" w:rsidRDefault="2012A6DA"/>
    <w:p w14:paraId="4CAE2957" w14:textId="01CA71B1" w:rsidR="1EB2AD43" w:rsidRPr="0016196A" w:rsidRDefault="00D71F6C" w:rsidP="00D2556A">
      <w:pPr>
        <w:pStyle w:val="Proposalstylenokia2023"/>
      </w:pPr>
      <w:bookmarkStart w:id="28" w:name="_Toc159231861"/>
      <w:r w:rsidRPr="460BB565">
        <w:t xml:space="preserve">RAN1 to consider in the normative work for </w:t>
      </w:r>
      <w:r w:rsidR="78BE6212" w:rsidRPr="460BB565">
        <w:t>inference i</w:t>
      </w:r>
      <w:r w:rsidR="1EB2AD43" w:rsidRPr="460BB565">
        <w:t xml:space="preserve">n Case </w:t>
      </w:r>
      <w:r w:rsidR="220CF799" w:rsidRPr="460BB565">
        <w:t>1</w:t>
      </w:r>
      <w:r w:rsidRPr="460BB565">
        <w:t xml:space="preserve"> </w:t>
      </w:r>
      <w:r w:rsidR="00134D25">
        <w:t xml:space="preserve">AI/ML </w:t>
      </w:r>
      <w:r w:rsidR="007629F3" w:rsidRPr="460BB565">
        <w:t>positioning</w:t>
      </w:r>
      <w:r w:rsidRPr="460BB565">
        <w:t xml:space="preserve"> inference that</w:t>
      </w:r>
      <w:r w:rsidR="1EB2AD43" w:rsidRPr="460BB565">
        <w:t xml:space="preserve"> </w:t>
      </w:r>
      <w:r w:rsidR="238AC331" w:rsidRPr="460BB565">
        <w:t xml:space="preserve">LMF informs </w:t>
      </w:r>
      <w:r w:rsidR="1EB2AD43" w:rsidRPr="460BB565">
        <w:t xml:space="preserve">the target UE </w:t>
      </w:r>
      <w:r w:rsidR="7BBC7506" w:rsidRPr="460BB565">
        <w:t>about the</w:t>
      </w:r>
      <w:r w:rsidR="1EB2AD43" w:rsidRPr="460BB565">
        <w:t xml:space="preserve"> configured </w:t>
      </w:r>
      <w:r w:rsidR="7BBC7506" w:rsidRPr="460BB565">
        <w:t>DL PRS</w:t>
      </w:r>
      <w:r w:rsidR="1EB2AD43" w:rsidRPr="460BB565">
        <w:t xml:space="preserve"> as</w:t>
      </w:r>
      <w:r w:rsidR="00204B56" w:rsidRPr="460BB565">
        <w:t xml:space="preserve"> it is done</w:t>
      </w:r>
      <w:r w:rsidR="1EB2AD43" w:rsidRPr="460BB565">
        <w:t xml:space="preserve"> in legacy </w:t>
      </w:r>
      <w:r w:rsidR="28CCBEBA" w:rsidRPr="460BB565">
        <w:t>D</w:t>
      </w:r>
      <w:r w:rsidR="1EB2AD43" w:rsidRPr="460BB565">
        <w:t>L positioning.</w:t>
      </w:r>
      <w:bookmarkEnd w:id="28"/>
    </w:p>
    <w:p w14:paraId="3758FE31" w14:textId="3874619C" w:rsidR="092402B1" w:rsidRDefault="092402B1" w:rsidP="092402B1">
      <w:pPr>
        <w:rPr>
          <w:b/>
          <w:bCs/>
        </w:rPr>
      </w:pPr>
    </w:p>
    <w:p w14:paraId="0FADCA10" w14:textId="09469982" w:rsidR="00E53A8D" w:rsidRDefault="085860EE" w:rsidP="00527CCC">
      <w:pPr>
        <w:pStyle w:val="NORMALTdocNokia"/>
      </w:pPr>
      <w:r w:rsidRPr="1A85ECAB">
        <w:rPr>
          <w:rFonts w:eastAsia="Calibri"/>
        </w:rPr>
        <w:t xml:space="preserve">While LMF may be aware of all </w:t>
      </w:r>
      <w:r w:rsidR="3B5947FD" w:rsidRPr="1A85ECAB">
        <w:rPr>
          <w:rFonts w:eastAsia="Calibri"/>
        </w:rPr>
        <w:t xml:space="preserve">the </w:t>
      </w:r>
      <w:r w:rsidRPr="1A85ECAB">
        <w:rPr>
          <w:rFonts w:eastAsia="Calibri"/>
        </w:rPr>
        <w:t xml:space="preserve">functionalities that the UE is capable of, e.g., via LPP capability signaling, LMF still needs to select </w:t>
      </w:r>
      <w:r w:rsidR="4DDEE9BB" w:rsidRPr="1BA05331">
        <w:rPr>
          <w:rFonts w:eastAsia="Calibri"/>
        </w:rPr>
        <w:t xml:space="preserve">a </w:t>
      </w:r>
      <w:r w:rsidR="4DDEE9BB" w:rsidRPr="2CCE4DCB">
        <w:rPr>
          <w:rFonts w:eastAsia="Calibri"/>
        </w:rPr>
        <w:t xml:space="preserve">certain </w:t>
      </w:r>
      <w:r w:rsidR="4DDEE9BB" w:rsidRPr="0C24F375">
        <w:rPr>
          <w:rFonts w:eastAsia="Calibri"/>
        </w:rPr>
        <w:t>functionality</w:t>
      </w:r>
      <w:r w:rsidRPr="1A85ECAB">
        <w:rPr>
          <w:rFonts w:eastAsia="Calibri"/>
        </w:rPr>
        <w:t xml:space="preserve"> for inference in Case 1 for a given location estimate.</w:t>
      </w:r>
      <w:r w:rsidR="00470D7E">
        <w:rPr>
          <w:rFonts w:eastAsia="Calibri"/>
        </w:rPr>
        <w:t xml:space="preserve"> T</w:t>
      </w:r>
      <w:r w:rsidR="6BAE1F23" w:rsidRPr="4A8E7F6B">
        <w:rPr>
          <w:rFonts w:eastAsia="Calibri"/>
        </w:rPr>
        <w:t>o assist in selection of ML fu</w:t>
      </w:r>
      <w:r w:rsidR="74B30CBB" w:rsidRPr="4A8E7F6B">
        <w:rPr>
          <w:rFonts w:eastAsia="Calibri"/>
        </w:rPr>
        <w:t>nctionality</w:t>
      </w:r>
      <w:r w:rsidR="6FCAD3A3" w:rsidRPr="65D0F101">
        <w:rPr>
          <w:rFonts w:eastAsia="Calibri"/>
        </w:rPr>
        <w:t xml:space="preserve"> by LMF, </w:t>
      </w:r>
      <w:r w:rsidR="57584335">
        <w:t xml:space="preserve">UE </w:t>
      </w:r>
      <w:r w:rsidR="00191910">
        <w:t>reports to</w:t>
      </w:r>
      <w:r w:rsidR="57584335">
        <w:t xml:space="preserve"> LMF about its </w:t>
      </w:r>
      <w:r w:rsidR="00F1249F">
        <w:t>conditions</w:t>
      </w:r>
      <w:r w:rsidR="57584335">
        <w:t xml:space="preserve"> ML-related resource</w:t>
      </w:r>
      <w:r w:rsidR="00A03DFB">
        <w:t xml:space="preserve"> requirements and/or its resource</w:t>
      </w:r>
      <w:r w:rsidR="57584335">
        <w:t xml:space="preserve"> availability</w:t>
      </w:r>
      <w:r w:rsidR="00C67186">
        <w:t xml:space="preserve">. </w:t>
      </w:r>
      <w:r w:rsidR="57584335" w:rsidRPr="00C67186">
        <w:rPr>
          <w:rFonts w:eastAsia="Calibri"/>
        </w:rPr>
        <w:t xml:space="preserve">Similarly, </w:t>
      </w:r>
      <w:r w:rsidR="0C35D0A5" w:rsidRPr="00C67186">
        <w:rPr>
          <w:rFonts w:eastAsia="Calibri"/>
        </w:rPr>
        <w:t xml:space="preserve">UE may </w:t>
      </w:r>
      <w:r w:rsidR="00C67186">
        <w:rPr>
          <w:rFonts w:eastAsia="Calibri"/>
        </w:rPr>
        <w:t xml:space="preserve">inform LMF </w:t>
      </w:r>
      <w:r w:rsidR="002F07A9">
        <w:rPr>
          <w:rFonts w:eastAsia="Calibri"/>
        </w:rPr>
        <w:t>about</w:t>
      </w:r>
      <w:r w:rsidR="4A5E0A29" w:rsidRPr="00C67186">
        <w:rPr>
          <w:rFonts w:eastAsia="Calibri"/>
        </w:rPr>
        <w:t xml:space="preserve"> expected QoS performance (e.g., latency, accuracy), monitoring requirements (e.g., frequency and duration)</w:t>
      </w:r>
      <w:r w:rsidR="4A5E0A29" w:rsidRPr="00C67186">
        <w:t>.</w:t>
      </w:r>
      <w:r w:rsidR="1DA89254">
        <w:t xml:space="preserve"> </w:t>
      </w:r>
      <w:r w:rsidR="1DA89254" w:rsidRPr="55E074AB">
        <w:rPr>
          <w:rFonts w:eastAsia="Calibri"/>
        </w:rPr>
        <w:t>Alternativel</w:t>
      </w:r>
      <w:r w:rsidR="4A5E0A29" w:rsidRPr="55E074AB">
        <w:rPr>
          <w:rFonts w:eastAsia="Calibri"/>
        </w:rPr>
        <w:t>y</w:t>
      </w:r>
      <w:r w:rsidR="4A5E0A29" w:rsidRPr="4A8E7F6B">
        <w:rPr>
          <w:rFonts w:eastAsia="Calibri"/>
        </w:rPr>
        <w:t xml:space="preserve">, </w:t>
      </w:r>
      <w:r w:rsidR="4A5E0A29" w:rsidRPr="00AD2EA3">
        <w:rPr>
          <w:rFonts w:eastAsia="Calibri"/>
        </w:rPr>
        <w:t xml:space="preserve">UE may indicate any preference (order) among different functionalities </w:t>
      </w:r>
      <w:r w:rsidR="00026767">
        <w:rPr>
          <w:rFonts w:eastAsia="Calibri"/>
        </w:rPr>
        <w:t>to</w:t>
      </w:r>
      <w:r w:rsidR="4A5E0A29" w:rsidRPr="00AD2EA3">
        <w:rPr>
          <w:rFonts w:eastAsia="Calibri"/>
        </w:rPr>
        <w:t xml:space="preserve"> the LMF</w:t>
      </w:r>
      <w:r w:rsidR="4A5E0A29" w:rsidRPr="00807FB5">
        <w:rPr>
          <w:rFonts w:eastAsia="Calibri"/>
        </w:rPr>
        <w:t xml:space="preserve"> to select from</w:t>
      </w:r>
      <w:r w:rsidR="0010108C" w:rsidRPr="00AD2EA3">
        <w:rPr>
          <w:rFonts w:eastAsia="Calibri"/>
        </w:rPr>
        <w:t>, however, the final decision</w:t>
      </w:r>
      <w:r w:rsidR="00807FB5" w:rsidRPr="00AD2EA3">
        <w:rPr>
          <w:rFonts w:eastAsia="Calibri"/>
        </w:rPr>
        <w:t xml:space="preserve"> is up to the LMF</w:t>
      </w:r>
      <w:r w:rsidR="4A5E0A29" w:rsidRPr="4A8E7F6B">
        <w:rPr>
          <w:rFonts w:eastAsia="Calibri"/>
        </w:rPr>
        <w:t>.</w:t>
      </w:r>
      <w:r w:rsidR="0BE6EA92">
        <w:t xml:space="preserve"> In turn, LMF would request or prioritize different </w:t>
      </w:r>
      <w:r w:rsidR="00026767">
        <w:t>AI/</w:t>
      </w:r>
      <w:r w:rsidR="0BE6EA92">
        <w:t>ML functionalities at UE, depending on resource demand and supply at a given time, thus reducing the chance of getting no or inaccurate positioning estimations.</w:t>
      </w:r>
      <w:r w:rsidR="0054637C">
        <w:t xml:space="preserve"> However, it is important to remark th</w:t>
      </w:r>
      <w:r w:rsidR="001E0DBC">
        <w:t>e following:</w:t>
      </w:r>
    </w:p>
    <w:p w14:paraId="220375A9" w14:textId="5B740855" w:rsidR="001E0DBC" w:rsidRPr="00527CCC" w:rsidRDefault="001E0DBC" w:rsidP="00213058">
      <w:pPr>
        <w:pStyle w:val="NORMALTdocNokia"/>
        <w:numPr>
          <w:ilvl w:val="0"/>
          <w:numId w:val="15"/>
        </w:numPr>
      </w:pPr>
      <w:r w:rsidRPr="00527CCC">
        <w:t>No reconfiguration is expected based on the preferred indications coming from the UE,</w:t>
      </w:r>
    </w:p>
    <w:p w14:paraId="1F12A221" w14:textId="021F1C90" w:rsidR="001E0DBC" w:rsidRPr="00527CCC" w:rsidRDefault="00DF7E72" w:rsidP="00213058">
      <w:pPr>
        <w:pStyle w:val="NORMALTdocNokia"/>
        <w:numPr>
          <w:ilvl w:val="0"/>
          <w:numId w:val="15"/>
        </w:numPr>
      </w:pPr>
      <w:r w:rsidRPr="00527CCC">
        <w:t>The LMF can also discard the UE indications on preferred functionalities as LMF has</w:t>
      </w:r>
      <w:r w:rsidR="00274D12" w:rsidRPr="00527CCC">
        <w:t xml:space="preserve"> the overall view</w:t>
      </w:r>
      <w:r w:rsidR="00BF0E12" w:rsidRPr="00527CCC">
        <w:t xml:space="preserve">. In some </w:t>
      </w:r>
      <w:r w:rsidR="00554419" w:rsidRPr="00527CCC">
        <w:t>cases,</w:t>
      </w:r>
      <w:r w:rsidR="00BF0E12" w:rsidRPr="00527CCC">
        <w:t xml:space="preserve"> UE indication may be useful</w:t>
      </w:r>
      <w:r w:rsidR="00F55F09" w:rsidRPr="00527CCC">
        <w:t xml:space="preserve"> </w:t>
      </w:r>
      <w:r w:rsidR="005110EB" w:rsidRPr="00527CCC">
        <w:t>to operate amon</w:t>
      </w:r>
      <w:r w:rsidR="00F651A6" w:rsidRPr="00527CCC">
        <w:t>g</w:t>
      </w:r>
      <w:r w:rsidR="005110EB" w:rsidRPr="00527CCC">
        <w:t xml:space="preserve"> already configured functionalities,</w:t>
      </w:r>
    </w:p>
    <w:p w14:paraId="3D2D6549" w14:textId="5F6382A0" w:rsidR="00E53A8D" w:rsidRDefault="00E53A8D" w:rsidP="037EEB35">
      <w:pPr>
        <w:jc w:val="both"/>
        <w:rPr>
          <w:rFonts w:ascii="Calibri" w:eastAsia="Calibri" w:hAnsi="Calibri" w:cs="Calibri"/>
          <w:b/>
          <w:bCs/>
        </w:rPr>
      </w:pPr>
    </w:p>
    <w:p w14:paraId="7F31909C" w14:textId="5116969D" w:rsidR="00E53A8D" w:rsidRPr="0016196A" w:rsidRDefault="003F3126" w:rsidP="00AD2EA3">
      <w:pPr>
        <w:pStyle w:val="Proposalstylenokia2023"/>
      </w:pPr>
      <w:bookmarkStart w:id="29" w:name="_Toc159231862"/>
      <w:r>
        <w:t>In case 1 direct AI</w:t>
      </w:r>
      <w:r w:rsidR="00DD6BA4">
        <w:t>/</w:t>
      </w:r>
      <w:r>
        <w:t>ML</w:t>
      </w:r>
      <w:r w:rsidR="00DD6BA4">
        <w:t xml:space="preserve"> positioning</w:t>
      </w:r>
      <w:r>
        <w:t xml:space="preserve">, for inference, </w:t>
      </w:r>
      <w:r w:rsidR="3144E614" w:rsidRPr="460BB565">
        <w:t xml:space="preserve">UE can assist LMF by </w:t>
      </w:r>
      <w:r w:rsidR="003A29E5">
        <w:t xml:space="preserve">reporting </w:t>
      </w:r>
      <w:r w:rsidR="003B5FE0">
        <w:t>conditions</w:t>
      </w:r>
      <w:r w:rsidR="00F81E6A">
        <w:t xml:space="preserve"> </w:t>
      </w:r>
      <w:r w:rsidR="3144E614" w:rsidRPr="460BB565">
        <w:t xml:space="preserve">associated </w:t>
      </w:r>
      <w:r w:rsidR="00B02418">
        <w:t xml:space="preserve">to UE capabilities and requirements </w:t>
      </w:r>
      <w:r w:rsidR="1BD6CC79" w:rsidRPr="460BB565">
        <w:t xml:space="preserve">(e.g., expected QoS, monitoring requirements, </w:t>
      </w:r>
      <w:r w:rsidR="7DBCB5C0" w:rsidRPr="460BB565">
        <w:t xml:space="preserve">ML-related resource </w:t>
      </w:r>
      <w:r w:rsidR="00DF383C" w:rsidRPr="460BB565">
        <w:t>requirements,</w:t>
      </w:r>
      <w:r w:rsidR="1BD6CC79" w:rsidRPr="460BB565">
        <w:t xml:space="preserve"> etc.)</w:t>
      </w:r>
      <w:r w:rsidR="3144E614" w:rsidRPr="460BB565">
        <w:t xml:space="preserve">, as well as </w:t>
      </w:r>
      <w:r w:rsidR="4A15697F" w:rsidRPr="460BB565">
        <w:t>any preference (order) among different functionalities</w:t>
      </w:r>
      <w:r>
        <w:t xml:space="preserve"> </w:t>
      </w:r>
      <w:proofErr w:type="gramStart"/>
      <w:r>
        <w:t xml:space="preserve">in order </w:t>
      </w:r>
      <w:r w:rsidR="4A15697F" w:rsidRPr="460BB565">
        <w:t>to</w:t>
      </w:r>
      <w:proofErr w:type="gramEnd"/>
      <w:r w:rsidR="4A15697F" w:rsidRPr="460BB565">
        <w:t xml:space="preserve"> </w:t>
      </w:r>
      <w:r>
        <w:t xml:space="preserve">enable </w:t>
      </w:r>
      <w:r w:rsidRPr="460BB565">
        <w:t xml:space="preserve">LMF to properly </w:t>
      </w:r>
      <w:r>
        <w:t>make a</w:t>
      </w:r>
      <w:r w:rsidR="0052694F">
        <w:t>n</w:t>
      </w:r>
      <w:r>
        <w:t xml:space="preserve"> </w:t>
      </w:r>
      <w:r w:rsidR="00340324">
        <w:t xml:space="preserve">LCM </w:t>
      </w:r>
      <w:r w:rsidRPr="460BB565">
        <w:t>functionality</w:t>
      </w:r>
      <w:r>
        <w:t xml:space="preserve"> decision.</w:t>
      </w:r>
      <w:bookmarkEnd w:id="29"/>
    </w:p>
    <w:p w14:paraId="4B01BD51" w14:textId="33BD28A0" w:rsidR="00E53A8D" w:rsidRDefault="00E53A8D" w:rsidP="004768E6"/>
    <w:p w14:paraId="5ACF18F8" w14:textId="31F84CDF" w:rsidR="001528CA" w:rsidRDefault="001528CA" w:rsidP="0016196A">
      <w:pPr>
        <w:pStyle w:val="Heading2"/>
        <w:ind w:left="567"/>
      </w:pPr>
      <w:r>
        <w:t>Performance monitoring</w:t>
      </w:r>
      <w:r w:rsidR="004A1043">
        <w:t xml:space="preserve"> </w:t>
      </w:r>
    </w:p>
    <w:p w14:paraId="34A5BBE4" w14:textId="5EA535B5" w:rsidR="00E66BD0" w:rsidRDefault="00E66BD0" w:rsidP="003B4D47">
      <w:pPr>
        <w:pStyle w:val="NORMALTdocNokia"/>
      </w:pPr>
      <w:r w:rsidRPr="00B7141F">
        <w:t>During the</w:t>
      </w:r>
      <w:r>
        <w:t xml:space="preserve"> study item the evaluation and discussion on performance monitoring was not done extensively. The most important agreements between companies were limited </w:t>
      </w:r>
      <w:r w:rsidR="003B4D47">
        <w:t>on</w:t>
      </w:r>
      <w:r>
        <w:t xml:space="preserve"> list</w:t>
      </w:r>
      <w:r w:rsidR="00C92978">
        <w:t>ing</w:t>
      </w:r>
      <w:r>
        <w:t xml:space="preserve"> </w:t>
      </w:r>
      <w:r w:rsidR="00FA65CB">
        <w:t>potential</w:t>
      </w:r>
      <w:r>
        <w:t xml:space="preserve"> </w:t>
      </w:r>
      <w:r w:rsidR="00EB03E5">
        <w:t xml:space="preserve">monitoring </w:t>
      </w:r>
      <w:r>
        <w:t xml:space="preserve">metrics for different performance monitoring schemes (based on ground truth, without ground truth, based on </w:t>
      </w:r>
      <w:r w:rsidR="00B315F5">
        <w:t xml:space="preserve">model </w:t>
      </w:r>
      <w:r>
        <w:t>input and</w:t>
      </w:r>
      <w:r w:rsidR="0053661A">
        <w:t>/or</w:t>
      </w:r>
      <w:r>
        <w:t xml:space="preserve"> output). However, some details were missed</w:t>
      </w:r>
      <w:r w:rsidR="004637D3">
        <w:t>, including</w:t>
      </w:r>
      <w:r>
        <w:t xml:space="preserve"> defin</w:t>
      </w:r>
      <w:r w:rsidR="00C82D89">
        <w:t>ing the</w:t>
      </w:r>
      <w:r>
        <w:t xml:space="preserve"> entities responsible </w:t>
      </w:r>
      <w:r w:rsidR="0075513E">
        <w:t>for</w:t>
      </w:r>
      <w:r>
        <w:t xml:space="preserve"> </w:t>
      </w:r>
      <w:r w:rsidR="00690E88">
        <w:t>deriving the monitoring metric,</w:t>
      </w:r>
      <w:r w:rsidR="001F0520">
        <w:t xml:space="preserve"> </w:t>
      </w:r>
      <w:r w:rsidR="00C93D87">
        <w:t>reporting</w:t>
      </w:r>
      <w:r w:rsidR="00F7269E">
        <w:t>/collecting</w:t>
      </w:r>
      <w:r>
        <w:t xml:space="preserve"> </w:t>
      </w:r>
      <w:r w:rsidR="00F7269E">
        <w:t>necessary data</w:t>
      </w:r>
      <w:r w:rsidR="00012DB8">
        <w:t xml:space="preserve"> for monitoring</w:t>
      </w:r>
      <w:r>
        <w:t xml:space="preserve">, </w:t>
      </w:r>
      <w:r w:rsidR="00012DB8">
        <w:t xml:space="preserve">entities </w:t>
      </w:r>
      <w:r w:rsidR="00D3442C">
        <w:t>deriv</w:t>
      </w:r>
      <w:r w:rsidR="00E870E2">
        <w:t>ing</w:t>
      </w:r>
      <w:r w:rsidR="00D3442C">
        <w:t xml:space="preserve"> the monitoring metric</w:t>
      </w:r>
      <w:r w:rsidR="00034FE3">
        <w:t xml:space="preserve"> and associated signaling and procedures</w:t>
      </w:r>
      <w:r>
        <w:t>.</w:t>
      </w:r>
      <w:r w:rsidR="00B6596B">
        <w:t xml:space="preserve"> These important aspects are discussed in the following.</w:t>
      </w:r>
    </w:p>
    <w:p w14:paraId="07240671" w14:textId="77777777" w:rsidR="00B315F5" w:rsidRDefault="00B315F5">
      <w:pPr>
        <w:jc w:val="both"/>
      </w:pPr>
    </w:p>
    <w:p w14:paraId="10E240A9" w14:textId="77777777" w:rsidR="00D73614" w:rsidRDefault="00D73614" w:rsidP="00E66BD0">
      <w:pPr>
        <w:rPr>
          <w:lang w:val="en-GB" w:eastAsia="en-US"/>
        </w:rPr>
      </w:pPr>
    </w:p>
    <w:p w14:paraId="51DCBDD7" w14:textId="1727B3A1" w:rsidR="00EB55EA" w:rsidRDefault="40509EDB" w:rsidP="00AC6A85">
      <w:pPr>
        <w:pStyle w:val="Heading3"/>
        <w:ind w:left="851"/>
      </w:pPr>
      <w:r>
        <w:t>Definition of monitoring metric</w:t>
      </w:r>
      <w:r w:rsidR="00E15AF4">
        <w:t xml:space="preserve"> and necessary data to derive monitoring </w:t>
      </w:r>
      <w:proofErr w:type="gramStart"/>
      <w:r w:rsidR="00E15AF4">
        <w:t>metric</w:t>
      </w:r>
      <w:proofErr w:type="gramEnd"/>
    </w:p>
    <w:p w14:paraId="287901B9" w14:textId="65954C2C" w:rsidR="003D497D" w:rsidRPr="00BA1862" w:rsidRDefault="00ED0F70" w:rsidP="00F30C23">
      <w:pPr>
        <w:pStyle w:val="NORMALTdocNokia"/>
      </w:pPr>
      <w:r>
        <w:rPr>
          <w:lang w:val="en-GB" w:eastAsia="en-US"/>
        </w:rPr>
        <w:t xml:space="preserve">The monitoring metric is a numerical </w:t>
      </w:r>
      <w:r w:rsidR="00526057">
        <w:rPr>
          <w:lang w:val="en-GB" w:eastAsia="en-US"/>
        </w:rPr>
        <w:t>representation</w:t>
      </w:r>
      <w:r w:rsidR="00A803D4">
        <w:rPr>
          <w:lang w:val="en-GB" w:eastAsia="en-US"/>
        </w:rPr>
        <w:t xml:space="preserve"> </w:t>
      </w:r>
      <w:r w:rsidR="00AF2F6E">
        <w:rPr>
          <w:lang w:val="en-GB" w:eastAsia="en-US"/>
        </w:rPr>
        <w:t>that indicates t</w:t>
      </w:r>
      <w:r w:rsidR="001C58D0">
        <w:rPr>
          <w:lang w:val="en-GB" w:eastAsia="en-US"/>
        </w:rPr>
        <w:t>he</w:t>
      </w:r>
      <w:r w:rsidR="005F65D4">
        <w:rPr>
          <w:lang w:val="en-GB" w:eastAsia="en-US"/>
        </w:rPr>
        <w:t xml:space="preserve"> </w:t>
      </w:r>
      <w:r w:rsidR="00C3518C">
        <w:rPr>
          <w:lang w:val="en-GB" w:eastAsia="en-US"/>
        </w:rPr>
        <w:t xml:space="preserve">operability of </w:t>
      </w:r>
      <w:r w:rsidR="00814760">
        <w:rPr>
          <w:lang w:val="en-GB" w:eastAsia="en-US"/>
        </w:rPr>
        <w:t>one specific</w:t>
      </w:r>
      <w:r w:rsidR="000D6438">
        <w:rPr>
          <w:lang w:val="en-GB" w:eastAsia="en-US"/>
        </w:rPr>
        <w:t xml:space="preserve"> model</w:t>
      </w:r>
      <w:r w:rsidR="00D04D38">
        <w:rPr>
          <w:lang w:val="en-GB" w:eastAsia="en-US"/>
        </w:rPr>
        <w:t xml:space="preserve"> under the </w:t>
      </w:r>
      <w:r w:rsidR="00814760">
        <w:rPr>
          <w:lang w:val="en-GB" w:eastAsia="en-US"/>
        </w:rPr>
        <w:t>functionalit</w:t>
      </w:r>
      <w:r w:rsidR="001822CC">
        <w:rPr>
          <w:lang w:val="en-GB" w:eastAsia="en-US"/>
        </w:rPr>
        <w:t>y</w:t>
      </w:r>
      <w:r w:rsidR="00D04D38">
        <w:rPr>
          <w:lang w:val="en-GB" w:eastAsia="en-US"/>
        </w:rPr>
        <w:t xml:space="preserve"> framework</w:t>
      </w:r>
      <w:r w:rsidR="003F2D26">
        <w:rPr>
          <w:lang w:val="en-GB" w:eastAsia="en-US"/>
        </w:rPr>
        <w:t>.</w:t>
      </w:r>
      <w:r w:rsidR="003D497D">
        <w:rPr>
          <w:lang w:val="en-GB" w:eastAsia="en-US"/>
        </w:rPr>
        <w:t xml:space="preserve"> The metric </w:t>
      </w:r>
      <w:r w:rsidR="00D652AB">
        <w:rPr>
          <w:lang w:val="en-GB" w:eastAsia="en-US"/>
        </w:rPr>
        <w:t xml:space="preserve">definition and necessary data required to derive the </w:t>
      </w:r>
      <w:r w:rsidR="005E14CA">
        <w:rPr>
          <w:lang w:val="en-GB" w:eastAsia="en-US"/>
        </w:rPr>
        <w:t xml:space="preserve">monitoring </w:t>
      </w:r>
      <w:r w:rsidR="00D652AB">
        <w:rPr>
          <w:lang w:val="en-GB" w:eastAsia="en-US"/>
        </w:rPr>
        <w:t xml:space="preserve">metric </w:t>
      </w:r>
      <w:r w:rsidR="003D497D">
        <w:rPr>
          <w:lang w:val="en-GB" w:eastAsia="en-US"/>
        </w:rPr>
        <w:t>would depend on whether ground truth associated with model output is utilized</w:t>
      </w:r>
      <w:r w:rsidR="00435258">
        <w:rPr>
          <w:lang w:val="en-GB" w:eastAsia="en-US"/>
        </w:rPr>
        <w:t xml:space="preserve"> and/or av</w:t>
      </w:r>
      <w:r w:rsidR="00D652AB">
        <w:rPr>
          <w:lang w:val="en-GB" w:eastAsia="en-US"/>
        </w:rPr>
        <w:t>ailable</w:t>
      </w:r>
      <w:r w:rsidR="003D497D">
        <w:rPr>
          <w:lang w:val="en-GB" w:eastAsia="en-US"/>
        </w:rPr>
        <w:t xml:space="preserve"> for monitoring.</w:t>
      </w:r>
      <w:r w:rsidR="002E0E4F">
        <w:rPr>
          <w:lang w:val="en-GB" w:eastAsia="en-US"/>
        </w:rPr>
        <w:t xml:space="preserve"> In this regard, we organize the discussion on monitoring on two well defined</w:t>
      </w:r>
      <w:r w:rsidR="00A27355">
        <w:rPr>
          <w:lang w:val="en-GB" w:eastAsia="en-US"/>
        </w:rPr>
        <w:t xml:space="preserve"> approaches, one for monitoring based on ground-truth labels, and another one for monitoring without ground-truth labels.</w:t>
      </w:r>
    </w:p>
    <w:p w14:paraId="68B6DDF4" w14:textId="77777777" w:rsidR="00F272C0" w:rsidRDefault="00F272C0" w:rsidP="00F272C0">
      <w:pPr>
        <w:rPr>
          <w:highlight w:val="yellow"/>
          <w:lang w:eastAsia="en-US"/>
        </w:rPr>
      </w:pPr>
    </w:p>
    <w:p w14:paraId="11A37B88" w14:textId="7BBBBFE0" w:rsidR="003213C0" w:rsidRDefault="00B245EF" w:rsidP="003213C0">
      <w:pPr>
        <w:pStyle w:val="Heading4"/>
      </w:pPr>
      <w:r>
        <w:t>M</w:t>
      </w:r>
      <w:r w:rsidR="003213C0" w:rsidRPr="002A4707">
        <w:t xml:space="preserve">onitoring </w:t>
      </w:r>
      <w:r w:rsidR="00D5469D">
        <w:t xml:space="preserve">based on </w:t>
      </w:r>
      <w:r w:rsidR="003213C0" w:rsidRPr="002A4707">
        <w:t xml:space="preserve">ground-truth </w:t>
      </w:r>
      <w:proofErr w:type="gramStart"/>
      <w:r w:rsidR="003213C0" w:rsidRPr="002A4707">
        <w:t>label</w:t>
      </w:r>
      <w:r w:rsidR="003213C0">
        <w:t>s</w:t>
      </w:r>
      <w:proofErr w:type="gramEnd"/>
      <w:r w:rsidR="003213C0" w:rsidRPr="002A4707">
        <w:t xml:space="preserve"> </w:t>
      </w:r>
    </w:p>
    <w:p w14:paraId="06849699" w14:textId="31A814A3" w:rsidR="00F37B05" w:rsidRDefault="00203295" w:rsidP="00F76C38">
      <w:pPr>
        <w:pStyle w:val="NORMALTdocNokia"/>
      </w:pPr>
      <w:r>
        <w:rPr>
          <w:lang w:val="en-GB" w:eastAsia="en-US"/>
        </w:rPr>
        <w:t xml:space="preserve">In </w:t>
      </w:r>
      <w:r w:rsidR="000A7A40">
        <w:rPr>
          <w:lang w:val="en-GB" w:eastAsia="en-US"/>
        </w:rPr>
        <w:t xml:space="preserve">some </w:t>
      </w:r>
      <w:r>
        <w:rPr>
          <w:lang w:val="en-GB" w:eastAsia="en-US"/>
        </w:rPr>
        <w:t>scenarios</w:t>
      </w:r>
      <w:r w:rsidR="000A7A40">
        <w:rPr>
          <w:lang w:val="en-GB" w:eastAsia="en-US"/>
        </w:rPr>
        <w:t>,</w:t>
      </w:r>
      <w:r w:rsidR="00847151">
        <w:rPr>
          <w:lang w:val="en-GB" w:eastAsia="en-US"/>
        </w:rPr>
        <w:t xml:space="preserve"> ground truth information (or its approximation)</w:t>
      </w:r>
      <w:r w:rsidR="000A7A40">
        <w:rPr>
          <w:lang w:val="en-GB" w:eastAsia="en-US"/>
        </w:rPr>
        <w:t xml:space="preserve">, </w:t>
      </w:r>
      <w:r w:rsidR="00847151">
        <w:rPr>
          <w:lang w:val="en-GB" w:eastAsia="en-US"/>
        </w:rPr>
        <w:t>e.g., from</w:t>
      </w:r>
      <w:r>
        <w:rPr>
          <w:lang w:val="en-GB" w:eastAsia="en-US"/>
        </w:rPr>
        <w:t xml:space="preserve"> PRU</w:t>
      </w:r>
      <w:r w:rsidR="000A7A40">
        <w:rPr>
          <w:lang w:val="en-GB" w:eastAsia="en-US"/>
        </w:rPr>
        <w:t xml:space="preserve">, might be </w:t>
      </w:r>
      <w:r>
        <w:rPr>
          <w:lang w:val="en-GB" w:eastAsia="en-US"/>
        </w:rPr>
        <w:t>available</w:t>
      </w:r>
      <w:r w:rsidR="00250802">
        <w:rPr>
          <w:lang w:val="en-GB" w:eastAsia="en-US"/>
        </w:rPr>
        <w:t xml:space="preserve"> to </w:t>
      </w:r>
      <w:r w:rsidR="00EE28B8">
        <w:rPr>
          <w:lang w:val="en-GB" w:eastAsia="en-US"/>
        </w:rPr>
        <w:t>derive</w:t>
      </w:r>
      <w:r>
        <w:rPr>
          <w:lang w:val="en-GB" w:eastAsia="en-US"/>
        </w:rPr>
        <w:t xml:space="preserve"> </w:t>
      </w:r>
      <w:r w:rsidR="00922A16">
        <w:rPr>
          <w:lang w:val="en-GB" w:eastAsia="en-US"/>
        </w:rPr>
        <w:t>the</w:t>
      </w:r>
      <w:r>
        <w:rPr>
          <w:lang w:val="en-GB" w:eastAsia="en-US"/>
        </w:rPr>
        <w:t xml:space="preserve"> monitoring metric. Specifically, </w:t>
      </w:r>
      <w:r w:rsidR="00F37B05">
        <w:rPr>
          <w:lang w:val="en-GB" w:eastAsia="en-US"/>
        </w:rPr>
        <w:t>in</w:t>
      </w:r>
      <w:r w:rsidRPr="005C7172">
        <w:rPr>
          <w:lang w:val="en-GB" w:eastAsia="en-US"/>
        </w:rPr>
        <w:t xml:space="preserve"> </w:t>
      </w:r>
      <w:r w:rsidR="00F37B05">
        <w:rPr>
          <w:lang w:val="en-GB" w:eastAsia="en-US"/>
        </w:rPr>
        <w:t>C</w:t>
      </w:r>
      <w:r w:rsidRPr="005C7172">
        <w:rPr>
          <w:lang w:val="en-GB" w:eastAsia="en-US"/>
        </w:rPr>
        <w:t>ase</w:t>
      </w:r>
      <w:r w:rsidRPr="005C7172">
        <w:t xml:space="preserve"> 1, </w:t>
      </w:r>
      <w:r w:rsidR="0088228F">
        <w:t>statistic</w:t>
      </w:r>
      <w:r w:rsidR="00585195">
        <w:t>al difference</w:t>
      </w:r>
      <w:r w:rsidR="0088228F">
        <w:t xml:space="preserve"> of the</w:t>
      </w:r>
      <w:r w:rsidR="0043427C">
        <w:t xml:space="preserve"> target UE</w:t>
      </w:r>
      <w:r w:rsidRPr="005C7172">
        <w:t xml:space="preserve"> </w:t>
      </w:r>
      <w:r w:rsidR="00BF59C4">
        <w:t>inference output using measurements collected from PRU</w:t>
      </w:r>
      <w:r w:rsidR="0086538C">
        <w:t>s</w:t>
      </w:r>
      <w:r w:rsidR="00230828">
        <w:t xml:space="preserve"> can be compared with PRU</w:t>
      </w:r>
      <w:r w:rsidR="0086538C">
        <w:t>s</w:t>
      </w:r>
      <w:r w:rsidR="00230828">
        <w:t xml:space="preserve"> </w:t>
      </w:r>
      <w:r w:rsidR="00766084">
        <w:t xml:space="preserve">location, such as in terms of </w:t>
      </w:r>
      <w:r w:rsidR="00197B81">
        <w:t>mean square error</w:t>
      </w:r>
      <w:r w:rsidR="003B1E5D">
        <w:t xml:space="preserve"> (MSE)</w:t>
      </w:r>
      <w:r w:rsidR="00B40317">
        <w:t>.</w:t>
      </w:r>
      <w:r w:rsidR="00A729C8">
        <w:t xml:space="preserve"> </w:t>
      </w:r>
    </w:p>
    <w:p w14:paraId="78C05303" w14:textId="77777777" w:rsidR="0019741F" w:rsidRDefault="0019741F" w:rsidP="00203295"/>
    <w:p w14:paraId="419227E6" w14:textId="7937B911" w:rsidR="006439B1" w:rsidRDefault="006439B1" w:rsidP="00D648B0">
      <w:pPr>
        <w:pStyle w:val="Observationstylenokia2023"/>
      </w:pPr>
      <w:bookmarkStart w:id="30" w:name="_Toc159231757"/>
      <w:bookmarkStart w:id="31" w:name="_Toc159240757"/>
      <w:r>
        <w:t xml:space="preserve">In Case 1 </w:t>
      </w:r>
      <w:r w:rsidRPr="00E0769B">
        <w:t>direct AI/ML positioning</w:t>
      </w:r>
      <w:r>
        <w:t>, ground truth</w:t>
      </w:r>
      <w:r w:rsidR="00071565">
        <w:t xml:space="preserve"> label</w:t>
      </w:r>
      <w:r>
        <w:t xml:space="preserve"> (or its approximation) </w:t>
      </w:r>
      <w:r w:rsidR="00071565">
        <w:t>relates to location coordinates</w:t>
      </w:r>
      <w:r>
        <w:t>.</w:t>
      </w:r>
      <w:bookmarkEnd w:id="30"/>
      <w:bookmarkEnd w:id="31"/>
    </w:p>
    <w:p w14:paraId="26EC5555" w14:textId="77777777" w:rsidR="006439B1" w:rsidRDefault="006439B1">
      <w:pPr>
        <w:rPr>
          <w:b/>
          <w:bCs/>
        </w:rPr>
      </w:pPr>
    </w:p>
    <w:p w14:paraId="457E31AA" w14:textId="7C11A2B3" w:rsidR="0067751F" w:rsidRPr="007719AF" w:rsidRDefault="0067751F" w:rsidP="00AD2EA3">
      <w:pPr>
        <w:pStyle w:val="Proposalstylenokia2023"/>
      </w:pPr>
      <w:bookmarkStart w:id="32" w:name="_Toc159231863"/>
      <w:r w:rsidRPr="460BB565">
        <w:t>In Case 1</w:t>
      </w:r>
      <w:r w:rsidR="00D97780" w:rsidRPr="460BB565">
        <w:t xml:space="preserve"> direct </w:t>
      </w:r>
      <w:r w:rsidR="00F82301" w:rsidRPr="460BB565">
        <w:t>AI/ML</w:t>
      </w:r>
      <w:r w:rsidR="00D97780" w:rsidRPr="460BB565">
        <w:t xml:space="preserve"> positioning</w:t>
      </w:r>
      <w:r w:rsidRPr="460BB565">
        <w:t>, performance metric based on provided ground truth label (or its approximation)</w:t>
      </w:r>
      <w:r w:rsidR="00514ABA" w:rsidRPr="460BB565">
        <w:t xml:space="preserve"> </w:t>
      </w:r>
      <w:r w:rsidR="00D11EAB" w:rsidRPr="460BB565">
        <w:t xml:space="preserve">is defined as the </w:t>
      </w:r>
      <w:r w:rsidR="0056584F" w:rsidRPr="460BB565">
        <w:t xml:space="preserve">statistical </w:t>
      </w:r>
      <w:r w:rsidR="00A2340A" w:rsidRPr="460BB565">
        <w:t>d</w:t>
      </w:r>
      <w:r w:rsidR="0056584F" w:rsidRPr="460BB565">
        <w:t xml:space="preserve">ifference (e.g., </w:t>
      </w:r>
      <w:r w:rsidR="00B47686" w:rsidRPr="460BB565">
        <w:t>MSE</w:t>
      </w:r>
      <w:r w:rsidR="0056584F" w:rsidRPr="460BB565">
        <w:t>)</w:t>
      </w:r>
      <w:r w:rsidRPr="460BB565">
        <w:t xml:space="preserve"> between ground truth label</w:t>
      </w:r>
      <w:r w:rsidR="00255384" w:rsidRPr="460BB565">
        <w:t xml:space="preserve"> and </w:t>
      </w:r>
      <w:r w:rsidR="00B37C71" w:rsidRPr="460BB565">
        <w:t>UE</w:t>
      </w:r>
      <w:r w:rsidR="00255384" w:rsidRPr="460BB565">
        <w:t xml:space="preserve"> inference output</w:t>
      </w:r>
      <w:r w:rsidR="00053559" w:rsidRPr="460BB565">
        <w:t xml:space="preserve">, where </w:t>
      </w:r>
      <w:r w:rsidR="00255384" w:rsidRPr="460BB565">
        <w:t xml:space="preserve">measurements associated </w:t>
      </w:r>
      <w:r w:rsidR="00514ABA" w:rsidRPr="460BB565">
        <w:t>with ground truth information</w:t>
      </w:r>
      <w:r w:rsidR="006C1EBE" w:rsidRPr="460BB565">
        <w:t xml:space="preserve"> can be used as </w:t>
      </w:r>
      <w:r w:rsidR="00C46D6A" w:rsidRPr="460BB565">
        <w:t>UE</w:t>
      </w:r>
      <w:r w:rsidR="006C1EBE" w:rsidRPr="460BB565">
        <w:t xml:space="preserve"> inference input</w:t>
      </w:r>
      <w:r w:rsidRPr="460BB565">
        <w:t>.</w:t>
      </w:r>
      <w:bookmarkEnd w:id="32"/>
      <w:r w:rsidRPr="460BB565">
        <w:t> </w:t>
      </w:r>
    </w:p>
    <w:p w14:paraId="2273E982" w14:textId="77777777" w:rsidR="0067751F" w:rsidRPr="00BB7538" w:rsidRDefault="0067751F" w:rsidP="0067751F">
      <w:pPr>
        <w:pStyle w:val="paragraph"/>
        <w:spacing w:before="0" w:beforeAutospacing="0" w:after="0" w:afterAutospacing="0"/>
        <w:textAlignment w:val="baseline"/>
        <w:rPr>
          <w:rFonts w:ascii="Segoe UI" w:hAnsi="Segoe UI" w:cs="Segoe UI"/>
          <w:b/>
          <w:bCs/>
          <w:sz w:val="18"/>
          <w:szCs w:val="18"/>
        </w:rPr>
      </w:pPr>
    </w:p>
    <w:p w14:paraId="4EFD0B24" w14:textId="7659B921" w:rsidR="001A2957" w:rsidRPr="00BB0EC6" w:rsidRDefault="00A65763" w:rsidP="00BB0EC6">
      <w:pPr>
        <w:pStyle w:val="NORMALTdocNokia"/>
      </w:pPr>
      <w:r w:rsidRPr="00BB0EC6">
        <w:t>Therefore, in Case 1</w:t>
      </w:r>
      <w:r w:rsidR="009B5FEC">
        <w:t xml:space="preserve"> direct AI/ML positioning</w:t>
      </w:r>
      <w:r w:rsidR="008355C0" w:rsidRPr="00BB0EC6">
        <w:t>,</w:t>
      </w:r>
      <w:r w:rsidRPr="00BB0EC6">
        <w:t xml:space="preserve"> f</w:t>
      </w:r>
      <w:r w:rsidR="001A2957" w:rsidRPr="00BB0EC6">
        <w:t>or monitoring with ground truth, following data would be necessary:</w:t>
      </w:r>
      <w:r w:rsidR="009B5FEC">
        <w:t xml:space="preserve"> </w:t>
      </w:r>
      <w:r w:rsidRPr="00BB0EC6">
        <w:t>measurements co</w:t>
      </w:r>
      <w:r w:rsidR="00A848C9" w:rsidRPr="00BB0EC6">
        <w:t>llected from PRU</w:t>
      </w:r>
      <w:r w:rsidRPr="00BB0EC6">
        <w:t>, i.e., RSRPP measurements</w:t>
      </w:r>
      <w:r w:rsidR="00800B48" w:rsidRPr="00BB0EC6">
        <w:t>;</w:t>
      </w:r>
      <w:r w:rsidR="009B5FEC">
        <w:t xml:space="preserve"> </w:t>
      </w:r>
      <w:r w:rsidR="001A2957" w:rsidRPr="00BB0EC6">
        <w:t xml:space="preserve">ground truth (or its approximation) </w:t>
      </w:r>
      <w:r w:rsidR="00566C91" w:rsidRPr="00BB0EC6">
        <w:t>for</w:t>
      </w:r>
      <w:r w:rsidR="001A2957" w:rsidRPr="00BB0EC6">
        <w:t xml:space="preserve"> UE location</w:t>
      </w:r>
      <w:r w:rsidR="00800B48" w:rsidRPr="00BB0EC6">
        <w:t>;</w:t>
      </w:r>
      <w:r w:rsidR="009B5FEC">
        <w:t xml:space="preserve"> and </w:t>
      </w:r>
      <w:r w:rsidR="001A2957" w:rsidRPr="00BB0EC6">
        <w:t>estimated UE location corresponding to UE inference output</w:t>
      </w:r>
      <w:r w:rsidR="00800B48" w:rsidRPr="00BB0EC6">
        <w:t>.</w:t>
      </w:r>
    </w:p>
    <w:p w14:paraId="5CA1336D" w14:textId="77777777" w:rsidR="001A2957" w:rsidRDefault="001A2957" w:rsidP="001A2957"/>
    <w:p w14:paraId="64965185" w14:textId="0E1C66C9" w:rsidR="001A2957" w:rsidRPr="0065358E" w:rsidRDefault="001A2957" w:rsidP="00AD2EA3">
      <w:pPr>
        <w:pStyle w:val="Proposalstylenokia2023"/>
      </w:pPr>
      <w:bookmarkStart w:id="33" w:name="_Toc159231864"/>
      <w:r w:rsidRPr="460BB565">
        <w:t>For Case 1</w:t>
      </w:r>
      <w:r w:rsidR="00596C88" w:rsidRPr="460BB565">
        <w:t xml:space="preserve"> direct </w:t>
      </w:r>
      <w:r w:rsidR="00F82301" w:rsidRPr="460BB565">
        <w:t>AI/ML</w:t>
      </w:r>
      <w:r w:rsidR="00596C88" w:rsidRPr="460BB565">
        <w:t xml:space="preserve"> positioning</w:t>
      </w:r>
      <w:r w:rsidRPr="460BB565">
        <w:t xml:space="preserve">, necessary data for performance monitoring with ground truth </w:t>
      </w:r>
      <w:r w:rsidR="00E11153" w:rsidRPr="460BB565">
        <w:t xml:space="preserve">label (or its approximation) </w:t>
      </w:r>
      <w:r w:rsidR="004470FE" w:rsidRPr="460BB565">
        <w:t>consists of at least</w:t>
      </w:r>
      <w:r w:rsidRPr="460BB565">
        <w:t xml:space="preserve">: </w:t>
      </w:r>
      <w:proofErr w:type="spellStart"/>
      <w:r w:rsidRPr="460BB565">
        <w:t>i</w:t>
      </w:r>
      <w:proofErr w:type="spellEnd"/>
      <w:r w:rsidRPr="460BB565">
        <w:t xml:space="preserve">) ground truth (or its approximation) </w:t>
      </w:r>
      <w:r w:rsidR="00731DAF" w:rsidRPr="460BB565">
        <w:t>collected from PRU or target UE</w:t>
      </w:r>
      <w:r w:rsidR="00621B22" w:rsidRPr="460BB565">
        <w:t>;</w:t>
      </w:r>
      <w:r w:rsidR="0065358E" w:rsidRPr="460BB565">
        <w:t xml:space="preserve"> </w:t>
      </w:r>
      <w:r w:rsidR="00621B22" w:rsidRPr="460BB565">
        <w:t>ii) measurements corresponding to model input, e</w:t>
      </w:r>
      <w:r w:rsidR="006C60F6" w:rsidRPr="460BB565">
        <w:t>.g.,</w:t>
      </w:r>
      <w:r w:rsidR="00621B22" w:rsidRPr="460BB565">
        <w:t xml:space="preserve"> </w:t>
      </w:r>
      <w:r w:rsidR="008237E8" w:rsidRPr="460BB565">
        <w:t>DL</w:t>
      </w:r>
      <w:r w:rsidR="00621B22" w:rsidRPr="460BB565">
        <w:t xml:space="preserve"> RSRPP measurements</w:t>
      </w:r>
      <w:r w:rsidR="006C60F6" w:rsidRPr="460BB565">
        <w:t xml:space="preserve"> collected from PRU</w:t>
      </w:r>
      <w:r w:rsidR="00621B22" w:rsidRPr="460BB565">
        <w:t>;</w:t>
      </w:r>
      <w:r w:rsidR="0065358E" w:rsidRPr="460BB565">
        <w:t xml:space="preserve"> </w:t>
      </w:r>
      <w:r w:rsidR="5BA35C5A" w:rsidRPr="460BB565">
        <w:t>and</w:t>
      </w:r>
      <w:r w:rsidR="0065358E" w:rsidRPr="460BB565">
        <w:t xml:space="preserve"> </w:t>
      </w:r>
      <w:r w:rsidRPr="460BB565">
        <w:t>ii</w:t>
      </w:r>
      <w:r w:rsidR="00525241" w:rsidRPr="460BB565">
        <w:t>i</w:t>
      </w:r>
      <w:r w:rsidRPr="460BB565">
        <w:t xml:space="preserve">) estimated UE location corresponding to UE </w:t>
      </w:r>
      <w:r w:rsidR="00270D4C" w:rsidRPr="460BB565">
        <w:t>inference output</w:t>
      </w:r>
      <w:r w:rsidR="00621B22" w:rsidRPr="460BB565">
        <w:t>.</w:t>
      </w:r>
      <w:bookmarkEnd w:id="33"/>
      <w:r w:rsidRPr="460BB565">
        <w:t xml:space="preserve"> </w:t>
      </w:r>
    </w:p>
    <w:p w14:paraId="75C245DD" w14:textId="77777777" w:rsidR="001A2957" w:rsidRPr="00E24B04" w:rsidRDefault="001A2957" w:rsidP="001A2957"/>
    <w:p w14:paraId="6B5483A9" w14:textId="44EB8629" w:rsidR="000C33A4" w:rsidRPr="003907F6" w:rsidRDefault="000C33A4" w:rsidP="003907F6">
      <w:pPr>
        <w:pStyle w:val="NORMALTdocNokia"/>
      </w:pPr>
      <w:r w:rsidRPr="003907F6">
        <w:t xml:space="preserve">To overcome the </w:t>
      </w:r>
      <w:r w:rsidR="004B6020">
        <w:t>lack</w:t>
      </w:r>
      <w:r w:rsidR="00E14442" w:rsidRPr="003907F6">
        <w:t xml:space="preserve"> of </w:t>
      </w:r>
      <w:r w:rsidRPr="003907F6">
        <w:t xml:space="preserve">ground truth and </w:t>
      </w:r>
      <w:r w:rsidR="009D27C8" w:rsidRPr="003907F6">
        <w:t xml:space="preserve">corresponding </w:t>
      </w:r>
      <w:r w:rsidRPr="003907F6">
        <w:t xml:space="preserve">measurements in </w:t>
      </w:r>
      <w:r w:rsidR="540F755F" w:rsidRPr="003907F6">
        <w:t>the real</w:t>
      </w:r>
      <w:r w:rsidRPr="003907F6">
        <w:t xml:space="preserve"> worl</w:t>
      </w:r>
      <w:r w:rsidR="007A6C09" w:rsidRPr="003907F6">
        <w:t>d</w:t>
      </w:r>
      <w:r w:rsidR="009D27C8" w:rsidRPr="003907F6">
        <w:t xml:space="preserve"> (e.g., due to no PRU </w:t>
      </w:r>
      <w:r w:rsidR="00840AD2">
        <w:t>availability</w:t>
      </w:r>
      <w:r w:rsidR="009D27C8" w:rsidRPr="003907F6">
        <w:t>)</w:t>
      </w:r>
      <w:r w:rsidRPr="003907F6">
        <w:t xml:space="preserve">, in </w:t>
      </w:r>
      <w:r w:rsidR="007A6C09" w:rsidRPr="003907F6">
        <w:t xml:space="preserve">one </w:t>
      </w:r>
      <w:r w:rsidRPr="003907F6">
        <w:t xml:space="preserve">option, </w:t>
      </w:r>
      <w:r w:rsidR="007A6C09" w:rsidRPr="003907F6">
        <w:t>the monitoring might be</w:t>
      </w:r>
      <w:r w:rsidRPr="003907F6">
        <w:t xml:space="preserve"> perform</w:t>
      </w:r>
      <w:r w:rsidR="007A6C09" w:rsidRPr="003907F6">
        <w:t>ed</w:t>
      </w:r>
      <w:r w:rsidRPr="003907F6">
        <w:t xml:space="preserve"> </w:t>
      </w:r>
      <w:r w:rsidR="00E14442" w:rsidRPr="003907F6">
        <w:t>using</w:t>
      </w:r>
      <w:r w:rsidRPr="003907F6">
        <w:t xml:space="preserve"> synthetic </w:t>
      </w:r>
      <w:r w:rsidR="007A6C09" w:rsidRPr="003907F6">
        <w:t>data (e.g., generated by simulation at the network side)</w:t>
      </w:r>
      <w:r w:rsidRPr="003907F6">
        <w:t>. For example, for Case 1</w:t>
      </w:r>
      <w:r w:rsidR="00FE301C">
        <w:t xml:space="preserve"> direct AI/ML positioning</w:t>
      </w:r>
      <w:r w:rsidRPr="003907F6">
        <w:t>, LMF instantiates a method</w:t>
      </w:r>
      <w:r w:rsidR="004B117A">
        <w:t xml:space="preserve"> to generate synthetic data</w:t>
      </w:r>
      <w:r w:rsidRPr="003907F6">
        <w:t xml:space="preserve"> (</w:t>
      </w:r>
      <w:r w:rsidR="004B117A">
        <w:t xml:space="preserve">e.g. using a </w:t>
      </w:r>
      <w:r w:rsidRPr="003907F6">
        <w:t xml:space="preserve">simulation setup) that models the actual network over which it has control. This includes the </w:t>
      </w:r>
      <w:proofErr w:type="spellStart"/>
      <w:r w:rsidRPr="003907F6">
        <w:t>gNB</w:t>
      </w:r>
      <w:proofErr w:type="spellEnd"/>
      <w:r w:rsidRPr="003907F6">
        <w:t xml:space="preserve">/TRP locations and the approximate coverage area of the </w:t>
      </w:r>
      <w:proofErr w:type="spellStart"/>
      <w:r w:rsidRPr="003907F6">
        <w:t>gNBs</w:t>
      </w:r>
      <w:proofErr w:type="spellEnd"/>
      <w:r w:rsidRPr="003907F6">
        <w:t xml:space="preserve">/TRPs, UE capability (e.g., FFT size, supported bandwidth, Ts, number of antennas supported). LMF </w:t>
      </w:r>
      <w:r w:rsidR="00B76BB9" w:rsidRPr="003907F6">
        <w:t>might</w:t>
      </w:r>
      <w:r w:rsidRPr="003907F6">
        <w:t xml:space="preserve"> </w:t>
      </w:r>
      <w:r w:rsidR="00376825" w:rsidRPr="003907F6">
        <w:t>provide</w:t>
      </w:r>
      <w:r w:rsidRPr="003907F6">
        <w:t xml:space="preserve"> ground truth </w:t>
      </w:r>
      <w:r w:rsidR="00AD0F68" w:rsidRPr="003907F6">
        <w:t>and measurements that were created</w:t>
      </w:r>
      <w:r w:rsidRPr="003907F6">
        <w:t xml:space="preserve"> synthetic</w:t>
      </w:r>
      <w:r w:rsidR="00AD0F68" w:rsidRPr="003907F6">
        <w:t>ally, along with</w:t>
      </w:r>
      <w:r w:rsidRPr="003907F6">
        <w:t xml:space="preserve"> associated configuration (e.g., measurement type, number of TRPs) to the UE(s) in the real network for monitoring purposes.</w:t>
      </w:r>
      <w:r w:rsidR="00A11358" w:rsidRPr="003907F6">
        <w:t xml:space="preserve"> As the data is not coming from real scenario, therefore, additionally, LMF m</w:t>
      </w:r>
      <w:r w:rsidR="00B76BB9" w:rsidRPr="003907F6">
        <w:t>ight</w:t>
      </w:r>
      <w:r w:rsidR="00A11358" w:rsidRPr="003907F6">
        <w:t xml:space="preserve"> provide indication to UE about data type whether it is synthetic or real.</w:t>
      </w:r>
    </w:p>
    <w:p w14:paraId="244BDF5C" w14:textId="77777777" w:rsidR="000C33A4" w:rsidRDefault="000C33A4" w:rsidP="000C33A4">
      <w:pPr>
        <w:spacing w:line="276" w:lineRule="auto"/>
        <w:jc w:val="both"/>
        <w:rPr>
          <w:b/>
          <w:bCs/>
        </w:rPr>
      </w:pPr>
    </w:p>
    <w:p w14:paraId="7EE28F08" w14:textId="4AD41F1C" w:rsidR="000C33A4" w:rsidRPr="00FA30F9" w:rsidRDefault="000C33A4" w:rsidP="00AD2EA3">
      <w:pPr>
        <w:pStyle w:val="Proposalstylenokia2023"/>
      </w:pPr>
      <w:bookmarkStart w:id="34" w:name="_Toc159231865"/>
      <w:r w:rsidRPr="460BB565">
        <w:t xml:space="preserve">For Case 1 direct AI/ML positioning, necessary data for performance monitoring </w:t>
      </w:r>
      <w:r w:rsidR="00AD0F68" w:rsidRPr="460BB565">
        <w:t xml:space="preserve">with ground truth label (or its approximation) </w:t>
      </w:r>
      <w:r w:rsidRPr="460BB565">
        <w:t xml:space="preserve">might be synthetic data, e.g., DL RSRPP measurements </w:t>
      </w:r>
      <w:r w:rsidR="001F7854" w:rsidRPr="460BB565">
        <w:t>a</w:t>
      </w:r>
      <w:r w:rsidR="00110538" w:rsidRPr="460BB565">
        <w:t xml:space="preserve">ssociated with </w:t>
      </w:r>
      <w:r w:rsidR="001F7854" w:rsidRPr="460BB565">
        <w:t>virtual UE locations</w:t>
      </w:r>
      <w:r w:rsidRPr="460BB565">
        <w:t xml:space="preserve"> generated by simulation at the network-side.</w:t>
      </w:r>
      <w:r w:rsidR="00AD0F68" w:rsidRPr="460BB565">
        <w:t xml:space="preserve"> In this case, LMF may inform UE that the provided data is </w:t>
      </w:r>
      <w:r w:rsidR="00536491" w:rsidRPr="460BB565">
        <w:t>synthetic</w:t>
      </w:r>
      <w:r w:rsidR="00AD0F68" w:rsidRPr="460BB565">
        <w:t>.</w:t>
      </w:r>
      <w:bookmarkEnd w:id="34"/>
    </w:p>
    <w:p w14:paraId="7842FCC3" w14:textId="7DA6BA32" w:rsidR="003213C0" w:rsidRDefault="003213C0" w:rsidP="003213C0">
      <w:pPr>
        <w:jc w:val="both"/>
        <w:rPr>
          <w:rFonts w:asciiTheme="majorBidi" w:hAnsiTheme="majorBidi" w:cstheme="majorBidi"/>
          <w:sz w:val="20"/>
          <w:szCs w:val="20"/>
          <w:lang w:eastAsia="en-US"/>
        </w:rPr>
      </w:pPr>
    </w:p>
    <w:p w14:paraId="4A6DB6C7" w14:textId="3438C2D1" w:rsidR="00F272C0" w:rsidRDefault="00D5469D" w:rsidP="008A6696">
      <w:pPr>
        <w:pStyle w:val="Heading4"/>
      </w:pPr>
      <w:r>
        <w:t>M</w:t>
      </w:r>
      <w:r w:rsidR="00F272C0" w:rsidRPr="002A4707">
        <w:t xml:space="preserve">onitoring </w:t>
      </w:r>
      <w:r w:rsidR="00F272C0">
        <w:t>without</w:t>
      </w:r>
      <w:r w:rsidR="00F272C0" w:rsidRPr="002A4707">
        <w:t xml:space="preserve"> ground-truth</w:t>
      </w:r>
      <w:r w:rsidR="00A27355">
        <w:t xml:space="preserve"> labels</w:t>
      </w:r>
    </w:p>
    <w:p w14:paraId="056A4BC9" w14:textId="2B4A0AAA" w:rsidR="00933FFC" w:rsidRDefault="00CE3943" w:rsidP="00223F44">
      <w:pPr>
        <w:pStyle w:val="NORMALTdocNokia"/>
      </w:pPr>
      <w:r>
        <w:t xml:space="preserve">For </w:t>
      </w:r>
      <w:r w:rsidR="0049540C">
        <w:t>Case 1 direct AI</w:t>
      </w:r>
      <w:r w:rsidR="003D7963">
        <w:t>/</w:t>
      </w:r>
      <w:r w:rsidR="0049540C">
        <w:t>ML positioning</w:t>
      </w:r>
      <w:r w:rsidR="0049540C" w:rsidRPr="00EA692D">
        <w:t xml:space="preserve"> there are several limitations </w:t>
      </w:r>
      <w:r>
        <w:t>regarding the availability of</w:t>
      </w:r>
      <w:r w:rsidR="0049540C" w:rsidRPr="00EA692D">
        <w:t xml:space="preserve"> ground truth </w:t>
      </w:r>
      <w:r>
        <w:t>information</w:t>
      </w:r>
      <w:r w:rsidR="0049540C" w:rsidRPr="00EA692D">
        <w:t xml:space="preserve"> (e</w:t>
      </w:r>
      <w:r w:rsidR="0049540C">
        <w:t>.</w:t>
      </w:r>
      <w:r w:rsidR="0049540C" w:rsidRPr="00EA692D">
        <w:t>g.</w:t>
      </w:r>
      <w:r w:rsidR="0049540C">
        <w:t>,</w:t>
      </w:r>
      <w:r w:rsidR="0049540C" w:rsidRPr="00EA692D">
        <w:t xml:space="preserve"> </w:t>
      </w:r>
      <w:r>
        <w:t>i</w:t>
      </w:r>
      <w:r w:rsidR="0049540C" w:rsidRPr="00EA692D">
        <w:t xml:space="preserve">mpossibility to run </w:t>
      </w:r>
      <w:r>
        <w:t>a</w:t>
      </w:r>
      <w:r w:rsidR="0049540C" w:rsidRPr="00EA692D">
        <w:t xml:space="preserve"> high</w:t>
      </w:r>
      <w:r w:rsidR="00E64C91">
        <w:t>-</w:t>
      </w:r>
      <w:r w:rsidR="0049540C">
        <w:t>accuracy</w:t>
      </w:r>
      <w:r w:rsidR="0049540C" w:rsidRPr="00EA692D">
        <w:t xml:space="preserve"> positioning</w:t>
      </w:r>
      <w:r w:rsidR="00E64C91">
        <w:t xml:space="preserve"> method</w:t>
      </w:r>
      <w:r w:rsidR="0049540C" w:rsidRPr="00EA692D">
        <w:t xml:space="preserve">, </w:t>
      </w:r>
      <w:r w:rsidR="0049540C" w:rsidRPr="00E36780">
        <w:t>limited PRU</w:t>
      </w:r>
      <w:r w:rsidR="00E64C91">
        <w:t xml:space="preserve">s </w:t>
      </w:r>
      <w:r w:rsidR="0049540C" w:rsidRPr="00E36780">
        <w:t>deployed in the region of interest).</w:t>
      </w:r>
      <w:r w:rsidR="006F4774">
        <w:t xml:space="preserve"> </w:t>
      </w:r>
      <w:r w:rsidR="00933FFC" w:rsidRPr="0016196A">
        <w:rPr>
          <w:bCs/>
        </w:rPr>
        <w:t xml:space="preserve">In the absence of ground truth, </w:t>
      </w:r>
      <w:r w:rsidR="00647AB7">
        <w:rPr>
          <w:bCs/>
        </w:rPr>
        <w:t>one</w:t>
      </w:r>
      <w:r w:rsidR="00F51E0F" w:rsidRPr="0016196A">
        <w:rPr>
          <w:bCs/>
        </w:rPr>
        <w:t xml:space="preserve"> </w:t>
      </w:r>
      <w:r w:rsidR="00C1795A">
        <w:rPr>
          <w:bCs/>
        </w:rPr>
        <w:t>option</w:t>
      </w:r>
      <w:r w:rsidR="00F51E0F" w:rsidRPr="0016196A">
        <w:rPr>
          <w:bCs/>
        </w:rPr>
        <w:t xml:space="preserve"> for monitoring can be based </w:t>
      </w:r>
      <w:r w:rsidR="00266723" w:rsidRPr="0016196A">
        <w:rPr>
          <w:bCs/>
        </w:rPr>
        <w:t>on</w:t>
      </w:r>
      <w:r w:rsidR="00C1795A">
        <w:rPr>
          <w:bCs/>
        </w:rPr>
        <w:t xml:space="preserve"> </w:t>
      </w:r>
      <w:r w:rsidR="004A71D6" w:rsidRPr="0016196A">
        <w:rPr>
          <w:bCs/>
        </w:rPr>
        <w:t>the confidence level associated with model inference output.</w:t>
      </w:r>
      <w:r w:rsidR="00820444">
        <w:rPr>
          <w:bCs/>
        </w:rPr>
        <w:t xml:space="preserve"> </w:t>
      </w:r>
      <w:r w:rsidR="006F4774">
        <w:rPr>
          <w:bCs/>
        </w:rPr>
        <w:t>Specifically,</w:t>
      </w:r>
      <w:r w:rsidR="00820444">
        <w:rPr>
          <w:bCs/>
        </w:rPr>
        <w:t xml:space="preserve"> </w:t>
      </w:r>
      <w:r w:rsidR="001029C3">
        <w:rPr>
          <w:bCs/>
        </w:rPr>
        <w:t xml:space="preserve">in Case 1, </w:t>
      </w:r>
      <w:r w:rsidR="00820444" w:rsidRPr="005C7172">
        <w:t>the AI/ML model can be defined and trained to provide an additional output ‘confidence level’</w:t>
      </w:r>
      <w:r w:rsidR="00820444">
        <w:t xml:space="preserve"> which indicates the level of reliability associated with the estimated UE </w:t>
      </w:r>
      <w:r w:rsidR="00D73C81">
        <w:t>location</w:t>
      </w:r>
      <w:r w:rsidR="00820444">
        <w:t>.</w:t>
      </w:r>
    </w:p>
    <w:p w14:paraId="5F1FB425" w14:textId="77777777" w:rsidR="00F82301" w:rsidRDefault="00F82301" w:rsidP="00E84C4F"/>
    <w:p w14:paraId="79DB0617" w14:textId="62131117" w:rsidR="00833A5A" w:rsidRPr="009547F0" w:rsidRDefault="00833A5A" w:rsidP="00AD2EA3">
      <w:pPr>
        <w:pStyle w:val="Proposalstylenokia2023"/>
      </w:pPr>
      <w:bookmarkStart w:id="35" w:name="_Toc159231866"/>
      <w:r w:rsidRPr="0B079B0D">
        <w:t xml:space="preserve">In Case 1 direct AI/ML positioning, performance metric without ground truth </w:t>
      </w:r>
      <w:r w:rsidR="00710C6D" w:rsidRPr="0B079B0D">
        <w:t xml:space="preserve">may </w:t>
      </w:r>
      <w:r w:rsidRPr="0B079B0D">
        <w:t xml:space="preserve">consist of </w:t>
      </w:r>
      <w:r w:rsidR="00BB09DA" w:rsidRPr="0B079B0D">
        <w:t>confidence level</w:t>
      </w:r>
      <w:r w:rsidRPr="0B079B0D">
        <w:t xml:space="preserve"> associated with </w:t>
      </w:r>
      <w:r w:rsidR="00BB09DA" w:rsidRPr="0B079B0D">
        <w:t>model inference output, i.e., UE location estimate</w:t>
      </w:r>
      <w:r w:rsidRPr="0B079B0D">
        <w:t>.</w:t>
      </w:r>
      <w:bookmarkEnd w:id="35"/>
      <w:r w:rsidRPr="0B079B0D">
        <w:t> </w:t>
      </w:r>
    </w:p>
    <w:p w14:paraId="0B64ACF6" w14:textId="77777777" w:rsidR="004A71D6" w:rsidRDefault="004A71D6" w:rsidP="00E84C4F">
      <w:pPr>
        <w:rPr>
          <w:b/>
          <w:highlight w:val="green"/>
        </w:rPr>
      </w:pPr>
    </w:p>
    <w:p w14:paraId="0F9EEE89" w14:textId="24E1B985" w:rsidR="00F272C0" w:rsidRPr="0016196A" w:rsidRDefault="001D7D37" w:rsidP="00814A12">
      <w:pPr>
        <w:pStyle w:val="NORMALTdocNokia"/>
        <w:rPr>
          <w:b/>
          <w:highlight w:val="green"/>
          <w:lang w:val="da-DK" w:eastAsia="en-US"/>
        </w:rPr>
      </w:pPr>
      <w:r>
        <w:t>Another alternative for</w:t>
      </w:r>
      <w:r w:rsidR="00F272C0" w:rsidRPr="005C7172">
        <w:t xml:space="preserve"> monitoring</w:t>
      </w:r>
      <w:r w:rsidR="00F272C0">
        <w:t xml:space="preserve"> without ground truth</w:t>
      </w:r>
      <w:r>
        <w:t xml:space="preserve"> might rely on</w:t>
      </w:r>
      <w:r w:rsidR="00F272C0">
        <w:t xml:space="preserve"> using input RSRPP </w:t>
      </w:r>
      <w:r w:rsidR="00E24117">
        <w:t xml:space="preserve">measurements </w:t>
      </w:r>
      <w:r w:rsidR="000E56CF">
        <w:t xml:space="preserve">corresponding to </w:t>
      </w:r>
      <w:r w:rsidR="00F272C0">
        <w:t xml:space="preserve">model </w:t>
      </w:r>
      <w:r w:rsidR="000E56CF">
        <w:t>inference input</w:t>
      </w:r>
      <w:r w:rsidR="00F272C0">
        <w:rPr>
          <w:lang w:eastAsia="en-US"/>
        </w:rPr>
        <w:t xml:space="preserve">. </w:t>
      </w:r>
      <w:r w:rsidR="00F272C0">
        <w:t xml:space="preserve">Here, measurements used in inference may be compared to the characteristics of the </w:t>
      </w:r>
      <w:r w:rsidR="00795AA9">
        <w:t>measurements contained in the</w:t>
      </w:r>
      <w:r w:rsidR="00F272C0">
        <w:t xml:space="preserve"> training dataset to derive the monitoring metric. The main reasoning behind this approach is to check whether the inference input data is similar enough in statistical manner to the used training input dataset to reach the expected model accuracy. In fact, a big deviation from the training data has high probability to induce degraded performance during inference. This is generally referred to as the process of drifting monitoring. </w:t>
      </w:r>
      <w:r w:rsidR="00F272C0">
        <w:rPr>
          <w:lang w:eastAsia="en-US"/>
        </w:rPr>
        <w:t xml:space="preserve"> </w:t>
      </w:r>
    </w:p>
    <w:p w14:paraId="5448E311" w14:textId="77777777" w:rsidR="005711CA" w:rsidRDefault="005711CA" w:rsidP="005711CA">
      <w:pPr>
        <w:pStyle w:val="paragraph"/>
        <w:spacing w:before="0" w:beforeAutospacing="0" w:after="0" w:afterAutospacing="0"/>
        <w:textAlignment w:val="baseline"/>
        <w:rPr>
          <w:rStyle w:val="normaltextrun"/>
          <w:rFonts w:ascii="Calibri" w:hAnsi="Calibri" w:cs="Calibri"/>
          <w:b/>
          <w:bCs/>
          <w:sz w:val="22"/>
          <w:szCs w:val="22"/>
        </w:rPr>
      </w:pPr>
    </w:p>
    <w:p w14:paraId="5CA6C96C" w14:textId="06A2C929" w:rsidR="005711CA" w:rsidRDefault="005711CA" w:rsidP="00AD2EA3">
      <w:pPr>
        <w:pStyle w:val="Proposalstylenokia2023"/>
      </w:pPr>
      <w:bookmarkStart w:id="36" w:name="_Toc159231867"/>
      <w:r w:rsidRPr="0B079B0D">
        <w:t xml:space="preserve">In Case 1 direct AI/ML positioning, performance metric without ground truth consists of statistics of measurement(s) compared to the statistics </w:t>
      </w:r>
      <w:r w:rsidR="00647AB7" w:rsidRPr="0B079B0D">
        <w:t>of</w:t>
      </w:r>
      <w:r w:rsidRPr="0B079B0D">
        <w:t xml:space="preserve"> </w:t>
      </w:r>
      <w:r w:rsidR="00647AB7" w:rsidRPr="0B079B0D">
        <w:t>measurements in</w:t>
      </w:r>
      <w:r w:rsidRPr="0B079B0D">
        <w:t xml:space="preserve"> the training data</w:t>
      </w:r>
      <w:r w:rsidR="00CE1FA8" w:rsidRPr="0B079B0D">
        <w:t>set.</w:t>
      </w:r>
      <w:bookmarkEnd w:id="36"/>
    </w:p>
    <w:p w14:paraId="17160440" w14:textId="1D8C21FB" w:rsidR="005711CA" w:rsidRDefault="005711CA" w:rsidP="00AD2EA3">
      <w:pPr>
        <w:pStyle w:val="Proposalstylenokia2023"/>
        <w:numPr>
          <w:ilvl w:val="0"/>
          <w:numId w:val="0"/>
        </w:numPr>
      </w:pPr>
    </w:p>
    <w:p w14:paraId="3A234467" w14:textId="2C93698C" w:rsidR="00DB0F86" w:rsidRDefault="00DB0F86" w:rsidP="00EE2A9B">
      <w:pPr>
        <w:pStyle w:val="NORMALTdocNokia"/>
        <w:rPr>
          <w:rFonts w:eastAsiaTheme="minorEastAsia"/>
        </w:rPr>
      </w:pPr>
      <w:r w:rsidRPr="00EE2A9B">
        <w:rPr>
          <w:rFonts w:eastAsiaTheme="minorEastAsia"/>
        </w:rPr>
        <w:t xml:space="preserve">Another approach for monitoring without ground truth </w:t>
      </w:r>
      <w:r w:rsidR="2BEDBD45" w:rsidRPr="00EE2A9B">
        <w:rPr>
          <w:rFonts w:eastAsiaTheme="minorEastAsia"/>
        </w:rPr>
        <w:t>may</w:t>
      </w:r>
      <w:r w:rsidRPr="00EE2A9B">
        <w:rPr>
          <w:rFonts w:eastAsiaTheme="minorEastAsia"/>
        </w:rPr>
        <w:t xml:space="preserve"> use</w:t>
      </w:r>
      <w:r w:rsidR="003B2111" w:rsidRPr="00EE2A9B">
        <w:rPr>
          <w:rFonts w:eastAsiaTheme="minorEastAsia"/>
        </w:rPr>
        <w:t xml:space="preserve"> historical/buffered inference </w:t>
      </w:r>
      <w:r w:rsidR="005B7F45" w:rsidRPr="00EE2A9B">
        <w:rPr>
          <w:rFonts w:eastAsiaTheme="minorEastAsia"/>
        </w:rPr>
        <w:t>output</w:t>
      </w:r>
      <w:r w:rsidR="003B2111" w:rsidRPr="00EE2A9B">
        <w:rPr>
          <w:rFonts w:eastAsiaTheme="minorEastAsia"/>
        </w:rPr>
        <w:t xml:space="preserve"> </w:t>
      </w:r>
      <w:r w:rsidR="76659986" w:rsidRPr="00EE2A9B">
        <w:rPr>
          <w:rFonts w:eastAsiaTheme="minorEastAsia"/>
        </w:rPr>
        <w:t xml:space="preserve">when deriving </w:t>
      </w:r>
      <w:r w:rsidR="003B2111" w:rsidRPr="00EE2A9B">
        <w:rPr>
          <w:rFonts w:eastAsiaTheme="minorEastAsia"/>
        </w:rPr>
        <w:t xml:space="preserve">the monitoring metric (e.g., statistics as standard deviation). </w:t>
      </w:r>
      <w:r w:rsidR="00714A1C" w:rsidRPr="00EE2A9B">
        <w:rPr>
          <w:rFonts w:eastAsiaTheme="minorEastAsia"/>
        </w:rPr>
        <w:t xml:space="preserve">Considering the random nature of </w:t>
      </w:r>
      <w:r w:rsidR="009061FE" w:rsidRPr="00EE2A9B">
        <w:rPr>
          <w:rFonts w:eastAsiaTheme="minorEastAsia"/>
        </w:rPr>
        <w:t>wireless channels in both time and spatial domain</w:t>
      </w:r>
      <w:r w:rsidR="00950F0A" w:rsidRPr="00EE2A9B">
        <w:rPr>
          <w:rFonts w:eastAsiaTheme="minorEastAsia"/>
        </w:rPr>
        <w:t>, the estimation of UE location</w:t>
      </w:r>
      <w:r w:rsidR="00443ED2" w:rsidRPr="00EE2A9B">
        <w:rPr>
          <w:rFonts w:eastAsiaTheme="minorEastAsia"/>
        </w:rPr>
        <w:t xml:space="preserve"> may </w:t>
      </w:r>
      <w:r w:rsidR="00C53FB9" w:rsidRPr="00EE2A9B">
        <w:rPr>
          <w:rFonts w:eastAsiaTheme="minorEastAsia"/>
        </w:rPr>
        <w:t>impact the generalization capabilities of positioning inference using AI/ML</w:t>
      </w:r>
      <w:r w:rsidR="000A49DB" w:rsidRPr="00EE2A9B">
        <w:rPr>
          <w:rFonts w:eastAsiaTheme="minorEastAsia"/>
        </w:rPr>
        <w:t xml:space="preserve">. Thus, a </w:t>
      </w:r>
      <w:r w:rsidR="00F94A1C" w:rsidRPr="00EE2A9B">
        <w:rPr>
          <w:rFonts w:eastAsiaTheme="minorEastAsia"/>
        </w:rPr>
        <w:t>light</w:t>
      </w:r>
      <w:r w:rsidR="000A49DB" w:rsidRPr="00EE2A9B">
        <w:rPr>
          <w:rFonts w:eastAsiaTheme="minorEastAsia"/>
        </w:rPr>
        <w:t xml:space="preserve"> approach for monitoring is analyzing </w:t>
      </w:r>
      <w:r w:rsidR="00F163AC" w:rsidRPr="00EE2A9B">
        <w:rPr>
          <w:rFonts w:eastAsiaTheme="minorEastAsia"/>
        </w:rPr>
        <w:t xml:space="preserve">the historical/buffered inference output using </w:t>
      </w:r>
      <w:r w:rsidR="00DD642B" w:rsidRPr="00EE2A9B">
        <w:rPr>
          <w:rFonts w:eastAsiaTheme="minorEastAsia"/>
        </w:rPr>
        <w:t xml:space="preserve">a monitoring metric (e.g., </w:t>
      </w:r>
      <w:r w:rsidR="00290F45" w:rsidRPr="00EE2A9B">
        <w:rPr>
          <w:rFonts w:eastAsiaTheme="minorEastAsia"/>
        </w:rPr>
        <w:t>standard deviation</w:t>
      </w:r>
      <w:r w:rsidR="00DD642B" w:rsidRPr="00EE2A9B">
        <w:rPr>
          <w:rFonts w:eastAsiaTheme="minorEastAsia"/>
        </w:rPr>
        <w:t>)</w:t>
      </w:r>
      <w:r w:rsidR="47A94A92" w:rsidRPr="00EE2A9B">
        <w:rPr>
          <w:rFonts w:eastAsiaTheme="minorEastAsia"/>
        </w:rPr>
        <w:t>.</w:t>
      </w:r>
      <w:r w:rsidR="00F83B76" w:rsidRPr="00EE2A9B">
        <w:rPr>
          <w:rFonts w:eastAsiaTheme="minorEastAsia"/>
        </w:rPr>
        <w:t xml:space="preserve"> </w:t>
      </w:r>
      <w:r w:rsidR="00AC6A1F" w:rsidRPr="00EE2A9B">
        <w:rPr>
          <w:rFonts w:eastAsiaTheme="minorEastAsia"/>
        </w:rPr>
        <w:t xml:space="preserve">In addition, the LMF may </w:t>
      </w:r>
      <w:r w:rsidR="0025735F" w:rsidRPr="00EE2A9B">
        <w:rPr>
          <w:rFonts w:eastAsiaTheme="minorEastAsia"/>
        </w:rPr>
        <w:t xml:space="preserve">assist </w:t>
      </w:r>
      <w:r w:rsidR="00ED600A" w:rsidRPr="00EE2A9B">
        <w:rPr>
          <w:rFonts w:eastAsiaTheme="minorEastAsia"/>
        </w:rPr>
        <w:t xml:space="preserve">UE </w:t>
      </w:r>
      <w:r w:rsidR="008E1480" w:rsidRPr="00EE2A9B">
        <w:rPr>
          <w:rFonts w:eastAsiaTheme="minorEastAsia"/>
        </w:rPr>
        <w:t>indicating</w:t>
      </w:r>
      <w:r w:rsidR="00ED600A" w:rsidRPr="00EE2A9B">
        <w:rPr>
          <w:rFonts w:eastAsiaTheme="minorEastAsia"/>
        </w:rPr>
        <w:t xml:space="preserve"> a threshold </w:t>
      </w:r>
      <w:r w:rsidR="3C0C30B4" w:rsidRPr="00EE2A9B">
        <w:rPr>
          <w:rFonts w:eastAsiaTheme="minorEastAsia"/>
        </w:rPr>
        <w:t>for the deviation</w:t>
      </w:r>
      <w:r w:rsidR="00ED600A" w:rsidRPr="00EE2A9B">
        <w:rPr>
          <w:rFonts w:eastAsiaTheme="minorEastAsia"/>
        </w:rPr>
        <w:t xml:space="preserve"> </w:t>
      </w:r>
      <w:r w:rsidR="008E1480" w:rsidRPr="00EE2A9B">
        <w:rPr>
          <w:rFonts w:eastAsiaTheme="minorEastAsia"/>
        </w:rPr>
        <w:t xml:space="preserve">based on the information of other surrounding UEs. </w:t>
      </w:r>
    </w:p>
    <w:p w14:paraId="22EAAAB7" w14:textId="77777777" w:rsidR="000056AE" w:rsidRPr="00EE2A9B" w:rsidRDefault="000056AE" w:rsidP="00EE2A9B">
      <w:pPr>
        <w:pStyle w:val="NORMALTdocNokia"/>
        <w:rPr>
          <w:rFonts w:eastAsiaTheme="minorEastAsia"/>
        </w:rPr>
      </w:pPr>
    </w:p>
    <w:p w14:paraId="321DDA52" w14:textId="1719A06A" w:rsidR="00CD0A6B" w:rsidRDefault="00CD0A6B" w:rsidP="00AD2EA3">
      <w:pPr>
        <w:pStyle w:val="Proposalstylenokia2023"/>
      </w:pPr>
      <w:bookmarkStart w:id="37" w:name="_Toc159231868"/>
      <w:r w:rsidRPr="37D3B050">
        <w:t xml:space="preserve">RAN1 to consider for Case 1 direct AI/ML positioning the standard deviation as monitoring metric based on the historical/buffered inference </w:t>
      </w:r>
      <w:r w:rsidR="3B60DD71" w:rsidRPr="460BB565">
        <w:t>output</w:t>
      </w:r>
      <w:r w:rsidRPr="37D3B050">
        <w:t>.</w:t>
      </w:r>
      <w:bookmarkEnd w:id="37"/>
    </w:p>
    <w:p w14:paraId="3E08CDCD" w14:textId="0C979CEE" w:rsidR="00EE22AC" w:rsidRPr="00CD0A6B" w:rsidRDefault="00437288" w:rsidP="00AD2EA3">
      <w:pPr>
        <w:pStyle w:val="Proposalstylenokia2023"/>
      </w:pPr>
      <w:bookmarkStart w:id="38" w:name="_Toc159231869"/>
      <w:r w:rsidRPr="0B079B0D">
        <w:t>In Case 1 direct AI/ML positioning, RAN1 to consider that LMF may assist</w:t>
      </w:r>
      <w:r w:rsidR="00470F22" w:rsidRPr="0B079B0D">
        <w:t xml:space="preserve"> monitoring in UE-side with information </w:t>
      </w:r>
      <w:r w:rsidR="00644F31" w:rsidRPr="0B079B0D">
        <w:t>extracted from surrounding UEs.</w:t>
      </w:r>
      <w:bookmarkEnd w:id="38"/>
    </w:p>
    <w:p w14:paraId="4522EEA9" w14:textId="42BA4897" w:rsidR="00F272C0" w:rsidRPr="007A545D" w:rsidRDefault="009F186E" w:rsidP="007A545D">
      <w:pPr>
        <w:pStyle w:val="NORMALTdocNokia"/>
      </w:pPr>
      <w:r w:rsidRPr="007A545D">
        <w:t>Based on the above, for monitoring in Case 1 without ground truth, following data would be necessary:</w:t>
      </w:r>
    </w:p>
    <w:p w14:paraId="12AA19D9" w14:textId="667BFE28" w:rsidR="004F796D" w:rsidRPr="007A545D" w:rsidRDefault="007A545D" w:rsidP="007A545D">
      <w:pPr>
        <w:pStyle w:val="NORMALTdocNokia"/>
      </w:pPr>
      <w:r>
        <w:t>s</w:t>
      </w:r>
      <w:r w:rsidR="009F186E" w:rsidRPr="007A545D">
        <w:t xml:space="preserve">tatistics of the measurements corresponding to </w:t>
      </w:r>
      <w:r w:rsidR="711FC3F1" w:rsidRPr="007A545D">
        <w:t xml:space="preserve">inference </w:t>
      </w:r>
      <w:r w:rsidR="00EE3C70" w:rsidRPr="007A545D">
        <w:t>input,</w:t>
      </w:r>
      <w:r w:rsidR="009F186E" w:rsidRPr="007A545D">
        <w:t xml:space="preserve"> i.</w:t>
      </w:r>
      <w:r w:rsidR="004F796D" w:rsidRPr="007A545D">
        <w:t>e. RSRPP measurements;</w:t>
      </w:r>
      <w:r>
        <w:t xml:space="preserve"> h</w:t>
      </w:r>
      <w:r w:rsidR="004F796D" w:rsidRPr="007A545D">
        <w:t xml:space="preserve">istorical/buffered </w:t>
      </w:r>
      <w:r w:rsidR="3289BFCA" w:rsidRPr="007A545D">
        <w:t xml:space="preserve">inference </w:t>
      </w:r>
      <w:proofErr w:type="gramStart"/>
      <w:r w:rsidR="004F796D" w:rsidRPr="007A545D">
        <w:t xml:space="preserve">output </w:t>
      </w:r>
      <w:r w:rsidR="5537E9ED" w:rsidRPr="007A545D">
        <w:t>,</w:t>
      </w:r>
      <w:proofErr w:type="gramEnd"/>
      <w:r w:rsidR="5537E9ED" w:rsidRPr="007A545D">
        <w:t xml:space="preserve"> i.e., </w:t>
      </w:r>
      <w:r w:rsidR="004F796D" w:rsidRPr="007A545D">
        <w:t>UE location;</w:t>
      </w:r>
      <w:r>
        <w:t xml:space="preserve"> c</w:t>
      </w:r>
      <w:r w:rsidR="004F796D" w:rsidRPr="007A545D">
        <w:t>haracteristics (e.g., statistics) of training data.</w:t>
      </w:r>
    </w:p>
    <w:p w14:paraId="3D04DE0A" w14:textId="77777777" w:rsidR="002445CD" w:rsidRPr="0032141F" w:rsidRDefault="002445CD" w:rsidP="002445CD">
      <w:pPr>
        <w:pStyle w:val="paragraph"/>
        <w:spacing w:before="0" w:beforeAutospacing="0" w:after="0" w:afterAutospacing="0"/>
        <w:textAlignment w:val="baseline"/>
        <w:rPr>
          <w:rFonts w:ascii="Segoe UI" w:hAnsi="Segoe UI" w:cs="Segoe UI"/>
          <w:sz w:val="18"/>
          <w:szCs w:val="18"/>
        </w:rPr>
      </w:pPr>
    </w:p>
    <w:p w14:paraId="7A293B86" w14:textId="37900306" w:rsidR="002445CD" w:rsidRPr="00B724BA" w:rsidRDefault="002445CD" w:rsidP="00AD2EA3">
      <w:pPr>
        <w:pStyle w:val="Proposalstylenokia2023"/>
      </w:pPr>
      <w:bookmarkStart w:id="39" w:name="_Toc159231870"/>
      <w:r w:rsidRPr="0B079B0D">
        <w:t>For Case 1</w:t>
      </w:r>
      <w:r w:rsidR="008144F7" w:rsidRPr="0B079B0D">
        <w:t xml:space="preserve"> direct AI/ML positioning</w:t>
      </w:r>
      <w:r w:rsidRPr="0B079B0D">
        <w:t>, necessary data for monitoring without ground truth consists of</w:t>
      </w:r>
      <w:r w:rsidR="0021556B" w:rsidRPr="0B079B0D">
        <w:t xml:space="preserve"> </w:t>
      </w:r>
      <w:proofErr w:type="spellStart"/>
      <w:r w:rsidRPr="0B079B0D">
        <w:t>i</w:t>
      </w:r>
      <w:proofErr w:type="spellEnd"/>
      <w:r w:rsidRPr="0B079B0D">
        <w:t xml:space="preserve">) </w:t>
      </w:r>
      <w:r w:rsidR="008144F7" w:rsidRPr="0B079B0D">
        <w:t xml:space="preserve">statistics of the </w:t>
      </w:r>
      <w:r w:rsidRPr="0B079B0D">
        <w:t xml:space="preserve">measurements corresponding to </w:t>
      </w:r>
      <w:r w:rsidR="3529112F" w:rsidRPr="0B079B0D">
        <w:t>inference</w:t>
      </w:r>
      <w:r w:rsidR="291389D9" w:rsidRPr="0B079B0D">
        <w:t xml:space="preserve"> </w:t>
      </w:r>
      <w:r w:rsidRPr="0B079B0D">
        <w:t>input, i.e., RSRP</w:t>
      </w:r>
      <w:r w:rsidR="008144F7" w:rsidRPr="0B079B0D">
        <w:t>P measurements</w:t>
      </w:r>
      <w:r w:rsidRPr="0B079B0D">
        <w:t xml:space="preserve">; ii) </w:t>
      </w:r>
      <w:r w:rsidR="001A0D1B" w:rsidRPr="0B079B0D">
        <w:t xml:space="preserve">historical/buffered inference </w:t>
      </w:r>
      <w:r w:rsidR="23452F46" w:rsidRPr="0B079B0D">
        <w:t xml:space="preserve">output </w:t>
      </w:r>
      <w:r w:rsidR="326471E0" w:rsidRPr="0B079B0D">
        <w:t>(</w:t>
      </w:r>
      <w:r w:rsidRPr="0B079B0D">
        <w:t>UE location</w:t>
      </w:r>
      <w:r w:rsidR="0D87B86E" w:rsidRPr="0B079B0D">
        <w:t>)</w:t>
      </w:r>
      <w:r w:rsidR="2CB8A8F3" w:rsidRPr="0B079B0D">
        <w:t>;</w:t>
      </w:r>
      <w:r w:rsidR="001A0D1B" w:rsidRPr="0B079B0D">
        <w:t xml:space="preserve"> </w:t>
      </w:r>
      <w:r w:rsidR="46226E89" w:rsidRPr="0B079B0D">
        <w:t xml:space="preserve">and </w:t>
      </w:r>
      <w:r w:rsidR="00A25F13" w:rsidRPr="0B079B0D">
        <w:t>i</w:t>
      </w:r>
      <w:r w:rsidRPr="0B079B0D">
        <w:t>ii) characteristics (e.g., statistics) of training data.</w:t>
      </w:r>
      <w:bookmarkEnd w:id="39"/>
    </w:p>
    <w:p w14:paraId="25DD69DE" w14:textId="77777777" w:rsidR="00F272C0" w:rsidRDefault="00F272C0" w:rsidP="00F272C0">
      <w:pPr>
        <w:rPr>
          <w:b/>
          <w:bCs/>
        </w:rPr>
      </w:pPr>
    </w:p>
    <w:p w14:paraId="175A9D1A" w14:textId="107095F1" w:rsidR="009953E5" w:rsidRPr="00BA1862" w:rsidRDefault="40509EDB" w:rsidP="00384FCD">
      <w:pPr>
        <w:pStyle w:val="Heading3"/>
        <w:ind w:left="851"/>
      </w:pPr>
      <w:r>
        <w:t xml:space="preserve">Entity </w:t>
      </w:r>
      <w:r w:rsidR="00041CC6">
        <w:t xml:space="preserve">deriving </w:t>
      </w:r>
      <w:r>
        <w:t>monitoring metric</w:t>
      </w:r>
      <w:r w:rsidR="61AF5ECC">
        <w:t>,</w:t>
      </w:r>
      <w:r w:rsidR="00EB13EC">
        <w:t xml:space="preserve"> and monitoring </w:t>
      </w:r>
      <w:proofErr w:type="gramStart"/>
      <w:r w:rsidR="00EB13EC">
        <w:t>outcome</w:t>
      </w:r>
      <w:proofErr w:type="gramEnd"/>
    </w:p>
    <w:p w14:paraId="5674E8CA" w14:textId="74F335BF" w:rsidR="00501603" w:rsidRDefault="00501603" w:rsidP="00A92300">
      <w:pPr>
        <w:pStyle w:val="NORMALTdocNokia"/>
      </w:pPr>
      <w:r>
        <w:t>For Case 1 direct AI</w:t>
      </w:r>
      <w:r w:rsidR="000832AF">
        <w:t>/</w:t>
      </w:r>
      <w:r>
        <w:t>ML</w:t>
      </w:r>
      <w:r w:rsidR="000832AF">
        <w:t xml:space="preserve"> positioning</w:t>
      </w:r>
      <w:r w:rsidR="004E7EF7">
        <w:t xml:space="preserve">, </w:t>
      </w:r>
      <w:r w:rsidR="004E7EF7">
        <w:fldChar w:fldCharType="begin"/>
      </w:r>
      <w:r w:rsidR="004E7EF7">
        <w:instrText xml:space="preserve"> REF _Ref157587275 \h </w:instrText>
      </w:r>
      <w:r w:rsidR="00324CDF">
        <w:instrText xml:space="preserve"> \* MERGEFORMAT </w:instrText>
      </w:r>
      <w:r w:rsidR="004E7EF7">
        <w:fldChar w:fldCharType="separate"/>
      </w:r>
      <w:r w:rsidR="00B96014">
        <w:t xml:space="preserve">Table </w:t>
      </w:r>
      <w:r w:rsidR="00B96014">
        <w:rPr>
          <w:noProof/>
        </w:rPr>
        <w:t>2</w:t>
      </w:r>
      <w:r w:rsidR="004E7EF7">
        <w:fldChar w:fldCharType="end"/>
      </w:r>
      <w:r>
        <w:t xml:space="preserve"> </w:t>
      </w:r>
      <w:r w:rsidR="000B7E85">
        <w:t>summari</w:t>
      </w:r>
      <w:r w:rsidR="00ED02B4">
        <w:t>z</w:t>
      </w:r>
      <w:r w:rsidR="000B7E85">
        <w:t>es</w:t>
      </w:r>
      <w:r>
        <w:t xml:space="preserve"> </w:t>
      </w:r>
      <w:r w:rsidR="00637180">
        <w:t>possible</w:t>
      </w:r>
      <w:r>
        <w:t xml:space="preserve"> combinations </w:t>
      </w:r>
      <w:r w:rsidR="00637180">
        <w:t>between entit</w:t>
      </w:r>
      <w:r w:rsidR="00413E6F">
        <w:t>y</w:t>
      </w:r>
      <w:r w:rsidR="00637180">
        <w:t xml:space="preserve"> </w:t>
      </w:r>
      <w:r w:rsidR="00413E6F">
        <w:t xml:space="preserve">to </w:t>
      </w:r>
      <w:r w:rsidR="00637180">
        <w:t>deriv</w:t>
      </w:r>
      <w:r w:rsidR="00413E6F">
        <w:t>e</w:t>
      </w:r>
      <w:r w:rsidR="00637180">
        <w:t xml:space="preserve"> the monitoring metrics and </w:t>
      </w:r>
      <w:r w:rsidR="00C71022">
        <w:t>entity</w:t>
      </w:r>
      <w:r w:rsidR="002B0019">
        <w:t xml:space="preserve"> doing the</w:t>
      </w:r>
      <w:r w:rsidR="68530812">
        <w:t xml:space="preserve"> </w:t>
      </w:r>
      <w:r w:rsidR="5F9332AA">
        <w:t>decision</w:t>
      </w:r>
      <w:r w:rsidR="785BE87B">
        <w:t xml:space="preserve"> based on the monitoring outcome</w:t>
      </w:r>
      <w:r w:rsidR="5F9332AA">
        <w:t>.</w:t>
      </w:r>
      <w:r w:rsidR="00F208EF">
        <w:t xml:space="preserve"> </w:t>
      </w:r>
      <w:r w:rsidR="00F149D8">
        <w:t xml:space="preserve">There are multiple options for decision entity to make the final decision based on the monitoring output. </w:t>
      </w:r>
      <w:r w:rsidR="00547E9F">
        <w:t xml:space="preserve">In </w:t>
      </w:r>
      <w:r w:rsidR="008E4DFA">
        <w:t xml:space="preserve">general, </w:t>
      </w:r>
      <w:r w:rsidR="00820B5D">
        <w:t xml:space="preserve">the </w:t>
      </w:r>
      <w:r w:rsidR="00FD55D0">
        <w:t>monitoring metric</w:t>
      </w:r>
      <w:r w:rsidR="00F5244C">
        <w:t xml:space="preserve"> calculation may be done in the UE-side or in the LMF-side. </w:t>
      </w:r>
    </w:p>
    <w:p w14:paraId="5E13754F" w14:textId="77777777" w:rsidR="00501603" w:rsidRPr="0016196A" w:rsidRDefault="00501603" w:rsidP="00501603">
      <w:pPr>
        <w:pStyle w:val="ListParagraph"/>
        <w:ind w:left="944"/>
        <w:rPr>
          <w:lang w:val="en-US"/>
        </w:rPr>
      </w:pPr>
    </w:p>
    <w:p w14:paraId="2B882F11" w14:textId="0A7B5723" w:rsidR="00501603" w:rsidRPr="00A92300" w:rsidRDefault="00501603" w:rsidP="00A92300">
      <w:pPr>
        <w:pStyle w:val="NORMALTdocNokia"/>
        <w:rPr>
          <w:b/>
          <w:bCs/>
        </w:rPr>
      </w:pPr>
      <w:bookmarkStart w:id="40" w:name="_Ref157587275"/>
      <w:r w:rsidRPr="00A92300">
        <w:rPr>
          <w:b/>
          <w:bCs/>
        </w:rPr>
        <w:t xml:space="preserve">Table </w:t>
      </w:r>
      <w:r w:rsidR="00531A98" w:rsidRPr="00A92300">
        <w:rPr>
          <w:b/>
          <w:bCs/>
        </w:rPr>
        <w:fldChar w:fldCharType="begin"/>
      </w:r>
      <w:r w:rsidR="00531A98" w:rsidRPr="00A92300">
        <w:rPr>
          <w:b/>
          <w:bCs/>
        </w:rPr>
        <w:instrText xml:space="preserve"> SEQ Table \* ARABIC </w:instrText>
      </w:r>
      <w:r w:rsidR="00531A98" w:rsidRPr="00A92300">
        <w:rPr>
          <w:b/>
          <w:bCs/>
        </w:rPr>
        <w:fldChar w:fldCharType="separate"/>
      </w:r>
      <w:r w:rsidR="001D68C1">
        <w:rPr>
          <w:b/>
          <w:bCs/>
          <w:noProof/>
        </w:rPr>
        <w:t>2</w:t>
      </w:r>
      <w:r w:rsidR="00531A98" w:rsidRPr="00A92300">
        <w:rPr>
          <w:b/>
          <w:bCs/>
          <w:noProof/>
        </w:rPr>
        <w:fldChar w:fldCharType="end"/>
      </w:r>
      <w:bookmarkEnd w:id="40"/>
      <w:r w:rsidRPr="00A92300">
        <w:rPr>
          <w:b/>
          <w:bCs/>
        </w:rPr>
        <w:t xml:space="preserve"> - Combination of scenarios between entities obtaining metric/statistics for monitoring and entities </w:t>
      </w:r>
      <w:r w:rsidR="0AB419BC" w:rsidRPr="00A92300">
        <w:rPr>
          <w:b/>
          <w:bCs/>
        </w:rPr>
        <w:t xml:space="preserve">determining </w:t>
      </w:r>
      <w:r w:rsidR="2C336D28" w:rsidRPr="00A92300">
        <w:rPr>
          <w:b/>
          <w:bCs/>
        </w:rPr>
        <w:t xml:space="preserve">decision </w:t>
      </w:r>
      <w:r w:rsidR="780CF61C" w:rsidRPr="00A92300">
        <w:rPr>
          <w:b/>
          <w:bCs/>
        </w:rPr>
        <w:t>based on</w:t>
      </w:r>
      <w:r w:rsidRPr="00A92300">
        <w:rPr>
          <w:b/>
          <w:bCs/>
        </w:rPr>
        <w:t xml:space="preserve"> performance monitoring </w:t>
      </w:r>
      <w:r w:rsidR="57124EF7" w:rsidRPr="00A92300">
        <w:rPr>
          <w:b/>
          <w:bCs/>
        </w:rPr>
        <w:t>outcome</w:t>
      </w:r>
      <w:r w:rsidRPr="00A92300">
        <w:rPr>
          <w:b/>
          <w:bCs/>
        </w:rPr>
        <w:t>.</w:t>
      </w:r>
    </w:p>
    <w:tbl>
      <w:tblPr>
        <w:tblStyle w:val="TableGrid"/>
        <w:tblW w:w="0" w:type="auto"/>
        <w:jc w:val="center"/>
        <w:tblLayout w:type="fixed"/>
        <w:tblLook w:val="04A0" w:firstRow="1" w:lastRow="0" w:firstColumn="1" w:lastColumn="0" w:noHBand="0" w:noVBand="1"/>
      </w:tblPr>
      <w:tblGrid>
        <w:gridCol w:w="1701"/>
        <w:gridCol w:w="1701"/>
        <w:gridCol w:w="1985"/>
        <w:gridCol w:w="1701"/>
        <w:gridCol w:w="1837"/>
      </w:tblGrid>
      <w:tr w:rsidR="00FF0DB2" w14:paraId="01F78331" w14:textId="51061597" w:rsidTr="001543D7">
        <w:trPr>
          <w:jc w:val="center"/>
        </w:trPr>
        <w:tc>
          <w:tcPr>
            <w:tcW w:w="1701" w:type="dxa"/>
          </w:tcPr>
          <w:p w14:paraId="1E7A2791" w14:textId="77777777" w:rsidR="00F84410" w:rsidRPr="0008532F" w:rsidRDefault="00F84410" w:rsidP="0008532F">
            <w:pPr>
              <w:pStyle w:val="NORMALTdocNokia"/>
            </w:pPr>
          </w:p>
        </w:tc>
        <w:tc>
          <w:tcPr>
            <w:tcW w:w="1701" w:type="dxa"/>
          </w:tcPr>
          <w:p w14:paraId="741BC2F9" w14:textId="48B3863B" w:rsidR="00F84410" w:rsidRPr="0008532F" w:rsidRDefault="00F84410" w:rsidP="0008532F">
            <w:pPr>
              <w:pStyle w:val="NORMALTdocNokia"/>
              <w:jc w:val="center"/>
              <w:rPr>
                <w:b/>
                <w:bCs/>
              </w:rPr>
            </w:pPr>
            <w:r w:rsidRPr="0008532F">
              <w:rPr>
                <w:b/>
                <w:bCs/>
              </w:rPr>
              <w:t xml:space="preserve">Entity generating </w:t>
            </w:r>
            <w:r w:rsidR="004A6E8D" w:rsidRPr="0008532F">
              <w:rPr>
                <w:b/>
                <w:bCs/>
              </w:rPr>
              <w:t>ground truth</w:t>
            </w:r>
          </w:p>
        </w:tc>
        <w:tc>
          <w:tcPr>
            <w:tcW w:w="1985" w:type="dxa"/>
          </w:tcPr>
          <w:p w14:paraId="0138ADD6" w14:textId="1670A689" w:rsidR="00F84410" w:rsidRPr="0008532F" w:rsidRDefault="00F84410" w:rsidP="0008532F">
            <w:pPr>
              <w:pStyle w:val="NORMALTdocNokia"/>
              <w:jc w:val="center"/>
              <w:rPr>
                <w:b/>
                <w:bCs/>
              </w:rPr>
            </w:pPr>
            <w:r w:rsidRPr="0008532F">
              <w:rPr>
                <w:b/>
                <w:bCs/>
              </w:rPr>
              <w:t>Entity generating measurement</w:t>
            </w:r>
            <w:r w:rsidR="00DF3BD6" w:rsidRPr="0008532F">
              <w:rPr>
                <w:b/>
                <w:bCs/>
              </w:rPr>
              <w:t xml:space="preserve"> for performance monitoring</w:t>
            </w:r>
          </w:p>
        </w:tc>
        <w:tc>
          <w:tcPr>
            <w:tcW w:w="1701" w:type="dxa"/>
          </w:tcPr>
          <w:p w14:paraId="7671AC9A" w14:textId="1E1C1CED" w:rsidR="00F84410" w:rsidRPr="0008532F" w:rsidRDefault="00F84410" w:rsidP="0008532F">
            <w:pPr>
              <w:pStyle w:val="NORMALTdocNokia"/>
              <w:jc w:val="center"/>
              <w:rPr>
                <w:b/>
                <w:bCs/>
              </w:rPr>
            </w:pPr>
            <w:r w:rsidRPr="0008532F">
              <w:rPr>
                <w:b/>
                <w:bCs/>
              </w:rPr>
              <w:t>Entity deriving monitoring metric</w:t>
            </w:r>
          </w:p>
        </w:tc>
        <w:tc>
          <w:tcPr>
            <w:tcW w:w="1837" w:type="dxa"/>
          </w:tcPr>
          <w:p w14:paraId="7177297B" w14:textId="32BBA49F" w:rsidR="00F84410" w:rsidRPr="0008532F" w:rsidRDefault="00D13B76" w:rsidP="0008532F">
            <w:pPr>
              <w:pStyle w:val="NORMALTdocNokia"/>
              <w:jc w:val="center"/>
              <w:rPr>
                <w:b/>
                <w:bCs/>
              </w:rPr>
            </w:pPr>
            <w:r>
              <w:rPr>
                <w:b/>
                <w:bCs/>
              </w:rPr>
              <w:t xml:space="preserve">Entity doing </w:t>
            </w:r>
            <w:proofErr w:type="gramStart"/>
            <w:r>
              <w:rPr>
                <w:b/>
                <w:bCs/>
              </w:rPr>
              <w:t>m</w:t>
            </w:r>
            <w:r w:rsidR="00516233">
              <w:rPr>
                <w:b/>
                <w:bCs/>
              </w:rPr>
              <w:t xml:space="preserve">onitoring </w:t>
            </w:r>
            <w:r w:rsidR="00F84410" w:rsidRPr="0008532F">
              <w:rPr>
                <w:b/>
                <w:bCs/>
              </w:rPr>
              <w:t xml:space="preserve"> </w:t>
            </w:r>
            <w:r w:rsidR="00A34DD3" w:rsidRPr="0008532F">
              <w:rPr>
                <w:b/>
                <w:bCs/>
              </w:rPr>
              <w:t>decision</w:t>
            </w:r>
            <w:proofErr w:type="gramEnd"/>
          </w:p>
        </w:tc>
      </w:tr>
      <w:tr w:rsidR="00FF0DB2" w14:paraId="3B06ABB0" w14:textId="77777777" w:rsidTr="001543D7">
        <w:trPr>
          <w:trHeight w:val="403"/>
          <w:jc w:val="center"/>
        </w:trPr>
        <w:tc>
          <w:tcPr>
            <w:tcW w:w="1701" w:type="dxa"/>
            <w:vMerge w:val="restart"/>
          </w:tcPr>
          <w:p w14:paraId="1A50E32C" w14:textId="29DE44CC" w:rsidR="008D6DF6" w:rsidRPr="0008532F" w:rsidRDefault="008D6DF6" w:rsidP="0008532F">
            <w:pPr>
              <w:pStyle w:val="NORMALTdocNokia"/>
              <w:rPr>
                <w:b/>
                <w:bCs/>
              </w:rPr>
            </w:pPr>
            <w:r w:rsidRPr="0008532F">
              <w:rPr>
                <w:b/>
                <w:bCs/>
              </w:rPr>
              <w:t>LMF-side performance monitoring</w:t>
            </w:r>
          </w:p>
        </w:tc>
        <w:tc>
          <w:tcPr>
            <w:tcW w:w="1701" w:type="dxa"/>
            <w:vAlign w:val="center"/>
          </w:tcPr>
          <w:p w14:paraId="2C27C53C" w14:textId="2CAF3F7F" w:rsidR="008D6DF6" w:rsidRPr="0008532F" w:rsidRDefault="0047753D" w:rsidP="0008532F">
            <w:pPr>
              <w:pStyle w:val="NORMALTdocNokia"/>
              <w:jc w:val="center"/>
            </w:pPr>
            <w:r w:rsidRPr="0008532F">
              <w:t>PRU/</w:t>
            </w:r>
            <w:r w:rsidR="008D6DF6" w:rsidRPr="0008532F">
              <w:t>UE</w:t>
            </w:r>
          </w:p>
        </w:tc>
        <w:tc>
          <w:tcPr>
            <w:tcW w:w="1985" w:type="dxa"/>
            <w:vMerge w:val="restart"/>
            <w:vAlign w:val="center"/>
          </w:tcPr>
          <w:p w14:paraId="167FC241" w14:textId="02D5AF41" w:rsidR="008D6DF6" w:rsidRPr="0008532F" w:rsidRDefault="008D6DF6" w:rsidP="0008532F">
            <w:pPr>
              <w:pStyle w:val="NORMALTdocNokia"/>
              <w:jc w:val="center"/>
            </w:pPr>
            <w:r w:rsidRPr="0008532F">
              <w:t>UE</w:t>
            </w:r>
            <w:r w:rsidR="009619E6" w:rsidRPr="0008532F">
              <w:t>/PRU</w:t>
            </w:r>
          </w:p>
          <w:p w14:paraId="0CC655C2" w14:textId="3CE67E5F" w:rsidR="008D6DF6" w:rsidRPr="0008532F" w:rsidRDefault="008D6DF6" w:rsidP="0008532F">
            <w:pPr>
              <w:pStyle w:val="NORMALTdocNokia"/>
              <w:jc w:val="center"/>
            </w:pPr>
          </w:p>
        </w:tc>
        <w:tc>
          <w:tcPr>
            <w:tcW w:w="1701" w:type="dxa"/>
            <w:vMerge w:val="restart"/>
            <w:vAlign w:val="center"/>
          </w:tcPr>
          <w:p w14:paraId="56881722" w14:textId="5AB0F268" w:rsidR="008D6DF6" w:rsidRPr="0008532F" w:rsidRDefault="008D6DF6" w:rsidP="0008532F">
            <w:pPr>
              <w:pStyle w:val="NORMALTdocNokia"/>
              <w:jc w:val="center"/>
            </w:pPr>
            <w:r w:rsidRPr="0008532F">
              <w:t>LMF</w:t>
            </w:r>
          </w:p>
          <w:p w14:paraId="2FD4A77A" w14:textId="518A2CC6" w:rsidR="008D6DF6" w:rsidRPr="0008532F" w:rsidRDefault="008D6DF6" w:rsidP="0008532F">
            <w:pPr>
              <w:pStyle w:val="NORMALTdocNokia"/>
              <w:jc w:val="center"/>
            </w:pPr>
          </w:p>
        </w:tc>
        <w:tc>
          <w:tcPr>
            <w:tcW w:w="1837" w:type="dxa"/>
            <w:vMerge w:val="restart"/>
            <w:vAlign w:val="center"/>
          </w:tcPr>
          <w:p w14:paraId="193AD516" w14:textId="5150568D" w:rsidR="008D6DF6" w:rsidRPr="0008532F" w:rsidRDefault="008D6DF6" w:rsidP="0008532F">
            <w:pPr>
              <w:pStyle w:val="NORMALTdocNokia"/>
              <w:jc w:val="center"/>
            </w:pPr>
            <w:r w:rsidRPr="0008532F">
              <w:t>LMF</w:t>
            </w:r>
          </w:p>
          <w:p w14:paraId="0C29CF69" w14:textId="080F067B" w:rsidR="008D6DF6" w:rsidRPr="0008532F" w:rsidRDefault="008D6DF6" w:rsidP="0008532F">
            <w:pPr>
              <w:pStyle w:val="NORMALTdocNokia"/>
              <w:jc w:val="center"/>
            </w:pPr>
          </w:p>
        </w:tc>
      </w:tr>
      <w:tr w:rsidR="00FF0DB2" w14:paraId="4B54F6C6" w14:textId="77777777" w:rsidTr="001543D7">
        <w:trPr>
          <w:jc w:val="center"/>
        </w:trPr>
        <w:tc>
          <w:tcPr>
            <w:tcW w:w="1701" w:type="dxa"/>
            <w:vMerge/>
          </w:tcPr>
          <w:p w14:paraId="38769B32" w14:textId="77777777" w:rsidR="008D6DF6" w:rsidRPr="0008532F" w:rsidRDefault="008D6DF6" w:rsidP="0008532F">
            <w:pPr>
              <w:pStyle w:val="NORMALTdocNokia"/>
              <w:rPr>
                <w:b/>
                <w:bCs/>
              </w:rPr>
            </w:pPr>
          </w:p>
        </w:tc>
        <w:tc>
          <w:tcPr>
            <w:tcW w:w="1701" w:type="dxa"/>
            <w:vAlign w:val="center"/>
          </w:tcPr>
          <w:p w14:paraId="392C9A45" w14:textId="221209C5" w:rsidR="008D6DF6" w:rsidRPr="0008532F" w:rsidRDefault="008D6DF6" w:rsidP="0008532F">
            <w:pPr>
              <w:pStyle w:val="NORMALTdocNokia"/>
              <w:jc w:val="center"/>
            </w:pPr>
            <w:r w:rsidRPr="0008532F">
              <w:t>LMF</w:t>
            </w:r>
          </w:p>
        </w:tc>
        <w:tc>
          <w:tcPr>
            <w:tcW w:w="1985" w:type="dxa"/>
            <w:vMerge/>
            <w:vAlign w:val="center"/>
          </w:tcPr>
          <w:p w14:paraId="7F271005" w14:textId="77777777" w:rsidR="008D6DF6" w:rsidRPr="0008532F" w:rsidRDefault="008D6DF6" w:rsidP="0008532F">
            <w:pPr>
              <w:pStyle w:val="NORMALTdocNokia"/>
              <w:jc w:val="center"/>
            </w:pPr>
          </w:p>
        </w:tc>
        <w:tc>
          <w:tcPr>
            <w:tcW w:w="1701" w:type="dxa"/>
            <w:vMerge/>
            <w:vAlign w:val="center"/>
          </w:tcPr>
          <w:p w14:paraId="189E908C" w14:textId="77777777" w:rsidR="008D6DF6" w:rsidRPr="0008532F" w:rsidRDefault="008D6DF6" w:rsidP="0008532F">
            <w:pPr>
              <w:pStyle w:val="NORMALTdocNokia"/>
              <w:jc w:val="center"/>
            </w:pPr>
          </w:p>
        </w:tc>
        <w:tc>
          <w:tcPr>
            <w:tcW w:w="1837" w:type="dxa"/>
            <w:vMerge/>
            <w:vAlign w:val="center"/>
          </w:tcPr>
          <w:p w14:paraId="161C00BC" w14:textId="77777777" w:rsidR="008D6DF6" w:rsidRPr="0008532F" w:rsidRDefault="008D6DF6" w:rsidP="0008532F">
            <w:pPr>
              <w:pStyle w:val="NORMALTdocNokia"/>
              <w:jc w:val="center"/>
            </w:pPr>
          </w:p>
        </w:tc>
      </w:tr>
      <w:tr w:rsidR="00FF0DB2" w14:paraId="20AE3201" w14:textId="77777777" w:rsidTr="001543D7">
        <w:trPr>
          <w:trHeight w:val="501"/>
          <w:jc w:val="center"/>
        </w:trPr>
        <w:tc>
          <w:tcPr>
            <w:tcW w:w="1701" w:type="dxa"/>
            <w:vMerge w:val="restart"/>
          </w:tcPr>
          <w:p w14:paraId="158BF8E7" w14:textId="5B6C17F5" w:rsidR="008D6DF6" w:rsidRPr="0008532F" w:rsidRDefault="008D6DF6" w:rsidP="0008532F">
            <w:pPr>
              <w:pStyle w:val="NORMALTdocNokia"/>
              <w:rPr>
                <w:b/>
                <w:bCs/>
              </w:rPr>
            </w:pPr>
            <w:r w:rsidRPr="0008532F">
              <w:rPr>
                <w:b/>
                <w:bCs/>
              </w:rPr>
              <w:t>UE-assisted performance monitoring</w:t>
            </w:r>
          </w:p>
        </w:tc>
        <w:tc>
          <w:tcPr>
            <w:tcW w:w="1701" w:type="dxa"/>
            <w:vAlign w:val="center"/>
          </w:tcPr>
          <w:p w14:paraId="35D869C5" w14:textId="07FF60C5" w:rsidR="008D6DF6" w:rsidRPr="0008532F" w:rsidRDefault="0047753D" w:rsidP="0008532F">
            <w:pPr>
              <w:pStyle w:val="NORMALTdocNokia"/>
              <w:jc w:val="center"/>
            </w:pPr>
            <w:r w:rsidRPr="0008532F">
              <w:t>PRU/</w:t>
            </w:r>
            <w:r w:rsidR="008D6DF6" w:rsidRPr="0008532F">
              <w:t>UE</w:t>
            </w:r>
          </w:p>
        </w:tc>
        <w:tc>
          <w:tcPr>
            <w:tcW w:w="1985" w:type="dxa"/>
            <w:vMerge w:val="restart"/>
            <w:vAlign w:val="center"/>
          </w:tcPr>
          <w:p w14:paraId="4A5E78B7" w14:textId="121536BE" w:rsidR="008D6DF6" w:rsidRPr="0008532F" w:rsidRDefault="00C8532E" w:rsidP="0008532F">
            <w:pPr>
              <w:pStyle w:val="NORMALTdocNokia"/>
              <w:jc w:val="center"/>
            </w:pPr>
            <w:r w:rsidRPr="0008532F">
              <w:t>UE</w:t>
            </w:r>
            <w:r w:rsidR="00CB7CA4" w:rsidRPr="0008532F">
              <w:t>/PRU</w:t>
            </w:r>
          </w:p>
        </w:tc>
        <w:tc>
          <w:tcPr>
            <w:tcW w:w="1701" w:type="dxa"/>
            <w:vMerge w:val="restart"/>
            <w:vAlign w:val="center"/>
          </w:tcPr>
          <w:p w14:paraId="2549EFA1" w14:textId="3DA846E0" w:rsidR="008D6DF6" w:rsidRPr="0008532F" w:rsidRDefault="00C8532E" w:rsidP="0008532F">
            <w:pPr>
              <w:pStyle w:val="NORMALTdocNokia"/>
              <w:jc w:val="center"/>
            </w:pPr>
            <w:r w:rsidRPr="0008532F">
              <w:t>UE</w:t>
            </w:r>
          </w:p>
        </w:tc>
        <w:tc>
          <w:tcPr>
            <w:tcW w:w="1837" w:type="dxa"/>
            <w:vMerge w:val="restart"/>
            <w:vAlign w:val="center"/>
          </w:tcPr>
          <w:p w14:paraId="207AC397" w14:textId="4A234052" w:rsidR="008D6DF6" w:rsidRPr="0008532F" w:rsidRDefault="00C8532E" w:rsidP="0008532F">
            <w:pPr>
              <w:pStyle w:val="NORMALTdocNokia"/>
              <w:jc w:val="center"/>
            </w:pPr>
            <w:r w:rsidRPr="0008532F">
              <w:t>LMF</w:t>
            </w:r>
          </w:p>
        </w:tc>
      </w:tr>
      <w:tr w:rsidR="00FF0DB2" w14:paraId="2D57C6DE" w14:textId="77777777" w:rsidTr="001543D7">
        <w:trPr>
          <w:jc w:val="center"/>
        </w:trPr>
        <w:tc>
          <w:tcPr>
            <w:tcW w:w="1701" w:type="dxa"/>
            <w:vMerge/>
          </w:tcPr>
          <w:p w14:paraId="15A60CC7" w14:textId="77777777" w:rsidR="008D6DF6" w:rsidRPr="0008532F" w:rsidRDefault="008D6DF6" w:rsidP="0008532F">
            <w:pPr>
              <w:pStyle w:val="NORMALTdocNokia"/>
              <w:rPr>
                <w:b/>
                <w:bCs/>
              </w:rPr>
            </w:pPr>
          </w:p>
        </w:tc>
        <w:tc>
          <w:tcPr>
            <w:tcW w:w="1701" w:type="dxa"/>
            <w:vAlign w:val="center"/>
          </w:tcPr>
          <w:p w14:paraId="1E44DD93" w14:textId="290D90ED" w:rsidR="008D6DF6" w:rsidRPr="0008532F" w:rsidRDefault="008D6DF6" w:rsidP="0008532F">
            <w:pPr>
              <w:pStyle w:val="NORMALTdocNokia"/>
              <w:jc w:val="center"/>
            </w:pPr>
            <w:r w:rsidRPr="0008532F">
              <w:t>LMF</w:t>
            </w:r>
          </w:p>
        </w:tc>
        <w:tc>
          <w:tcPr>
            <w:tcW w:w="1985" w:type="dxa"/>
            <w:vMerge/>
            <w:vAlign w:val="center"/>
          </w:tcPr>
          <w:p w14:paraId="52F51B7B" w14:textId="77777777" w:rsidR="008D6DF6" w:rsidRPr="0008532F" w:rsidRDefault="008D6DF6" w:rsidP="0008532F">
            <w:pPr>
              <w:pStyle w:val="NORMALTdocNokia"/>
              <w:jc w:val="center"/>
            </w:pPr>
          </w:p>
        </w:tc>
        <w:tc>
          <w:tcPr>
            <w:tcW w:w="1701" w:type="dxa"/>
            <w:vMerge/>
            <w:vAlign w:val="center"/>
          </w:tcPr>
          <w:p w14:paraId="202C17AD" w14:textId="77777777" w:rsidR="008D6DF6" w:rsidRPr="0008532F" w:rsidRDefault="008D6DF6" w:rsidP="0008532F">
            <w:pPr>
              <w:pStyle w:val="NORMALTdocNokia"/>
              <w:jc w:val="center"/>
            </w:pPr>
          </w:p>
        </w:tc>
        <w:tc>
          <w:tcPr>
            <w:tcW w:w="1837" w:type="dxa"/>
            <w:vMerge/>
            <w:vAlign w:val="center"/>
          </w:tcPr>
          <w:p w14:paraId="56950118" w14:textId="77777777" w:rsidR="008D6DF6" w:rsidRPr="0008532F" w:rsidRDefault="008D6DF6" w:rsidP="0008532F">
            <w:pPr>
              <w:pStyle w:val="NORMALTdocNokia"/>
              <w:jc w:val="center"/>
            </w:pPr>
          </w:p>
        </w:tc>
      </w:tr>
      <w:tr w:rsidR="00FF0DB2" w14:paraId="75EE6B4A" w14:textId="77777777" w:rsidTr="001543D7">
        <w:trPr>
          <w:trHeight w:val="424"/>
          <w:jc w:val="center"/>
        </w:trPr>
        <w:tc>
          <w:tcPr>
            <w:tcW w:w="1701" w:type="dxa"/>
            <w:vMerge w:val="restart"/>
          </w:tcPr>
          <w:p w14:paraId="1B7501A0" w14:textId="6427DC3E" w:rsidR="00C8532E" w:rsidRPr="0008532F" w:rsidRDefault="00C8532E" w:rsidP="0008532F">
            <w:pPr>
              <w:pStyle w:val="NORMALTdocNokia"/>
              <w:rPr>
                <w:b/>
                <w:bCs/>
              </w:rPr>
            </w:pPr>
            <w:r w:rsidRPr="0008532F">
              <w:rPr>
                <w:b/>
                <w:bCs/>
              </w:rPr>
              <w:t>UE-side performance monitoring</w:t>
            </w:r>
          </w:p>
        </w:tc>
        <w:tc>
          <w:tcPr>
            <w:tcW w:w="1701" w:type="dxa"/>
            <w:vAlign w:val="center"/>
          </w:tcPr>
          <w:p w14:paraId="72CC1BD5" w14:textId="69357028" w:rsidR="00C8532E" w:rsidRPr="0008532F" w:rsidRDefault="00406F47" w:rsidP="0008532F">
            <w:pPr>
              <w:pStyle w:val="NORMALTdocNokia"/>
              <w:jc w:val="center"/>
            </w:pPr>
            <w:r w:rsidRPr="0008532F">
              <w:t>PRU/</w:t>
            </w:r>
            <w:r w:rsidR="00C8532E" w:rsidRPr="0008532F">
              <w:t>UE</w:t>
            </w:r>
          </w:p>
        </w:tc>
        <w:tc>
          <w:tcPr>
            <w:tcW w:w="1985" w:type="dxa"/>
            <w:vMerge w:val="restart"/>
            <w:vAlign w:val="center"/>
          </w:tcPr>
          <w:p w14:paraId="631DD799" w14:textId="45676EB8" w:rsidR="00C8532E" w:rsidRPr="0008532F" w:rsidRDefault="00C8532E" w:rsidP="0008532F">
            <w:pPr>
              <w:pStyle w:val="NORMALTdocNokia"/>
              <w:jc w:val="center"/>
            </w:pPr>
            <w:r w:rsidRPr="0008532F">
              <w:t>UE</w:t>
            </w:r>
            <w:r w:rsidR="00CB7CA4" w:rsidRPr="0008532F">
              <w:t>/PRU</w:t>
            </w:r>
          </w:p>
          <w:p w14:paraId="1B54A9E0" w14:textId="0A36AA43" w:rsidR="00C8532E" w:rsidRPr="0008532F" w:rsidRDefault="00C8532E" w:rsidP="0008532F">
            <w:pPr>
              <w:pStyle w:val="NORMALTdocNokia"/>
              <w:jc w:val="center"/>
            </w:pPr>
          </w:p>
        </w:tc>
        <w:tc>
          <w:tcPr>
            <w:tcW w:w="1701" w:type="dxa"/>
            <w:vMerge w:val="restart"/>
            <w:vAlign w:val="center"/>
          </w:tcPr>
          <w:p w14:paraId="0AE50019" w14:textId="2C0F5605" w:rsidR="00C8532E" w:rsidRPr="0008532F" w:rsidRDefault="00C8532E" w:rsidP="0008532F">
            <w:pPr>
              <w:pStyle w:val="NORMALTdocNokia"/>
              <w:jc w:val="center"/>
            </w:pPr>
            <w:r w:rsidRPr="0008532F">
              <w:t>UE</w:t>
            </w:r>
          </w:p>
          <w:p w14:paraId="1A05B4A5" w14:textId="519212D5" w:rsidR="00C8532E" w:rsidRPr="0008532F" w:rsidRDefault="00C8532E" w:rsidP="0008532F">
            <w:pPr>
              <w:pStyle w:val="NORMALTdocNokia"/>
              <w:jc w:val="center"/>
            </w:pPr>
          </w:p>
        </w:tc>
        <w:tc>
          <w:tcPr>
            <w:tcW w:w="1837" w:type="dxa"/>
            <w:vMerge w:val="restart"/>
            <w:vAlign w:val="center"/>
          </w:tcPr>
          <w:p w14:paraId="0E4167B2" w14:textId="7FDA0C17" w:rsidR="00C8532E" w:rsidRPr="0008532F" w:rsidRDefault="00032991" w:rsidP="0008532F">
            <w:pPr>
              <w:pStyle w:val="NORMALTdocNokia"/>
              <w:jc w:val="center"/>
            </w:pPr>
            <w:r>
              <w:t>UE</w:t>
            </w:r>
          </w:p>
          <w:p w14:paraId="67EFCF3E" w14:textId="1172F291" w:rsidR="00C8532E" w:rsidRPr="0008532F" w:rsidRDefault="00C8532E" w:rsidP="0008532F">
            <w:pPr>
              <w:pStyle w:val="NORMALTdocNokia"/>
              <w:jc w:val="center"/>
            </w:pPr>
          </w:p>
        </w:tc>
      </w:tr>
      <w:tr w:rsidR="00FF0DB2" w14:paraId="16829D33" w14:textId="77777777" w:rsidTr="001543D7">
        <w:trPr>
          <w:jc w:val="center"/>
        </w:trPr>
        <w:tc>
          <w:tcPr>
            <w:tcW w:w="1701" w:type="dxa"/>
            <w:vMerge/>
          </w:tcPr>
          <w:p w14:paraId="5696FA0E" w14:textId="77777777" w:rsidR="008D6DF6" w:rsidRPr="004A6295" w:rsidRDefault="008D6DF6" w:rsidP="008D6DF6">
            <w:pPr>
              <w:pStyle w:val="ListParagraph"/>
              <w:ind w:left="0"/>
              <w:rPr>
                <w:lang w:val="en-US"/>
              </w:rPr>
            </w:pPr>
          </w:p>
        </w:tc>
        <w:tc>
          <w:tcPr>
            <w:tcW w:w="1701" w:type="dxa"/>
            <w:vAlign w:val="center"/>
          </w:tcPr>
          <w:p w14:paraId="7903D4CE" w14:textId="0746E7F0" w:rsidR="008D6DF6" w:rsidRPr="0016196A" w:rsidRDefault="008D6DF6" w:rsidP="0008532F">
            <w:pPr>
              <w:pStyle w:val="ListParagraph"/>
              <w:ind w:left="0"/>
              <w:jc w:val="center"/>
              <w:rPr>
                <w:highlight w:val="yellow"/>
                <w:lang w:val="en-US"/>
              </w:rPr>
            </w:pPr>
            <w:r w:rsidRPr="005815B1">
              <w:rPr>
                <w:lang w:val="en-US"/>
              </w:rPr>
              <w:t>LMF</w:t>
            </w:r>
          </w:p>
        </w:tc>
        <w:tc>
          <w:tcPr>
            <w:tcW w:w="1985" w:type="dxa"/>
            <w:vMerge/>
            <w:vAlign w:val="center"/>
          </w:tcPr>
          <w:p w14:paraId="2307EE5B" w14:textId="77777777" w:rsidR="008D6DF6" w:rsidRPr="0016196A" w:rsidRDefault="008D6DF6" w:rsidP="0008532F">
            <w:pPr>
              <w:pStyle w:val="ListParagraph"/>
              <w:ind w:left="0"/>
              <w:jc w:val="center"/>
              <w:rPr>
                <w:highlight w:val="yellow"/>
                <w:lang w:val="en-US"/>
              </w:rPr>
            </w:pPr>
          </w:p>
        </w:tc>
        <w:tc>
          <w:tcPr>
            <w:tcW w:w="1701" w:type="dxa"/>
            <w:vMerge/>
            <w:vAlign w:val="center"/>
          </w:tcPr>
          <w:p w14:paraId="024FD4EE" w14:textId="77777777" w:rsidR="008D6DF6" w:rsidRPr="00AF20E8" w:rsidRDefault="008D6DF6" w:rsidP="0008532F">
            <w:pPr>
              <w:pStyle w:val="ListParagraph"/>
              <w:ind w:left="0"/>
              <w:jc w:val="center"/>
              <w:rPr>
                <w:lang w:val="en-US"/>
              </w:rPr>
            </w:pPr>
          </w:p>
        </w:tc>
        <w:tc>
          <w:tcPr>
            <w:tcW w:w="1837" w:type="dxa"/>
            <w:vMerge/>
            <w:vAlign w:val="center"/>
          </w:tcPr>
          <w:p w14:paraId="4BA866F5" w14:textId="77777777" w:rsidR="008D6DF6" w:rsidRDefault="008D6DF6" w:rsidP="0008532F">
            <w:pPr>
              <w:pStyle w:val="ListParagraph"/>
              <w:ind w:left="0"/>
              <w:jc w:val="center"/>
              <w:rPr>
                <w:lang w:val="en-US"/>
              </w:rPr>
            </w:pPr>
          </w:p>
        </w:tc>
      </w:tr>
    </w:tbl>
    <w:p w14:paraId="18C39162" w14:textId="77777777" w:rsidR="00501603" w:rsidRDefault="00501603" w:rsidP="00501603"/>
    <w:p w14:paraId="77D8FB49" w14:textId="77777777" w:rsidR="003E087A" w:rsidRDefault="003E087A" w:rsidP="0016196A"/>
    <w:p w14:paraId="2B793C5F" w14:textId="27B51EF1" w:rsidR="00501603" w:rsidRPr="00BC2FEE" w:rsidRDefault="008B2CD5" w:rsidP="0002525F">
      <w:pPr>
        <w:pStyle w:val="NORMALTdocNokia"/>
      </w:pPr>
      <w:r>
        <w:t>For the case where the monitoring metric is derived in the LMF-side, the reporting of measurements from the UE to LMF is required and it should be done prioritizing/using new IEs in LPP.</w:t>
      </w:r>
    </w:p>
    <w:p w14:paraId="4C6CC3B7" w14:textId="77777777" w:rsidR="008B2CD5" w:rsidRPr="00BC2FEE" w:rsidRDefault="008B2CD5" w:rsidP="0016196A"/>
    <w:p w14:paraId="2D98E024" w14:textId="34E23773" w:rsidR="001D3FD4" w:rsidRPr="00D2556A" w:rsidRDefault="001D3FD4" w:rsidP="001E5540">
      <w:pPr>
        <w:pStyle w:val="Observationstylenokia2023"/>
      </w:pPr>
      <w:bookmarkStart w:id="41" w:name="_Toc159231758"/>
      <w:bookmarkStart w:id="42" w:name="_Toc159240758"/>
      <w:r w:rsidRPr="00D2556A">
        <w:t>In Case 1 direct AI</w:t>
      </w:r>
      <w:r w:rsidR="00031F8B" w:rsidRPr="00D2556A">
        <w:t>/</w:t>
      </w:r>
      <w:r w:rsidRPr="00D2556A">
        <w:t>ML</w:t>
      </w:r>
      <w:r w:rsidR="00031F8B" w:rsidRPr="00D2556A">
        <w:t xml:space="preserve"> positioning</w:t>
      </w:r>
      <w:r w:rsidRPr="00D2556A">
        <w:t>, in addition to UE, LMF may also derive the performance metric.</w:t>
      </w:r>
      <w:bookmarkEnd w:id="41"/>
      <w:bookmarkEnd w:id="42"/>
    </w:p>
    <w:p w14:paraId="69A0D20D" w14:textId="2A315E86" w:rsidR="00D45AF0" w:rsidRDefault="00D45AF0" w:rsidP="00C45FCD">
      <w:pPr>
        <w:pStyle w:val="NORMALTdocNokia"/>
      </w:pPr>
      <w:r w:rsidRPr="00C45FCD">
        <w:t xml:space="preserve">For the cases when UE is </w:t>
      </w:r>
      <w:r w:rsidR="00BE0484" w:rsidRPr="00C45FCD">
        <w:t>the entity deriving the performance monitoring metric, LMF still requires to be informed about</w:t>
      </w:r>
      <w:r w:rsidR="00410C95" w:rsidRPr="00C45FCD">
        <w:t xml:space="preserve"> the derived</w:t>
      </w:r>
      <w:r w:rsidR="00BE0484" w:rsidRPr="00C45FCD">
        <w:t xml:space="preserve"> monitoring metric</w:t>
      </w:r>
      <w:r w:rsidR="00410C95" w:rsidRPr="00C45FCD">
        <w:t xml:space="preserve"> </w:t>
      </w:r>
      <w:proofErr w:type="gramStart"/>
      <w:r w:rsidR="00410C95" w:rsidRPr="00C45FCD">
        <w:t>in order to</w:t>
      </w:r>
      <w:proofErr w:type="gramEnd"/>
      <w:r w:rsidR="00410C95" w:rsidRPr="00C45FCD">
        <w:t xml:space="preserve"> determine the monitoring outcome, e.g., functionality switching. F</w:t>
      </w:r>
      <w:r w:rsidR="00F37B50" w:rsidRPr="00C45FCD">
        <w:t xml:space="preserve">or this, LMF may request the UE to derive a specific monitoring metric. In turn, UE informs the LMF about the derived metric to enable a </w:t>
      </w:r>
      <w:r w:rsidR="004978B4" w:rsidRPr="00C45FCD">
        <w:t>functionality decision based on</w:t>
      </w:r>
      <w:r w:rsidR="00F37B50" w:rsidRPr="00C45FCD">
        <w:t xml:space="preserve"> </w:t>
      </w:r>
      <w:r w:rsidR="00F93DEA" w:rsidRPr="00C45FCD">
        <w:t xml:space="preserve">performance </w:t>
      </w:r>
      <w:r w:rsidR="00F37B50" w:rsidRPr="00C45FCD">
        <w:t xml:space="preserve">monitoring </w:t>
      </w:r>
      <w:r w:rsidR="007547E7" w:rsidRPr="00C45FCD">
        <w:t xml:space="preserve">outcome </w:t>
      </w:r>
      <w:r w:rsidR="00F37B50" w:rsidRPr="00C45FCD">
        <w:t>at the LMF side.</w:t>
      </w:r>
      <w:r w:rsidR="00BE0484" w:rsidRPr="00C45FCD">
        <w:t xml:space="preserve"> </w:t>
      </w:r>
    </w:p>
    <w:p w14:paraId="7328AD3F" w14:textId="77777777" w:rsidR="00C45FCD" w:rsidRPr="00C45FCD" w:rsidRDefault="00C45FCD" w:rsidP="00C45FCD">
      <w:pPr>
        <w:pStyle w:val="NORMALTdocNokia"/>
      </w:pPr>
    </w:p>
    <w:p w14:paraId="5CDB8B22" w14:textId="63FD9679" w:rsidR="001D3FD4" w:rsidRPr="00D2556A" w:rsidRDefault="001D3FD4" w:rsidP="00D2556A">
      <w:pPr>
        <w:pStyle w:val="Proposalstylenokia2023"/>
      </w:pPr>
      <w:bookmarkStart w:id="43" w:name="_Toc159231871"/>
      <w:r w:rsidRPr="00D2556A">
        <w:t>In Case 1 direct AI</w:t>
      </w:r>
      <w:r w:rsidR="00A65BD6" w:rsidRPr="00D2556A">
        <w:t>/</w:t>
      </w:r>
      <w:r w:rsidRPr="00D2556A">
        <w:t>ML</w:t>
      </w:r>
      <w:r w:rsidR="00A65BD6" w:rsidRPr="00D2556A">
        <w:t xml:space="preserve"> positioning</w:t>
      </w:r>
      <w:r w:rsidRPr="00D2556A">
        <w:t xml:space="preserve">, LMF may request UE to derive a </w:t>
      </w:r>
      <w:r w:rsidR="00C00963" w:rsidRPr="00D2556A">
        <w:t xml:space="preserve">performance </w:t>
      </w:r>
      <w:r w:rsidRPr="00D2556A">
        <w:t xml:space="preserve">monitoring metric, </w:t>
      </w:r>
      <w:r w:rsidR="006A6199" w:rsidRPr="00D2556A">
        <w:t>and</w:t>
      </w:r>
      <w:r w:rsidRPr="00D2556A">
        <w:t xml:space="preserve"> UE reports the derived performance metric</w:t>
      </w:r>
      <w:r w:rsidR="002D6BA9" w:rsidRPr="00D2556A">
        <w:t xml:space="preserve"> to LMF</w:t>
      </w:r>
      <w:r w:rsidRPr="00D2556A">
        <w:t>.</w:t>
      </w:r>
      <w:bookmarkEnd w:id="43"/>
    </w:p>
    <w:p w14:paraId="25E26C0B" w14:textId="22EDD644" w:rsidR="00254C0D" w:rsidRDefault="00714734" w:rsidP="00DF7EF3">
      <w:pPr>
        <w:pStyle w:val="NORMALTdocNokia"/>
      </w:pPr>
      <w:r>
        <w:t>In cases where the</w:t>
      </w:r>
      <w:r w:rsidR="008D31B4">
        <w:t xml:space="preserve"> UE is </w:t>
      </w:r>
      <w:r w:rsidR="00465717">
        <w:t>deriving the</w:t>
      </w:r>
      <w:r w:rsidR="008D31B4">
        <w:t xml:space="preserve"> monitoring</w:t>
      </w:r>
      <w:r w:rsidR="00465717">
        <w:t xml:space="preserve"> metric</w:t>
      </w:r>
      <w:r w:rsidR="008D31B4">
        <w:t xml:space="preserve">, </w:t>
      </w:r>
      <w:r w:rsidR="00E95733">
        <w:t>one important assumption should be considered</w:t>
      </w:r>
      <w:r w:rsidR="007172B1">
        <w:t xml:space="preserve"> in terms of the Fun</w:t>
      </w:r>
      <w:r w:rsidR="00DD34C1">
        <w:t>ctionality</w:t>
      </w:r>
      <w:r w:rsidR="00C14207">
        <w:t xml:space="preserve">. Here, the </w:t>
      </w:r>
      <w:r w:rsidR="008B5858">
        <w:t>UE</w:t>
      </w:r>
      <w:r w:rsidR="00E66FD5">
        <w:t xml:space="preserve"> </w:t>
      </w:r>
      <w:r w:rsidR="00013B94">
        <w:t>may not be allowed to change</w:t>
      </w:r>
      <w:r w:rsidR="001A7B5D">
        <w:t>/modify</w:t>
      </w:r>
      <w:r w:rsidR="00013B94">
        <w:t xml:space="preserve"> the functionality</w:t>
      </w:r>
      <w:r w:rsidR="00E8232E">
        <w:t>.</w:t>
      </w:r>
      <w:r w:rsidR="003E087A">
        <w:t xml:space="preserve"> Having LMF to take the functionality decision is more reasonable as compared to UE because 1) network has much better knowledge of the entities involved in functionality setting/monitoring, 2) Autonomously change of functionality at the UE may degrade the positioning performance and also leads to waste the UE resources, 3) Network has better understanding of </w:t>
      </w:r>
      <w:r w:rsidR="00A5790B">
        <w:t>available</w:t>
      </w:r>
      <w:r w:rsidR="003E087A">
        <w:t xml:space="preserve"> resources (time/frequency) and spatial distributions of UEs,  4) In the legacy approach network decides the positioning methods, in similar fashion we can leverage existing positioning framework for functionality decision driven by network.  </w:t>
      </w:r>
      <w:r w:rsidR="006E4C3F">
        <w:t xml:space="preserve"> </w:t>
      </w:r>
      <w:r>
        <w:t xml:space="preserve"> </w:t>
      </w:r>
    </w:p>
    <w:p w14:paraId="00D16E44" w14:textId="77777777" w:rsidR="00DF7EF3" w:rsidRDefault="00DF7EF3" w:rsidP="00DF7EF3">
      <w:pPr>
        <w:pStyle w:val="NORMALTdocNokia"/>
        <w:rPr>
          <w:b/>
          <w:bCs/>
        </w:rPr>
      </w:pPr>
    </w:p>
    <w:p w14:paraId="537CF887" w14:textId="452FC578" w:rsidR="00581C2A" w:rsidRPr="00AB0342" w:rsidRDefault="00BF1567" w:rsidP="00D2556A">
      <w:pPr>
        <w:pStyle w:val="Proposalstylenokia2023"/>
        <w:rPr>
          <w:strike/>
        </w:rPr>
      </w:pPr>
      <w:bookmarkStart w:id="44" w:name="_Toc159231872"/>
      <w:r w:rsidRPr="0B079B0D">
        <w:t>In all</w:t>
      </w:r>
      <w:r w:rsidR="00B43B0E" w:rsidRPr="0B079B0D">
        <w:t xml:space="preserve"> </w:t>
      </w:r>
      <w:r w:rsidR="004303BD" w:rsidRPr="0B079B0D">
        <w:t>cases (e.g., Case</w:t>
      </w:r>
      <w:r w:rsidR="002D29AE" w:rsidRPr="0B079B0D">
        <w:t>s</w:t>
      </w:r>
      <w:r w:rsidR="004303BD" w:rsidRPr="0B079B0D">
        <w:t xml:space="preserve"> 1</w:t>
      </w:r>
      <w:r w:rsidR="002D29AE" w:rsidRPr="0B079B0D">
        <w:t xml:space="preserve">, </w:t>
      </w:r>
      <w:r w:rsidR="004303BD" w:rsidRPr="0B079B0D">
        <w:t>3a</w:t>
      </w:r>
      <w:r w:rsidR="002D29AE" w:rsidRPr="0B079B0D">
        <w:t>, 3b</w:t>
      </w:r>
      <w:r w:rsidR="004303BD" w:rsidRPr="0B079B0D">
        <w:t>)</w:t>
      </w:r>
      <w:r w:rsidRPr="0B079B0D">
        <w:t xml:space="preserve"> </w:t>
      </w:r>
      <w:r w:rsidR="00581C2A" w:rsidRPr="0B079B0D">
        <w:t xml:space="preserve">LMF </w:t>
      </w:r>
      <w:r w:rsidR="00A06246" w:rsidRPr="0B079B0D">
        <w:t>is</w:t>
      </w:r>
      <w:r w:rsidR="00581C2A" w:rsidRPr="0B079B0D">
        <w:t xml:space="preserve"> the </w:t>
      </w:r>
      <w:r w:rsidR="00A06246" w:rsidRPr="0B079B0D">
        <w:t>only</w:t>
      </w:r>
      <w:r w:rsidR="00781432" w:rsidRPr="0B079B0D">
        <w:t xml:space="preserve"> </w:t>
      </w:r>
      <w:r w:rsidR="00581C2A" w:rsidRPr="0B079B0D">
        <w:t>entity to determine</w:t>
      </w:r>
      <w:r w:rsidR="00A06246" w:rsidRPr="0B079B0D">
        <w:t xml:space="preserve"> functionality decision</w:t>
      </w:r>
      <w:r w:rsidR="004B078E" w:rsidRPr="0B079B0D">
        <w:t xml:space="preserve"> (</w:t>
      </w:r>
      <w:r w:rsidR="004B078E" w:rsidRPr="00AD2EA3">
        <w:t>e.g., functionality switching</w:t>
      </w:r>
      <w:r w:rsidR="0080451D" w:rsidRPr="0B079B0D">
        <w:t>, selection,</w:t>
      </w:r>
      <w:r w:rsidR="005460C2" w:rsidRPr="0B079B0D">
        <w:t xml:space="preserve"> </w:t>
      </w:r>
      <w:r w:rsidR="00453B69" w:rsidRPr="0B079B0D">
        <w:t>(</w:t>
      </w:r>
      <w:r w:rsidR="004B078E" w:rsidRPr="00AD2EA3">
        <w:t>de</w:t>
      </w:r>
      <w:r w:rsidR="00453B69" w:rsidRPr="0B079B0D">
        <w:t>)</w:t>
      </w:r>
      <w:r w:rsidR="004B078E" w:rsidRPr="00AD2EA3">
        <w:t>activation</w:t>
      </w:r>
      <w:r w:rsidR="00453B69" w:rsidRPr="0B079B0D">
        <w:t>, fallback</w:t>
      </w:r>
      <w:r w:rsidR="004B078E" w:rsidRPr="0B079B0D">
        <w:t>)</w:t>
      </w:r>
      <w:r w:rsidR="000A5EDF" w:rsidRPr="0B079B0D">
        <w:t xml:space="preserve"> </w:t>
      </w:r>
      <w:r w:rsidR="000A5EDF" w:rsidRPr="00D2556A">
        <w:t>based on monitoring outcome</w:t>
      </w:r>
      <w:r w:rsidR="004B078E" w:rsidRPr="0B079B0D">
        <w:t>.</w:t>
      </w:r>
      <w:bookmarkEnd w:id="44"/>
    </w:p>
    <w:p w14:paraId="2ACE328E" w14:textId="77777777" w:rsidR="00AB0342" w:rsidRPr="00AD2EA3" w:rsidRDefault="00AB0342" w:rsidP="00AB0342">
      <w:pPr>
        <w:pStyle w:val="Proposalstylenokia2023"/>
        <w:numPr>
          <w:ilvl w:val="0"/>
          <w:numId w:val="0"/>
        </w:numPr>
        <w:rPr>
          <w:strike/>
        </w:rPr>
      </w:pPr>
    </w:p>
    <w:p w14:paraId="6D94727D" w14:textId="7733B449" w:rsidR="00BC0D6E" w:rsidRPr="00BA1862" w:rsidRDefault="00BC0D6E" w:rsidP="00384FCD">
      <w:pPr>
        <w:pStyle w:val="Heading3"/>
        <w:ind w:left="851"/>
      </w:pPr>
      <w:proofErr w:type="spellStart"/>
      <w:r>
        <w:t>Signaling</w:t>
      </w:r>
      <w:proofErr w:type="spellEnd"/>
      <w:r>
        <w:t xml:space="preserve"> and procedures for monitoring</w:t>
      </w:r>
    </w:p>
    <w:p w14:paraId="043F9BA8" w14:textId="28A53D67" w:rsidR="00047943" w:rsidRDefault="00047943" w:rsidP="00465BB6">
      <w:pPr>
        <w:pStyle w:val="NORMALTdocNokia"/>
        <w:rPr>
          <w:rStyle w:val="normaltextrun"/>
        </w:rPr>
      </w:pPr>
      <w:r w:rsidRPr="001543D7">
        <w:rPr>
          <w:rStyle w:val="normaltextrun"/>
        </w:rPr>
        <w:t xml:space="preserve">A generic mechanism for performance monitoring </w:t>
      </w:r>
      <w:r w:rsidR="00F64930" w:rsidRPr="001543D7">
        <w:rPr>
          <w:rStyle w:val="normaltextrun"/>
        </w:rPr>
        <w:t xml:space="preserve">in Case 1 </w:t>
      </w:r>
      <w:r w:rsidRPr="001543D7">
        <w:rPr>
          <w:rStyle w:val="normaltextrun"/>
        </w:rPr>
        <w:t xml:space="preserve">is shown </w:t>
      </w:r>
      <w:r w:rsidRPr="003C117F">
        <w:rPr>
          <w:rStyle w:val="normaltextrun"/>
        </w:rPr>
        <w:t>in</w:t>
      </w:r>
      <w:r w:rsidR="003C117F" w:rsidRPr="003C117F">
        <w:rPr>
          <w:rStyle w:val="normaltextrun"/>
        </w:rPr>
        <w:t xml:space="preserve"> </w:t>
      </w:r>
      <w:r w:rsidR="003C117F" w:rsidRPr="003C117F">
        <w:rPr>
          <w:rStyle w:val="normaltextrun"/>
        </w:rPr>
        <w:fldChar w:fldCharType="begin"/>
      </w:r>
      <w:r w:rsidR="003C117F" w:rsidRPr="003C117F">
        <w:rPr>
          <w:rStyle w:val="normaltextrun"/>
        </w:rPr>
        <w:instrText xml:space="preserve"> REF _Ref159152723 \h  \* MERGEFORMAT </w:instrText>
      </w:r>
      <w:r w:rsidR="003C117F" w:rsidRPr="003C117F">
        <w:rPr>
          <w:rStyle w:val="normaltextrun"/>
        </w:rPr>
      </w:r>
      <w:r w:rsidR="003C117F" w:rsidRPr="003C117F">
        <w:rPr>
          <w:rStyle w:val="normaltextrun"/>
        </w:rPr>
        <w:fldChar w:fldCharType="separate"/>
      </w:r>
      <w:r w:rsidR="003C117F" w:rsidRPr="003C117F">
        <w:t>Figure 2</w:t>
      </w:r>
      <w:r w:rsidR="003C117F" w:rsidRPr="003C117F">
        <w:rPr>
          <w:rStyle w:val="normaltextrun"/>
        </w:rPr>
        <w:fldChar w:fldCharType="end"/>
      </w:r>
      <w:r w:rsidR="00F64930" w:rsidRPr="001543D7">
        <w:rPr>
          <w:rStyle w:val="normaltextrun"/>
        </w:rPr>
        <w:t>,</w:t>
      </w:r>
      <w:r w:rsidRPr="001543D7">
        <w:rPr>
          <w:rStyle w:val="normaltextrun"/>
        </w:rPr>
        <w:t xml:space="preserve"> where </w:t>
      </w:r>
      <w:r w:rsidR="00021342">
        <w:rPr>
          <w:rStyle w:val="normaltextrun"/>
        </w:rPr>
        <w:t xml:space="preserve">the </w:t>
      </w:r>
      <w:r w:rsidRPr="001543D7">
        <w:rPr>
          <w:rStyle w:val="normaltextrun"/>
        </w:rPr>
        <w:t xml:space="preserve">UE is the node responsible for model inference. Whenever </w:t>
      </w:r>
      <w:r w:rsidR="00F64930" w:rsidRPr="001543D7">
        <w:rPr>
          <w:rStyle w:val="normaltextrun"/>
        </w:rPr>
        <w:t>UE</w:t>
      </w:r>
      <w:r w:rsidRPr="001543D7">
        <w:rPr>
          <w:rStyle w:val="normaltextrun"/>
        </w:rPr>
        <w:t xml:space="preserve"> detects changes in the environment, it may request LMF to share relevant </w:t>
      </w:r>
      <w:r w:rsidR="0091184F">
        <w:rPr>
          <w:rStyle w:val="normaltextrun"/>
        </w:rPr>
        <w:t>procedures</w:t>
      </w:r>
      <w:r w:rsidRPr="001543D7">
        <w:rPr>
          <w:rStyle w:val="normaltextrun"/>
        </w:rPr>
        <w:t xml:space="preserve"> for functionality performance monitoring. Next, LMF could collect the data from various </w:t>
      </w:r>
      <w:r w:rsidRPr="006D3071">
        <w:rPr>
          <w:rStyle w:val="normaltextrun"/>
          <w:i/>
          <w:iCs/>
        </w:rPr>
        <w:t>trusted</w:t>
      </w:r>
      <w:r w:rsidRPr="001543D7">
        <w:rPr>
          <w:rStyle w:val="normaltextrun"/>
        </w:rPr>
        <w:t xml:space="preserve"> entities as</w:t>
      </w:r>
      <w:r w:rsidR="006B7E6E" w:rsidRPr="001543D7">
        <w:rPr>
          <w:rStyle w:val="normaltextrun"/>
        </w:rPr>
        <w:t>,</w:t>
      </w:r>
      <w:r w:rsidRPr="001543D7">
        <w:rPr>
          <w:rStyle w:val="normaltextrun"/>
        </w:rPr>
        <w:t xml:space="preserve"> e.g. PRU and share it with the UE. </w:t>
      </w:r>
    </w:p>
    <w:p w14:paraId="41D5D20F" w14:textId="77777777" w:rsidR="00465BB6" w:rsidRDefault="00465BB6" w:rsidP="00465BB6">
      <w:pPr>
        <w:pStyle w:val="NORMALTdocNokia"/>
        <w:rPr>
          <w:rStyle w:val="eop"/>
          <w:rFonts w:asciiTheme="minorHAnsi" w:hAnsiTheme="minorHAnsi" w:cstheme="minorHAnsi"/>
          <w:sz w:val="22"/>
          <w:szCs w:val="22"/>
        </w:rPr>
      </w:pPr>
    </w:p>
    <w:p w14:paraId="17433342" w14:textId="77777777" w:rsidR="00047943" w:rsidRDefault="00047943" w:rsidP="00047943">
      <w:pPr>
        <w:pStyle w:val="paragraph"/>
        <w:keepNext/>
        <w:spacing w:before="0" w:beforeAutospacing="0" w:after="0" w:afterAutospacing="0"/>
        <w:jc w:val="center"/>
        <w:textAlignment w:val="baseline"/>
      </w:pPr>
      <w:r>
        <w:rPr>
          <w:noProof/>
        </w:rPr>
        <w:drawing>
          <wp:inline distT="0" distB="0" distL="0" distR="0" wp14:anchorId="1D699901" wp14:editId="47276705">
            <wp:extent cx="3597281" cy="3098165"/>
            <wp:effectExtent l="0" t="0" r="3175" b="6985"/>
            <wp:docPr id="1236674342" name="Picture 1236674342" descr="A diagram of a syste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1889805" name="Picture 1741889805" descr="A diagram of a system&#10;&#10;Description automatically generated"/>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607456" cy="3106928"/>
                    </a:xfrm>
                    <a:prstGeom prst="rect">
                      <a:avLst/>
                    </a:prstGeom>
                    <a:noFill/>
                  </pic:spPr>
                </pic:pic>
              </a:graphicData>
            </a:graphic>
          </wp:inline>
        </w:drawing>
      </w:r>
    </w:p>
    <w:p w14:paraId="08121970" w14:textId="47396EBA" w:rsidR="00047943" w:rsidRPr="000167F2" w:rsidRDefault="00047943" w:rsidP="000167F2">
      <w:pPr>
        <w:pStyle w:val="NORMALTdocNokia"/>
        <w:jc w:val="center"/>
        <w:rPr>
          <w:b/>
          <w:bCs/>
        </w:rPr>
      </w:pPr>
      <w:bookmarkStart w:id="45" w:name="_Ref159152723"/>
      <w:r w:rsidRPr="000167F2">
        <w:rPr>
          <w:b/>
          <w:bCs/>
        </w:rPr>
        <w:t xml:space="preserve">Figure </w:t>
      </w:r>
      <w:r w:rsidR="00531A98" w:rsidRPr="000167F2">
        <w:rPr>
          <w:b/>
          <w:bCs/>
        </w:rPr>
        <w:fldChar w:fldCharType="begin"/>
      </w:r>
      <w:r w:rsidR="00531A98" w:rsidRPr="000167F2">
        <w:rPr>
          <w:b/>
          <w:bCs/>
        </w:rPr>
        <w:instrText xml:space="preserve"> SEQ Figure \* ARABIC </w:instrText>
      </w:r>
      <w:r w:rsidR="00531A98" w:rsidRPr="000167F2">
        <w:rPr>
          <w:b/>
          <w:bCs/>
        </w:rPr>
        <w:fldChar w:fldCharType="separate"/>
      </w:r>
      <w:r w:rsidR="00A4440F" w:rsidRPr="000167F2">
        <w:rPr>
          <w:b/>
          <w:bCs/>
        </w:rPr>
        <w:t>2</w:t>
      </w:r>
      <w:r w:rsidR="00531A98" w:rsidRPr="000167F2">
        <w:rPr>
          <w:b/>
          <w:bCs/>
        </w:rPr>
        <w:fldChar w:fldCharType="end"/>
      </w:r>
      <w:bookmarkEnd w:id="45"/>
      <w:r w:rsidRPr="000167F2">
        <w:rPr>
          <w:b/>
          <w:bCs/>
        </w:rPr>
        <w:t xml:space="preserve"> </w:t>
      </w:r>
      <w:r w:rsidR="00B82416">
        <w:rPr>
          <w:b/>
          <w:bCs/>
        </w:rPr>
        <w:t xml:space="preserve">- </w:t>
      </w:r>
      <w:r w:rsidRPr="000167F2">
        <w:rPr>
          <w:b/>
          <w:bCs/>
        </w:rPr>
        <w:t>Mechanism to performance monitoring for Case 1</w:t>
      </w:r>
      <w:r w:rsidR="003C117F">
        <w:rPr>
          <w:b/>
          <w:bCs/>
        </w:rPr>
        <w:t xml:space="preserve"> direct AI/ML positioning.</w:t>
      </w:r>
    </w:p>
    <w:p w14:paraId="3966827A" w14:textId="77777777" w:rsidR="00047943" w:rsidRDefault="00047943" w:rsidP="00047943">
      <w:pPr>
        <w:pStyle w:val="paragraph"/>
        <w:spacing w:before="0" w:beforeAutospacing="0" w:after="0" w:afterAutospacing="0"/>
        <w:jc w:val="center"/>
        <w:textAlignment w:val="baseline"/>
        <w:rPr>
          <w:color w:val="000000"/>
          <w:sz w:val="20"/>
          <w:szCs w:val="20"/>
          <w:shd w:val="clear" w:color="auto" w:fill="FFFFFF"/>
          <w:lang w:val="en-GB"/>
        </w:rPr>
      </w:pPr>
    </w:p>
    <w:p w14:paraId="20F8CE9F" w14:textId="77777777" w:rsidR="00812EDC" w:rsidRPr="00545817" w:rsidRDefault="00521698" w:rsidP="00545817">
      <w:pPr>
        <w:pStyle w:val="NORMALTdocNokia"/>
      </w:pPr>
      <w:r w:rsidRPr="00545817">
        <w:t xml:space="preserve">In general, there are two well defined </w:t>
      </w:r>
      <w:r w:rsidR="00812EDC" w:rsidRPr="00545817">
        <w:t>mechanisms for performance monitoring for Case 1 direct AI/ML positioning:</w:t>
      </w:r>
    </w:p>
    <w:p w14:paraId="2AB23CF1" w14:textId="77777777" w:rsidR="00545817" w:rsidRPr="00545817" w:rsidRDefault="00545817" w:rsidP="00545817">
      <w:pPr>
        <w:pStyle w:val="NORMALTdocNokia"/>
      </w:pPr>
    </w:p>
    <w:p w14:paraId="219CAEBD" w14:textId="6C80C111" w:rsidR="0050054E" w:rsidRPr="00545817" w:rsidRDefault="007B2539" w:rsidP="00213058">
      <w:pPr>
        <w:pStyle w:val="NORMALTdocNokia"/>
        <w:numPr>
          <w:ilvl w:val="0"/>
          <w:numId w:val="16"/>
        </w:numPr>
      </w:pPr>
      <w:r w:rsidRPr="00545817">
        <w:t xml:space="preserve">Option 1: </w:t>
      </w:r>
      <w:r w:rsidR="00047943" w:rsidRPr="00545817">
        <w:t>In one option, LMF share</w:t>
      </w:r>
      <w:r w:rsidR="007E3606" w:rsidRPr="00545817">
        <w:t>s</w:t>
      </w:r>
      <w:r w:rsidR="00047943" w:rsidRPr="00545817">
        <w:t xml:space="preserve"> </w:t>
      </w:r>
      <w:r w:rsidR="007E3606" w:rsidRPr="00545817">
        <w:t xml:space="preserve">with UE </w:t>
      </w:r>
      <w:r w:rsidR="00047943" w:rsidRPr="00545817">
        <w:t xml:space="preserve">only the </w:t>
      </w:r>
      <w:r w:rsidR="007E3606" w:rsidRPr="00545817">
        <w:t>necessary</w:t>
      </w:r>
      <w:r w:rsidR="00047943" w:rsidRPr="00545817">
        <w:t xml:space="preserve"> data</w:t>
      </w:r>
      <w:r w:rsidR="007E3606" w:rsidRPr="00545817">
        <w:t xml:space="preserve"> for monitoring</w:t>
      </w:r>
      <w:r w:rsidR="00047943" w:rsidRPr="00545817">
        <w:t xml:space="preserve"> </w:t>
      </w:r>
      <w:r w:rsidR="007E3606" w:rsidRPr="00545817">
        <w:t xml:space="preserve">consisting of </w:t>
      </w:r>
      <w:r w:rsidR="00047943" w:rsidRPr="00545817">
        <w:t>measurements</w:t>
      </w:r>
      <w:r w:rsidR="007E3606" w:rsidRPr="00545817">
        <w:t xml:space="preserve"> collected from PRUs associated with ground truth, and </w:t>
      </w:r>
      <w:r w:rsidR="00047943" w:rsidRPr="00545817">
        <w:t>request</w:t>
      </w:r>
      <w:r w:rsidR="007E3606" w:rsidRPr="00545817">
        <w:t>s</w:t>
      </w:r>
      <w:r w:rsidR="00047943" w:rsidRPr="00545817">
        <w:t xml:space="preserve"> UE to report inference output </w:t>
      </w:r>
      <w:r w:rsidR="00D43A93" w:rsidRPr="00545817">
        <w:t xml:space="preserve">using the </w:t>
      </w:r>
      <w:r w:rsidR="00047943" w:rsidRPr="00545817">
        <w:t>provided measurements</w:t>
      </w:r>
      <w:r w:rsidR="00D43A93" w:rsidRPr="00545817">
        <w:t xml:space="preserve"> as input</w:t>
      </w:r>
      <w:r w:rsidR="00047943" w:rsidRPr="00545817">
        <w:t xml:space="preserve">. </w:t>
      </w:r>
      <w:r w:rsidR="0050054E" w:rsidRPr="00545817">
        <w:t>In this option</w:t>
      </w:r>
      <w:r w:rsidR="00047943" w:rsidRPr="00545817">
        <w:t xml:space="preserve">, LMF is the entity computing the monitoring metric. </w:t>
      </w:r>
    </w:p>
    <w:p w14:paraId="7E26B40D" w14:textId="4A5E81CB" w:rsidR="00C30DC2" w:rsidRPr="00545817" w:rsidRDefault="007B2539" w:rsidP="00213058">
      <w:pPr>
        <w:pStyle w:val="NORMALTdocNokia"/>
        <w:numPr>
          <w:ilvl w:val="0"/>
          <w:numId w:val="16"/>
        </w:numPr>
        <w:rPr>
          <w:rStyle w:val="normaltextrun"/>
        </w:rPr>
      </w:pPr>
      <w:r w:rsidRPr="00545817">
        <w:t xml:space="preserve">Option 2: </w:t>
      </w:r>
      <w:r w:rsidR="00047943" w:rsidRPr="00545817">
        <w:t xml:space="preserve">In </w:t>
      </w:r>
      <w:r w:rsidR="0050054E" w:rsidRPr="00545817">
        <w:t xml:space="preserve">another </w:t>
      </w:r>
      <w:r w:rsidR="00047943" w:rsidRPr="00545817">
        <w:t>option, LMF can share</w:t>
      </w:r>
      <w:r w:rsidR="0050054E" w:rsidRPr="00545817">
        <w:t xml:space="preserve"> with UE</w:t>
      </w:r>
      <w:r w:rsidR="00047943" w:rsidRPr="00545817">
        <w:t xml:space="preserve"> </w:t>
      </w:r>
      <w:r w:rsidR="0050054E" w:rsidRPr="00545817">
        <w:t>both</w:t>
      </w:r>
      <w:r w:rsidR="00C31BA5">
        <w:t>:</w:t>
      </w:r>
      <w:r w:rsidR="0050054E" w:rsidRPr="00545817">
        <w:t xml:space="preserve"> the </w:t>
      </w:r>
      <w:r w:rsidR="00047943" w:rsidRPr="00545817">
        <w:t xml:space="preserve">measurements and associated </w:t>
      </w:r>
      <w:r w:rsidR="0050054E" w:rsidRPr="00545817">
        <w:t xml:space="preserve">ground truth </w:t>
      </w:r>
      <w:r w:rsidR="00047943" w:rsidRPr="00545817">
        <w:t>labels</w:t>
      </w:r>
      <w:r w:rsidR="00C31BA5">
        <w:t>. In addition, the LMF</w:t>
      </w:r>
      <w:r w:rsidR="00047943" w:rsidRPr="00545817">
        <w:t xml:space="preserve"> request</w:t>
      </w:r>
      <w:r w:rsidR="0050054E" w:rsidRPr="00545817">
        <w:t>s the</w:t>
      </w:r>
      <w:r w:rsidR="00047943" w:rsidRPr="00545817">
        <w:t xml:space="preserve"> UE to compute the monitoring metric. </w:t>
      </w:r>
      <w:r w:rsidR="00C30DC2" w:rsidRPr="00545817">
        <w:rPr>
          <w:rStyle w:val="normaltextrun"/>
        </w:rPr>
        <w:t xml:space="preserve">UE could subsequently compute and report monitoring metrics to LMF. </w:t>
      </w:r>
    </w:p>
    <w:p w14:paraId="19CD37DA" w14:textId="77777777" w:rsidR="00C30DC2" w:rsidRDefault="00C30DC2" w:rsidP="00047943">
      <w:pPr>
        <w:rPr>
          <w:rStyle w:val="normaltextrun"/>
          <w:rFonts w:cstheme="minorHAnsi"/>
          <w:lang w:val="en-GB"/>
        </w:rPr>
      </w:pPr>
    </w:p>
    <w:p w14:paraId="5E868C44" w14:textId="57603D04" w:rsidR="0029737A" w:rsidRPr="0001102A" w:rsidRDefault="0029737A" w:rsidP="003C108B">
      <w:pPr>
        <w:pStyle w:val="NORMALTdocNokia"/>
        <w:rPr>
          <w:rFonts w:eastAsiaTheme="minorEastAsia"/>
          <w:b/>
          <w:bCs/>
        </w:rPr>
      </w:pPr>
      <w:r w:rsidRPr="460BB565">
        <w:rPr>
          <w:rFonts w:eastAsiaTheme="minorEastAsia"/>
        </w:rPr>
        <w:t>The</w:t>
      </w:r>
      <w:r w:rsidRPr="0001102A">
        <w:rPr>
          <w:rFonts w:eastAsiaTheme="minorEastAsia"/>
        </w:rPr>
        <w:t xml:space="preserve"> </w:t>
      </w:r>
      <w:r w:rsidRPr="460BB565">
        <w:rPr>
          <w:rFonts w:eastAsiaTheme="minorEastAsia"/>
        </w:rPr>
        <w:t xml:space="preserve">performance monitoring based on ground truth may be done using a subset of an existent dataset, which previously may be used for training. In this regard, </w:t>
      </w:r>
      <w:r>
        <w:rPr>
          <w:rFonts w:eastAsiaTheme="minorEastAsia"/>
        </w:rPr>
        <w:t>the</w:t>
      </w:r>
      <w:r w:rsidRPr="460BB565">
        <w:rPr>
          <w:rFonts w:eastAsiaTheme="minorEastAsia"/>
        </w:rPr>
        <w:t xml:space="preserve"> ground truth quality indicator may be used to assist UE in </w:t>
      </w:r>
      <w:r>
        <w:rPr>
          <w:rFonts w:eastAsiaTheme="minorEastAsia"/>
        </w:rPr>
        <w:t>calculating</w:t>
      </w:r>
      <w:r w:rsidRPr="460BB565">
        <w:rPr>
          <w:rFonts w:eastAsiaTheme="minorEastAsia"/>
        </w:rPr>
        <w:t xml:space="preserve"> the monitoring metric. </w:t>
      </w:r>
    </w:p>
    <w:p w14:paraId="52F57648" w14:textId="77777777" w:rsidR="00047943" w:rsidRDefault="00047943" w:rsidP="00047943">
      <w:pPr>
        <w:pStyle w:val="paragraph"/>
        <w:spacing w:before="0" w:beforeAutospacing="0" w:after="0" w:afterAutospacing="0"/>
        <w:jc w:val="center"/>
        <w:textAlignment w:val="baseline"/>
        <w:rPr>
          <w:color w:val="000000"/>
          <w:sz w:val="20"/>
          <w:szCs w:val="20"/>
          <w:shd w:val="clear" w:color="auto" w:fill="FFFFFF"/>
          <w:lang w:val="en-GB"/>
        </w:rPr>
      </w:pPr>
    </w:p>
    <w:p w14:paraId="2435BDE1" w14:textId="21412411" w:rsidR="002D52D7" w:rsidRPr="00B82416" w:rsidRDefault="00AC5B1B" w:rsidP="00B82416">
      <w:pPr>
        <w:pStyle w:val="Proposalstylenokia2023"/>
      </w:pPr>
      <w:bookmarkStart w:id="46" w:name="_Toc159231873"/>
      <w:r w:rsidRPr="00B82416">
        <w:t>In</w:t>
      </w:r>
      <w:r w:rsidR="00047943" w:rsidRPr="00B82416">
        <w:t xml:space="preserve"> </w:t>
      </w:r>
      <w:r w:rsidR="00B11AFA" w:rsidRPr="00B82416">
        <w:t>C</w:t>
      </w:r>
      <w:r w:rsidR="00047943" w:rsidRPr="00B82416">
        <w:t>ase 1 direct AI</w:t>
      </w:r>
      <w:r w:rsidR="00294BC4" w:rsidRPr="00B82416">
        <w:t>/</w:t>
      </w:r>
      <w:r w:rsidR="00047943" w:rsidRPr="00B82416">
        <w:t xml:space="preserve">ML positioning, </w:t>
      </w:r>
      <w:r w:rsidRPr="00B82416">
        <w:t xml:space="preserve">for </w:t>
      </w:r>
      <w:r w:rsidR="00C6105E" w:rsidRPr="00B82416">
        <w:t xml:space="preserve">UE to derive </w:t>
      </w:r>
      <w:r w:rsidRPr="00B82416">
        <w:t>monitoring</w:t>
      </w:r>
      <w:r w:rsidR="00C6105E" w:rsidRPr="00B82416">
        <w:t xml:space="preserve"> metric</w:t>
      </w:r>
      <w:r w:rsidR="006761F6" w:rsidRPr="00B82416">
        <w:t xml:space="preserve"> with ground truth</w:t>
      </w:r>
      <w:r w:rsidRPr="00B82416">
        <w:t xml:space="preserve">, </w:t>
      </w:r>
      <w:r w:rsidR="00047943" w:rsidRPr="00B82416">
        <w:t xml:space="preserve">LMF may </w:t>
      </w:r>
      <w:r w:rsidR="00B11AFA" w:rsidRPr="00B82416">
        <w:t>provide</w:t>
      </w:r>
      <w:r w:rsidR="00047943" w:rsidRPr="00B82416">
        <w:t xml:space="preserve"> </w:t>
      </w:r>
      <w:r w:rsidR="002477C7" w:rsidRPr="00B82416">
        <w:t xml:space="preserve">UE </w:t>
      </w:r>
      <w:r w:rsidRPr="00B82416">
        <w:t xml:space="preserve">necessary data </w:t>
      </w:r>
      <w:r w:rsidR="002477C7" w:rsidRPr="00B82416">
        <w:t>f</w:t>
      </w:r>
      <w:r w:rsidRPr="00B82416">
        <w:t>or monitoring</w:t>
      </w:r>
      <w:r w:rsidR="00181CE3" w:rsidRPr="00B82416">
        <w:t xml:space="preserve">, which </w:t>
      </w:r>
      <w:r w:rsidR="009942D3" w:rsidRPr="00B82416">
        <w:t>contains</w:t>
      </w:r>
      <w:r w:rsidR="00047943" w:rsidRPr="00B82416">
        <w:t xml:space="preserve"> ground truth</w:t>
      </w:r>
      <w:r w:rsidR="003B3EE3" w:rsidRPr="00B82416">
        <w:t xml:space="preserve"> (UE location)</w:t>
      </w:r>
      <w:r w:rsidR="00864DFB" w:rsidRPr="00B82416">
        <w:t xml:space="preserve"> including quality indicator of ground truth</w:t>
      </w:r>
      <w:r w:rsidR="00047943" w:rsidRPr="00B82416">
        <w:t xml:space="preserve"> and </w:t>
      </w:r>
      <w:r w:rsidR="003B3EE3" w:rsidRPr="00B82416">
        <w:t xml:space="preserve">associated </w:t>
      </w:r>
      <w:r w:rsidR="00047943" w:rsidRPr="00B82416">
        <w:t>measurements</w:t>
      </w:r>
      <w:r w:rsidR="003B3EE3" w:rsidRPr="00B82416">
        <w:t xml:space="preserve"> (</w:t>
      </w:r>
      <w:r w:rsidR="00E80068" w:rsidRPr="00B82416">
        <w:t xml:space="preserve">DL </w:t>
      </w:r>
      <w:r w:rsidR="003B3EE3" w:rsidRPr="00B82416">
        <w:t>RSRPP measurements)</w:t>
      </w:r>
      <w:r w:rsidR="00A758F9" w:rsidRPr="00B82416">
        <w:t xml:space="preserve"> collected from PRU(s)</w:t>
      </w:r>
      <w:r w:rsidR="0088534F" w:rsidRPr="00B82416">
        <w:t>.</w:t>
      </w:r>
      <w:bookmarkEnd w:id="46"/>
      <w:r w:rsidR="0088534F" w:rsidRPr="00B82416">
        <w:t xml:space="preserve"> </w:t>
      </w:r>
    </w:p>
    <w:p w14:paraId="5FFED879" w14:textId="30399778" w:rsidR="00912EB4" w:rsidRPr="00D2556A" w:rsidRDefault="00A758F9" w:rsidP="00D2556A">
      <w:pPr>
        <w:pStyle w:val="Proposalstylenokia2023"/>
      </w:pPr>
      <w:bookmarkStart w:id="47" w:name="_Toc159231874"/>
      <w:r w:rsidRPr="00D2556A">
        <w:t xml:space="preserve">In Case 1 direct AI/ML positioning, for </w:t>
      </w:r>
      <w:r w:rsidR="00912EB4" w:rsidRPr="00D2556A">
        <w:t>LMF to derive monitoring metric</w:t>
      </w:r>
      <w:r w:rsidR="00263159" w:rsidRPr="00D2556A">
        <w:t xml:space="preserve"> with ground truth</w:t>
      </w:r>
      <w:r w:rsidR="00EB6761" w:rsidRPr="0B079B0D">
        <w:t>,</w:t>
      </w:r>
      <w:r w:rsidR="000E2F2E" w:rsidRPr="0B079B0D">
        <w:t xml:space="preserve"> </w:t>
      </w:r>
      <w:r w:rsidR="00912EB4" w:rsidRPr="00D2556A">
        <w:t>UE reports</w:t>
      </w:r>
      <w:r w:rsidR="00286D78" w:rsidRPr="00D2556A">
        <w:t xml:space="preserve"> to</w:t>
      </w:r>
      <w:r w:rsidR="00912EB4" w:rsidRPr="00D2556A">
        <w:t xml:space="preserve"> </w:t>
      </w:r>
      <w:r w:rsidR="0060753C" w:rsidRPr="00D2556A">
        <w:t xml:space="preserve">LMF </w:t>
      </w:r>
      <w:r w:rsidR="00912EB4" w:rsidRPr="00D2556A">
        <w:t>its output</w:t>
      </w:r>
      <w:r w:rsidR="009F27AC" w:rsidRPr="00D2556A">
        <w:t xml:space="preserve"> </w:t>
      </w:r>
      <w:r w:rsidR="0060753C" w:rsidRPr="00D2556A">
        <w:t xml:space="preserve">of inference </w:t>
      </w:r>
      <w:r w:rsidR="00286D78" w:rsidRPr="00D2556A">
        <w:t xml:space="preserve">that is performed </w:t>
      </w:r>
      <w:proofErr w:type="gramStart"/>
      <w:r w:rsidR="0086439D" w:rsidRPr="00D2556A">
        <w:t xml:space="preserve">using </w:t>
      </w:r>
      <w:r w:rsidR="004844EC" w:rsidRPr="00D2556A">
        <w:t xml:space="preserve"> </w:t>
      </w:r>
      <w:r w:rsidR="0086439D" w:rsidRPr="00D2556A">
        <w:t>measurements</w:t>
      </w:r>
      <w:proofErr w:type="gramEnd"/>
      <w:r w:rsidR="0017214E">
        <w:t xml:space="preserve"> </w:t>
      </w:r>
      <w:r w:rsidR="0017214E" w:rsidRPr="00D2556A">
        <w:t>(</w:t>
      </w:r>
      <w:r w:rsidR="0017214E" w:rsidRPr="0B079B0D">
        <w:t xml:space="preserve">e.g., </w:t>
      </w:r>
      <w:r w:rsidR="0017214E" w:rsidRPr="00D2556A">
        <w:t>RSRPP)</w:t>
      </w:r>
      <w:r w:rsidR="00710925" w:rsidRPr="0B079B0D">
        <w:t>. These measurements are</w:t>
      </w:r>
      <w:r w:rsidR="0060753C" w:rsidRPr="00D2556A">
        <w:t xml:space="preserve"> provided by LMF </w:t>
      </w:r>
      <w:r w:rsidR="0044718A" w:rsidRPr="0B079B0D">
        <w:t xml:space="preserve">and </w:t>
      </w:r>
      <w:r w:rsidR="0060753C" w:rsidRPr="00D2556A">
        <w:t>collected from PRU(s)</w:t>
      </w:r>
      <w:r w:rsidR="006C1963" w:rsidRPr="0B079B0D">
        <w:t>. In addition,</w:t>
      </w:r>
      <w:r w:rsidR="00254187" w:rsidRPr="00D2556A">
        <w:t xml:space="preserve"> LMF compares the UE inference output with </w:t>
      </w:r>
      <w:r w:rsidR="007E01AE" w:rsidRPr="00D2556A">
        <w:t xml:space="preserve">PRU </w:t>
      </w:r>
      <w:r w:rsidR="00254187" w:rsidRPr="00D2556A">
        <w:t>ground truth</w:t>
      </w:r>
      <w:r w:rsidR="00D41791" w:rsidRPr="00D2556A">
        <w:t xml:space="preserve"> labels</w:t>
      </w:r>
      <w:r w:rsidR="00254187" w:rsidRPr="00D2556A">
        <w:t xml:space="preserve"> associated with these measurements.</w:t>
      </w:r>
      <w:bookmarkEnd w:id="47"/>
    </w:p>
    <w:p w14:paraId="25B57BAA" w14:textId="59C48C89" w:rsidR="009E5DDB" w:rsidRPr="00D2556A" w:rsidRDefault="00B402A4" w:rsidP="00D2556A">
      <w:pPr>
        <w:pStyle w:val="Proposalstylenokia2023"/>
      </w:pPr>
      <w:bookmarkStart w:id="48" w:name="_Toc159231875"/>
      <w:r w:rsidRPr="00D2556A">
        <w:t xml:space="preserve">In Case 1 direct AI/ML positioning, for UE to derive monitoring metric </w:t>
      </w:r>
      <w:r w:rsidR="00765901" w:rsidRPr="00AD2EA3">
        <w:t>with</w:t>
      </w:r>
      <w:r w:rsidRPr="00D2556A">
        <w:t xml:space="preserve"> ground truth, LMF may provide UE necessary data for monitoring, which contains UE location</w:t>
      </w:r>
      <w:r w:rsidR="00C933FB" w:rsidRPr="00D2556A">
        <w:t>s</w:t>
      </w:r>
      <w:r w:rsidRPr="00D2556A">
        <w:t xml:space="preserve"> and associated measurements (RSRPP) </w:t>
      </w:r>
      <w:r w:rsidR="00921579" w:rsidRPr="00D2556A">
        <w:t xml:space="preserve">that are </w:t>
      </w:r>
      <w:r w:rsidR="00765901" w:rsidRPr="00AD2EA3">
        <w:t>synthetically</w:t>
      </w:r>
      <w:r w:rsidR="00921579" w:rsidRPr="00D2556A">
        <w:t xml:space="preserve"> generated, e.g., using simulator</w:t>
      </w:r>
      <w:r w:rsidR="009E5DDB" w:rsidRPr="00D2556A">
        <w:t>s</w:t>
      </w:r>
      <w:r w:rsidR="00B9034B" w:rsidRPr="0B079B0D">
        <w:t xml:space="preserve"> data</w:t>
      </w:r>
      <w:r w:rsidRPr="00D2556A">
        <w:t>.</w:t>
      </w:r>
      <w:bookmarkEnd w:id="48"/>
    </w:p>
    <w:p w14:paraId="319C9092" w14:textId="7EE9DCC6" w:rsidR="00BE3AB0" w:rsidRPr="00D2556A" w:rsidRDefault="00BE3AB0" w:rsidP="00D2556A">
      <w:pPr>
        <w:pStyle w:val="Proposalstylenokia2023"/>
      </w:pPr>
      <w:bookmarkStart w:id="49" w:name="_Toc159231876"/>
      <w:r w:rsidRPr="00D2556A">
        <w:t xml:space="preserve">In Case 1 direct AI/ML positioning, for UE to derive monitoring metric without ground truth, LMF may provide UE necessary data for monitoring, which contains </w:t>
      </w:r>
      <w:r w:rsidR="003B1D73" w:rsidRPr="00D2556A">
        <w:t>statistics of the training dataset</w:t>
      </w:r>
      <w:r w:rsidRPr="00D2556A">
        <w:t>.</w:t>
      </w:r>
      <w:bookmarkEnd w:id="49"/>
      <w:r w:rsidRPr="00D2556A">
        <w:t xml:space="preserve"> </w:t>
      </w:r>
    </w:p>
    <w:p w14:paraId="4D38792C" w14:textId="1CE0C318" w:rsidR="00275C23" w:rsidRPr="00AD2EA3" w:rsidRDefault="00275C23" w:rsidP="00D2556A">
      <w:pPr>
        <w:pStyle w:val="Proposalstylenokia2023"/>
        <w:rPr>
          <w:rFonts w:asciiTheme="minorHAnsi" w:hAnsiTheme="minorHAnsi"/>
          <w:sz w:val="22"/>
        </w:rPr>
      </w:pPr>
      <w:bookmarkStart w:id="50" w:name="_Toc159231877"/>
      <w:r w:rsidRPr="00D2556A">
        <w:t>In Case 1 direct AI/ML positioning, for LMF to derive monitoring metric without ground truth, UE may provide LMF necessary data for monitoring, which contains statistics of UE measurements (RSRPP).</w:t>
      </w:r>
      <w:bookmarkEnd w:id="50"/>
      <w:r w:rsidRPr="00D2556A">
        <w:t xml:space="preserve"> </w:t>
      </w:r>
    </w:p>
    <w:p w14:paraId="47556A69" w14:textId="120FA20A" w:rsidR="00B402A4" w:rsidRDefault="009B61FB" w:rsidP="00AD2EA3">
      <w:pPr>
        <w:pStyle w:val="Proposalstylenokia2023"/>
      </w:pPr>
      <w:bookmarkStart w:id="51" w:name="_Toc159231878"/>
      <w:r w:rsidRPr="00D2556A">
        <w:t>In Case 1 direct AI/ML positioning, for LMF to derive monitoring metric without ground truth, UE may provide LMF necessary data for monitoring, which contains standard deviation of UE inference output (UE location estimation).</w:t>
      </w:r>
      <w:bookmarkEnd w:id="51"/>
      <w:r w:rsidRPr="00D2556A">
        <w:t xml:space="preserve"> </w:t>
      </w:r>
    </w:p>
    <w:p w14:paraId="5E718CD8" w14:textId="77777777" w:rsidR="003D7793" w:rsidRDefault="003D7793" w:rsidP="003C108B">
      <w:pPr>
        <w:pStyle w:val="Proposalstylenokia2023"/>
        <w:numPr>
          <w:ilvl w:val="0"/>
          <w:numId w:val="0"/>
        </w:numPr>
      </w:pPr>
    </w:p>
    <w:p w14:paraId="7F3E6857" w14:textId="7D20C7B9" w:rsidR="00830B58" w:rsidRPr="00255AA8" w:rsidRDefault="00171383" w:rsidP="002476C8">
      <w:pPr>
        <w:pStyle w:val="Heading3"/>
        <w:ind w:left="862"/>
      </w:pPr>
      <w:r w:rsidRPr="00255AA8">
        <w:t xml:space="preserve">Overhead </w:t>
      </w:r>
      <w:r w:rsidR="00B50A1F" w:rsidRPr="00255AA8">
        <w:t>of</w:t>
      </w:r>
      <w:r w:rsidRPr="00255AA8">
        <w:t xml:space="preserve"> </w:t>
      </w:r>
      <w:r w:rsidR="00B50A1F" w:rsidRPr="00255AA8">
        <w:t>M</w:t>
      </w:r>
      <w:r w:rsidR="00381CED" w:rsidRPr="00255AA8">
        <w:t>easurement</w:t>
      </w:r>
      <w:r w:rsidR="004E2A9D" w:rsidRPr="00255AA8">
        <w:t xml:space="preserve"> </w:t>
      </w:r>
      <w:r w:rsidR="00B50A1F" w:rsidRPr="00255AA8">
        <w:t>R</w:t>
      </w:r>
      <w:r w:rsidR="004E2A9D" w:rsidRPr="00255AA8">
        <w:t>eporting</w:t>
      </w:r>
      <w:r w:rsidR="002476C8">
        <w:t xml:space="preserve"> for monitoring</w:t>
      </w:r>
    </w:p>
    <w:p w14:paraId="2FF7235B" w14:textId="005A68D9" w:rsidR="004E2A9D" w:rsidRPr="00255AA8" w:rsidRDefault="0094559D" w:rsidP="004104A0">
      <w:pPr>
        <w:pStyle w:val="NORMALTdocNokia"/>
      </w:pPr>
      <w:r w:rsidRPr="00255AA8">
        <w:t>As discussed above</w:t>
      </w:r>
      <w:r w:rsidR="00483C9B" w:rsidRPr="00255AA8">
        <w:t xml:space="preserve">, </w:t>
      </w:r>
      <w:r w:rsidR="0030711D" w:rsidRPr="00255AA8">
        <w:t xml:space="preserve">LMF may ask </w:t>
      </w:r>
      <w:r w:rsidR="001648A1" w:rsidRPr="00255AA8">
        <w:t xml:space="preserve">UE </w:t>
      </w:r>
      <w:r w:rsidR="0030711D" w:rsidRPr="00255AA8">
        <w:t xml:space="preserve">to report </w:t>
      </w:r>
      <w:r w:rsidR="00057D30" w:rsidRPr="00255AA8">
        <w:t>radio</w:t>
      </w:r>
      <w:r w:rsidR="0030711D" w:rsidRPr="00255AA8">
        <w:t xml:space="preserve"> </w:t>
      </w:r>
      <w:r w:rsidR="0029028A" w:rsidRPr="00255AA8">
        <w:t>measurement</w:t>
      </w:r>
      <w:r w:rsidR="00057D30" w:rsidRPr="00255AA8">
        <w:t>s</w:t>
      </w:r>
      <w:r w:rsidR="0030711D" w:rsidRPr="00255AA8">
        <w:t xml:space="preserve"> </w:t>
      </w:r>
      <w:r w:rsidR="00915A32" w:rsidRPr="00255AA8">
        <w:t xml:space="preserve">for </w:t>
      </w:r>
      <w:r w:rsidR="00941CA1" w:rsidRPr="00255AA8">
        <w:t>monitoring purpose</w:t>
      </w:r>
      <w:r w:rsidR="00E13EFE" w:rsidRPr="00255AA8">
        <w:t>s</w:t>
      </w:r>
      <w:r w:rsidR="00941CA1" w:rsidRPr="00255AA8">
        <w:t xml:space="preserve">. </w:t>
      </w:r>
      <w:r w:rsidR="00D64EFA">
        <w:t>In this case, s</w:t>
      </w:r>
      <w:r w:rsidR="002C556B" w:rsidRPr="00255AA8">
        <w:t xml:space="preserve">everal </w:t>
      </w:r>
      <w:r w:rsidR="00270CA4">
        <w:t>o</w:t>
      </w:r>
      <w:r w:rsidR="002C556B" w:rsidRPr="00255AA8">
        <w:t xml:space="preserve">ptions can be considered for reporting the positioning measurement </w:t>
      </w:r>
      <w:r w:rsidR="009176A1" w:rsidRPr="00255AA8">
        <w:t xml:space="preserve">signals. In </w:t>
      </w:r>
      <w:r w:rsidR="007216CF" w:rsidRPr="00255AA8">
        <w:t xml:space="preserve">reporting </w:t>
      </w:r>
      <w:proofErr w:type="gramStart"/>
      <w:r w:rsidR="00387E8C">
        <w:t>O</w:t>
      </w:r>
      <w:r w:rsidR="00A2047B" w:rsidRPr="00255AA8">
        <w:t>ption</w:t>
      </w:r>
      <w:proofErr w:type="gramEnd"/>
      <w:r w:rsidR="009176A1" w:rsidRPr="00255AA8">
        <w:t xml:space="preserve"> </w:t>
      </w:r>
      <w:r w:rsidR="00270CA4">
        <w:t>A</w:t>
      </w:r>
      <w:r w:rsidR="009176A1" w:rsidRPr="00255AA8">
        <w:t xml:space="preserve">, </w:t>
      </w:r>
      <w:r w:rsidR="00D7188E" w:rsidRPr="00255AA8">
        <w:t>UE share</w:t>
      </w:r>
      <w:r w:rsidR="005217F3" w:rsidRPr="00255AA8">
        <w:t>s</w:t>
      </w:r>
      <w:r w:rsidR="00D7188E" w:rsidRPr="00255AA8">
        <w:t xml:space="preserve"> </w:t>
      </w:r>
      <w:r w:rsidR="00C07A21" w:rsidRPr="00255AA8">
        <w:t xml:space="preserve">all the </w:t>
      </w:r>
      <w:r w:rsidR="00557254" w:rsidRPr="00255AA8">
        <w:t xml:space="preserve">power values </w:t>
      </w:r>
      <w:r w:rsidR="007B499E" w:rsidRPr="00255AA8">
        <w:t xml:space="preserve">of </w:t>
      </w:r>
      <m:oMath>
        <m:sSub>
          <m:sSubPr>
            <m:ctrlPr>
              <w:rPr>
                <w:rFonts w:ascii="Cambria Math" w:hAnsi="Cambria Math"/>
              </w:rPr>
            </m:ctrlPr>
          </m:sSubPr>
          <m:e>
            <m:r>
              <m:rPr>
                <m:sty m:val="bi"/>
              </m:rPr>
              <w:rPr>
                <w:rFonts w:ascii="Cambria Math" w:hAnsi="Cambria Math"/>
              </w:rPr>
              <m:t>N</m:t>
            </m:r>
          </m:e>
          <m:sub>
            <m:r>
              <m:rPr>
                <m:sty m:val="bi"/>
              </m:rPr>
              <w:rPr>
                <w:rFonts w:ascii="Cambria Math" w:hAnsi="Cambria Math"/>
              </w:rPr>
              <m:t>t</m:t>
            </m:r>
          </m:sub>
        </m:sSub>
      </m:oMath>
      <w:r w:rsidR="005077E0" w:rsidRPr="00255AA8">
        <w:t xml:space="preserve"> </w:t>
      </w:r>
      <w:r w:rsidR="0077790F" w:rsidRPr="00255AA8">
        <w:t>time domain samples</w:t>
      </w:r>
      <w:r w:rsidR="00333849" w:rsidRPr="00255AA8">
        <w:t xml:space="preserve"> of </w:t>
      </w:r>
      <w:r w:rsidR="002D726F" w:rsidRPr="00255AA8">
        <w:t xml:space="preserve">the </w:t>
      </w:r>
      <w:r w:rsidR="007C5535" w:rsidRPr="00255AA8">
        <w:t>measurement</w:t>
      </w:r>
      <w:r w:rsidR="002D726F" w:rsidRPr="00255AA8">
        <w:t>, the</w:t>
      </w:r>
      <w:r w:rsidR="00006AEA" w:rsidRPr="00255AA8">
        <w:t xml:space="preserve"> </w:t>
      </w:r>
      <w:r w:rsidR="00B93BE5" w:rsidRPr="00255AA8">
        <w:t>repor</w:t>
      </w:r>
      <w:r w:rsidR="00006AEA" w:rsidRPr="00255AA8">
        <w:t>t</w:t>
      </w:r>
      <w:r w:rsidR="00B93BE5" w:rsidRPr="00255AA8">
        <w:t xml:space="preserve"> requires</w:t>
      </w:r>
      <w:r w:rsidR="008453D1" w:rsidRPr="00255AA8">
        <w:t xml:space="preserve"> </w:t>
      </w:r>
      <m:oMath>
        <m:sSub>
          <m:sSubPr>
            <m:ctrlPr>
              <w:rPr>
                <w:rFonts w:ascii="Cambria Math" w:hAnsi="Cambria Math"/>
              </w:rPr>
            </m:ctrlPr>
          </m:sSubPr>
          <m:e>
            <m:r>
              <m:rPr>
                <m:sty m:val="bi"/>
              </m:rPr>
              <w:rPr>
                <w:rFonts w:ascii="Cambria Math" w:hAnsi="Cambria Math"/>
              </w:rPr>
              <m:t>N</m:t>
            </m:r>
          </m:e>
          <m:sub>
            <m:r>
              <m:rPr>
                <m:sty m:val="bi"/>
              </m:rPr>
              <w:rPr>
                <w:rFonts w:ascii="Cambria Math" w:hAnsi="Cambria Math"/>
              </w:rPr>
              <m:t>b</m:t>
            </m:r>
          </m:sub>
        </m:sSub>
        <m:r>
          <m:rPr>
            <m:sty m:val="p"/>
          </m:rPr>
          <w:rPr>
            <w:rFonts w:ascii="Cambria Math" w:hAnsi="Cambria Math"/>
          </w:rPr>
          <m:t>=</m:t>
        </m:r>
        <m:sSub>
          <m:sSubPr>
            <m:ctrlPr>
              <w:rPr>
                <w:rFonts w:ascii="Cambria Math" w:hAnsi="Cambria Math"/>
              </w:rPr>
            </m:ctrlPr>
          </m:sSubPr>
          <m:e>
            <m:r>
              <m:rPr>
                <m:sty m:val="bi"/>
              </m:rPr>
              <w:rPr>
                <w:rFonts w:ascii="Cambria Math" w:hAnsi="Cambria Math"/>
              </w:rPr>
              <m:t>N</m:t>
            </m:r>
          </m:e>
          <m:sub>
            <m:r>
              <m:rPr>
                <m:sty m:val="bi"/>
              </m:rPr>
              <w:rPr>
                <w:rFonts w:ascii="Cambria Math" w:hAnsi="Cambria Math"/>
              </w:rPr>
              <m:t>TRP</m:t>
            </m:r>
          </m:sub>
        </m:sSub>
        <m:r>
          <m:rPr>
            <m:sty m:val="p"/>
          </m:rPr>
          <w:rPr>
            <w:rFonts w:ascii="Cambria Math" w:eastAsiaTheme="minorEastAsia" w:hAnsi="Cambria Math"/>
          </w:rPr>
          <m:t xml:space="preserve">* </m:t>
        </m:r>
        <m:sSub>
          <m:sSubPr>
            <m:ctrlPr>
              <w:rPr>
                <w:rFonts w:ascii="Cambria Math" w:eastAsiaTheme="minorEastAsia" w:hAnsi="Cambria Math"/>
              </w:rPr>
            </m:ctrlPr>
          </m:sSubPr>
          <m:e>
            <m:r>
              <m:rPr>
                <m:sty m:val="bi"/>
              </m:rPr>
              <w:rPr>
                <w:rFonts w:ascii="Cambria Math" w:eastAsiaTheme="minorEastAsia" w:hAnsi="Cambria Math"/>
              </w:rPr>
              <m:t>N</m:t>
            </m:r>
          </m:e>
          <m:sub>
            <m:r>
              <m:rPr>
                <m:sty m:val="bi"/>
              </m:rPr>
              <w:rPr>
                <w:rFonts w:ascii="Cambria Math" w:eastAsiaTheme="minorEastAsia" w:hAnsi="Cambria Math"/>
              </w:rPr>
              <m:t>t</m:t>
            </m:r>
          </m:sub>
        </m:sSub>
        <m:r>
          <m:rPr>
            <m:sty m:val="p"/>
          </m:rPr>
          <w:rPr>
            <w:rFonts w:ascii="Cambria Math" w:eastAsiaTheme="minorEastAsia" w:hAnsi="Cambria Math"/>
          </w:rPr>
          <m:t xml:space="preserve">* </m:t>
        </m:r>
        <m:sSub>
          <m:sSubPr>
            <m:ctrlPr>
              <w:rPr>
                <w:rFonts w:ascii="Cambria Math" w:eastAsiaTheme="minorEastAsia" w:hAnsi="Cambria Math"/>
              </w:rPr>
            </m:ctrlPr>
          </m:sSubPr>
          <m:e>
            <m:r>
              <m:rPr>
                <m:sty m:val="bi"/>
              </m:rPr>
              <w:rPr>
                <w:rFonts w:ascii="Cambria Math" w:eastAsiaTheme="minorEastAsia" w:hAnsi="Cambria Math"/>
              </w:rPr>
              <m:t>N</m:t>
            </m:r>
          </m:e>
          <m:sub>
            <m:r>
              <m:rPr>
                <m:sty m:val="bi"/>
              </m:rPr>
              <w:rPr>
                <w:rFonts w:ascii="Cambria Math" w:eastAsiaTheme="minorEastAsia" w:hAnsi="Cambria Math"/>
              </w:rPr>
              <m:t>Q</m:t>
            </m:r>
          </m:sub>
        </m:sSub>
      </m:oMath>
      <w:r w:rsidR="00020F34" w:rsidRPr="00255AA8">
        <w:t xml:space="preserve"> </w:t>
      </w:r>
      <w:r w:rsidR="008453D1" w:rsidRPr="00255AA8">
        <w:t>bits</w:t>
      </w:r>
      <w:r w:rsidR="00FB21B2" w:rsidRPr="00255AA8">
        <w:t>, where</w:t>
      </w:r>
      <w:r w:rsidR="00BF56A2" w:rsidRPr="00255AA8">
        <w:t xml:space="preserve"> </w:t>
      </w:r>
      <m:oMath>
        <m:sSub>
          <m:sSubPr>
            <m:ctrlPr>
              <w:rPr>
                <w:rFonts w:ascii="Cambria Math" w:eastAsiaTheme="minorEastAsia" w:hAnsi="Cambria Math"/>
              </w:rPr>
            </m:ctrlPr>
          </m:sSubPr>
          <m:e>
            <m:r>
              <m:rPr>
                <m:sty m:val="bi"/>
              </m:rPr>
              <w:rPr>
                <w:rFonts w:ascii="Cambria Math" w:eastAsiaTheme="minorEastAsia" w:hAnsi="Cambria Math"/>
              </w:rPr>
              <m:t>N</m:t>
            </m:r>
          </m:e>
          <m:sub>
            <m:r>
              <m:rPr>
                <m:sty m:val="bi"/>
              </m:rPr>
              <w:rPr>
                <w:rFonts w:ascii="Cambria Math" w:eastAsiaTheme="minorEastAsia" w:hAnsi="Cambria Math"/>
              </w:rPr>
              <m:t>Q</m:t>
            </m:r>
          </m:sub>
        </m:sSub>
      </m:oMath>
      <w:r w:rsidR="00BF56A2" w:rsidRPr="00255AA8">
        <w:t xml:space="preserve"> </w:t>
      </w:r>
      <w:r w:rsidR="00FB21B2" w:rsidRPr="00255AA8">
        <w:t xml:space="preserve">denotes the number of bits used for quantization of each </w:t>
      </w:r>
      <w:r w:rsidR="00BF56A2" w:rsidRPr="00255AA8">
        <w:t>power value</w:t>
      </w:r>
      <w:r w:rsidR="008453D1" w:rsidRPr="00255AA8">
        <w:t>.</w:t>
      </w:r>
      <w:r w:rsidR="00BF56A2" w:rsidRPr="00255AA8">
        <w:t xml:space="preserve"> </w:t>
      </w:r>
      <w:r w:rsidR="001444D1" w:rsidRPr="00255AA8">
        <w:t>However</w:t>
      </w:r>
      <w:r w:rsidR="00212D53" w:rsidRPr="00255AA8">
        <w:t xml:space="preserve">, </w:t>
      </w:r>
      <w:r w:rsidR="007216CF" w:rsidRPr="00255AA8">
        <w:t xml:space="preserve">reporting </w:t>
      </w:r>
      <w:r w:rsidR="00B5046A">
        <w:t>O</w:t>
      </w:r>
      <w:r w:rsidR="007216CF" w:rsidRPr="00255AA8">
        <w:t>ption</w:t>
      </w:r>
      <w:r w:rsidR="00212D53" w:rsidRPr="00255AA8">
        <w:t xml:space="preserve"> </w:t>
      </w:r>
      <w:r w:rsidR="00270CA4">
        <w:t>A</w:t>
      </w:r>
      <w:r w:rsidR="00212D53" w:rsidRPr="00255AA8">
        <w:t xml:space="preserve"> </w:t>
      </w:r>
      <w:r w:rsidR="0076747B" w:rsidRPr="00255AA8">
        <w:t xml:space="preserve">introduces high </w:t>
      </w:r>
      <w:r w:rsidR="00E13EFE" w:rsidRPr="00255AA8">
        <w:t xml:space="preserve">signaling </w:t>
      </w:r>
      <w:r w:rsidR="0076747B" w:rsidRPr="00255AA8">
        <w:t>overhead to the system.</w:t>
      </w:r>
    </w:p>
    <w:p w14:paraId="00E8905D" w14:textId="3AA927EA" w:rsidR="00A2047B" w:rsidRPr="00255AA8" w:rsidRDefault="007216CF" w:rsidP="004104A0">
      <w:pPr>
        <w:pStyle w:val="NORMALTdocNokia"/>
      </w:pPr>
      <w:r w:rsidRPr="00255AA8">
        <w:t xml:space="preserve">Alternatively, </w:t>
      </w:r>
      <w:r w:rsidR="00AC211E" w:rsidRPr="00255AA8">
        <w:t xml:space="preserve">in reporting </w:t>
      </w:r>
      <w:r w:rsidR="00270CA4">
        <w:t>O</w:t>
      </w:r>
      <w:r w:rsidR="00AC211E" w:rsidRPr="00255AA8">
        <w:t xml:space="preserve">ption </w:t>
      </w:r>
      <w:r w:rsidR="00270CA4">
        <w:t>B</w:t>
      </w:r>
      <w:r w:rsidR="00AC211E" w:rsidRPr="00255AA8">
        <w:t xml:space="preserve">, </w:t>
      </w:r>
      <w:r w:rsidRPr="00255AA8">
        <w:t xml:space="preserve">UE can share only the </w:t>
      </w:r>
      <m:oMath>
        <m:sSubSup>
          <m:sSubSupPr>
            <m:ctrlPr>
              <w:rPr>
                <w:rFonts w:ascii="Cambria Math" w:hAnsi="Cambria Math"/>
              </w:rPr>
            </m:ctrlPr>
          </m:sSubSupPr>
          <m:e>
            <m:r>
              <m:rPr>
                <m:sty m:val="bi"/>
              </m:rPr>
              <w:rPr>
                <w:rFonts w:ascii="Cambria Math" w:hAnsi="Cambria Math"/>
              </w:rPr>
              <m:t>N</m:t>
            </m:r>
          </m:e>
          <m:sub>
            <m:r>
              <m:rPr>
                <m:sty m:val="bi"/>
              </m:rPr>
              <w:rPr>
                <w:rFonts w:ascii="Cambria Math" w:hAnsi="Cambria Math"/>
              </w:rPr>
              <m:t>t</m:t>
            </m:r>
          </m:sub>
          <m:sup>
            <m:r>
              <m:rPr>
                <m:sty m:val="p"/>
              </m:rPr>
              <w:rPr>
                <w:rFonts w:ascii="Cambria Math" w:hAnsi="Cambria Math"/>
              </w:rPr>
              <m:t>'</m:t>
            </m:r>
          </m:sup>
        </m:sSubSup>
      </m:oMath>
      <w:r w:rsidR="00204398" w:rsidRPr="00255AA8">
        <w:t xml:space="preserve"> </w:t>
      </w:r>
      <w:r w:rsidR="0042550E" w:rsidRPr="00255AA8">
        <w:t>(</w:t>
      </w:r>
      <m:oMath>
        <m:sSubSup>
          <m:sSubSupPr>
            <m:ctrlPr>
              <w:rPr>
                <w:rFonts w:ascii="Cambria Math" w:hAnsi="Cambria Math"/>
              </w:rPr>
            </m:ctrlPr>
          </m:sSubSupPr>
          <m:e>
            <m:r>
              <m:rPr>
                <m:sty m:val="bi"/>
              </m:rPr>
              <w:rPr>
                <w:rFonts w:ascii="Cambria Math" w:hAnsi="Cambria Math"/>
              </w:rPr>
              <m:t>N</m:t>
            </m:r>
          </m:e>
          <m:sub>
            <m:r>
              <m:rPr>
                <m:sty m:val="bi"/>
              </m:rPr>
              <w:rPr>
                <w:rFonts w:ascii="Cambria Math" w:hAnsi="Cambria Math"/>
              </w:rPr>
              <m:t>t</m:t>
            </m:r>
          </m:sub>
          <m:sup>
            <m:r>
              <m:rPr>
                <m:sty m:val="p"/>
              </m:rPr>
              <w:rPr>
                <w:rFonts w:ascii="Cambria Math" w:hAnsi="Cambria Math"/>
              </w:rPr>
              <m:t>'</m:t>
            </m:r>
          </m:sup>
        </m:sSubSup>
        <m:r>
          <m:rPr>
            <m:sty m:val="p"/>
          </m:rPr>
          <w:rPr>
            <w:rFonts w:ascii="Cambria Math" w:eastAsiaTheme="minorEastAsia" w:hAnsi="Cambria Math"/>
          </w:rPr>
          <m:t xml:space="preserve">&lt; </m:t>
        </m:r>
        <m:sSub>
          <m:sSubPr>
            <m:ctrlPr>
              <w:rPr>
                <w:rFonts w:ascii="Cambria Math" w:hAnsi="Cambria Math"/>
              </w:rPr>
            </m:ctrlPr>
          </m:sSubPr>
          <m:e>
            <m:r>
              <m:rPr>
                <m:sty m:val="bi"/>
              </m:rPr>
              <w:rPr>
                <w:rFonts w:ascii="Cambria Math" w:hAnsi="Cambria Math"/>
              </w:rPr>
              <m:t>N</m:t>
            </m:r>
          </m:e>
          <m:sub>
            <m:r>
              <m:rPr>
                <m:sty m:val="bi"/>
              </m:rPr>
              <w:rPr>
                <w:rFonts w:ascii="Cambria Math" w:hAnsi="Cambria Math"/>
              </w:rPr>
              <m:t>t</m:t>
            </m:r>
          </m:sub>
        </m:sSub>
      </m:oMath>
      <w:r w:rsidR="0042550E" w:rsidRPr="00255AA8">
        <w:t>)</w:t>
      </w:r>
      <w:r w:rsidR="00204398" w:rsidRPr="00255AA8">
        <w:t xml:space="preserve"> measurements</w:t>
      </w:r>
      <w:r w:rsidR="008426EC" w:rsidRPr="00255AA8">
        <w:t xml:space="preserve"> </w:t>
      </w:r>
      <w:r w:rsidR="002961D2" w:rsidRPr="00255AA8">
        <w:t xml:space="preserve">with the strongest power. </w:t>
      </w:r>
      <w:r w:rsidR="00395C0A" w:rsidRPr="00255AA8">
        <w:t xml:space="preserve">Here, UE needs to share the delay of the selected samples as well. Therefore, the report overhead of </w:t>
      </w:r>
      <w:r w:rsidR="003C6502">
        <w:t>O</w:t>
      </w:r>
      <w:r w:rsidR="00395C0A" w:rsidRPr="00255AA8">
        <w:t xml:space="preserve">ption </w:t>
      </w:r>
      <w:r w:rsidR="003C6502">
        <w:t>B</w:t>
      </w:r>
      <w:r w:rsidR="00395C0A" w:rsidRPr="00255AA8">
        <w:t xml:space="preserve"> is </w:t>
      </w:r>
      <m:oMath>
        <m:sSub>
          <m:sSubPr>
            <m:ctrlPr>
              <w:rPr>
                <w:rFonts w:ascii="Cambria Math" w:hAnsi="Cambria Math"/>
              </w:rPr>
            </m:ctrlPr>
          </m:sSubPr>
          <m:e>
            <m:r>
              <m:rPr>
                <m:sty m:val="bi"/>
              </m:rPr>
              <w:rPr>
                <w:rFonts w:ascii="Cambria Math" w:hAnsi="Cambria Math"/>
              </w:rPr>
              <m:t>N</m:t>
            </m:r>
          </m:e>
          <m:sub>
            <m:r>
              <m:rPr>
                <m:sty m:val="bi"/>
              </m:rPr>
              <w:rPr>
                <w:rFonts w:ascii="Cambria Math" w:hAnsi="Cambria Math"/>
              </w:rPr>
              <m:t>b</m:t>
            </m:r>
          </m:sub>
        </m:sSub>
        <m:r>
          <m:rPr>
            <m:sty m:val="p"/>
          </m:rPr>
          <w:rPr>
            <w:rFonts w:ascii="Cambria Math" w:hAnsi="Cambria Math"/>
          </w:rPr>
          <m:t>=</m:t>
        </m:r>
        <m:sSub>
          <m:sSubPr>
            <m:ctrlPr>
              <w:rPr>
                <w:rFonts w:ascii="Cambria Math" w:hAnsi="Cambria Math"/>
              </w:rPr>
            </m:ctrlPr>
          </m:sSubPr>
          <m:e>
            <m:r>
              <m:rPr>
                <m:sty m:val="bi"/>
              </m:rPr>
              <w:rPr>
                <w:rFonts w:ascii="Cambria Math" w:hAnsi="Cambria Math"/>
              </w:rPr>
              <m:t>N</m:t>
            </m:r>
          </m:e>
          <m:sub>
            <m:r>
              <m:rPr>
                <m:sty m:val="bi"/>
              </m:rPr>
              <w:rPr>
                <w:rFonts w:ascii="Cambria Math" w:hAnsi="Cambria Math"/>
              </w:rPr>
              <m:t>TRP</m:t>
            </m:r>
          </m:sub>
        </m:sSub>
        <m:r>
          <m:rPr>
            <m:sty m:val="p"/>
          </m:rPr>
          <w:rPr>
            <w:rFonts w:ascii="Cambria Math" w:eastAsiaTheme="minorEastAsia" w:hAnsi="Cambria Math"/>
          </w:rPr>
          <m:t xml:space="preserve">* </m:t>
        </m:r>
        <m:sSubSup>
          <m:sSubSupPr>
            <m:ctrlPr>
              <w:rPr>
                <w:rFonts w:ascii="Cambria Math" w:hAnsi="Cambria Math"/>
              </w:rPr>
            </m:ctrlPr>
          </m:sSubSupPr>
          <m:e>
            <m:r>
              <m:rPr>
                <m:sty m:val="bi"/>
              </m:rPr>
              <w:rPr>
                <w:rFonts w:ascii="Cambria Math" w:hAnsi="Cambria Math"/>
              </w:rPr>
              <m:t>N</m:t>
            </m:r>
          </m:e>
          <m:sub>
            <m:r>
              <m:rPr>
                <m:sty m:val="bi"/>
              </m:rPr>
              <w:rPr>
                <w:rFonts w:ascii="Cambria Math" w:hAnsi="Cambria Math"/>
              </w:rPr>
              <m:t>t</m:t>
            </m:r>
          </m:sub>
          <m:sup>
            <m:r>
              <m:rPr>
                <m:sty m:val="p"/>
              </m:rPr>
              <w:rPr>
                <w:rFonts w:ascii="Cambria Math" w:hAnsi="Cambria Math"/>
              </w:rPr>
              <m:t>'</m:t>
            </m:r>
          </m:sup>
        </m:sSubSup>
        <m:r>
          <m:rPr>
            <m:sty m:val="p"/>
          </m:rPr>
          <w:rPr>
            <w:rFonts w:ascii="Cambria Math" w:eastAsiaTheme="minorEastAsia" w:hAnsi="Cambria Math"/>
          </w:rPr>
          <m:t>*(</m:t>
        </m:r>
        <m:sSub>
          <m:sSubPr>
            <m:ctrlPr>
              <w:rPr>
                <w:rFonts w:ascii="Cambria Math" w:eastAsiaTheme="minorEastAsia" w:hAnsi="Cambria Math"/>
              </w:rPr>
            </m:ctrlPr>
          </m:sSubPr>
          <m:e>
            <m:r>
              <m:rPr>
                <m:sty m:val="bi"/>
              </m:rPr>
              <w:rPr>
                <w:rFonts w:ascii="Cambria Math" w:eastAsiaTheme="minorEastAsia" w:hAnsi="Cambria Math"/>
              </w:rPr>
              <m:t>N</m:t>
            </m:r>
          </m:e>
          <m:sub>
            <m:r>
              <m:rPr>
                <m:sty m:val="bi"/>
              </m:rPr>
              <w:rPr>
                <w:rFonts w:ascii="Cambria Math" w:eastAsiaTheme="minorEastAsia" w:hAnsi="Cambria Math"/>
              </w:rPr>
              <m:t>Q</m:t>
            </m:r>
          </m:sub>
        </m:sSub>
        <m:r>
          <m:rPr>
            <m:sty m:val="p"/>
          </m:rPr>
          <w:rPr>
            <w:rFonts w:ascii="Cambria Math" w:eastAsiaTheme="minorEastAsia" w:hAnsi="Cambria Math"/>
          </w:rPr>
          <m:t>+</m:t>
        </m:r>
        <m:sSub>
          <m:sSubPr>
            <m:ctrlPr>
              <w:rPr>
                <w:rFonts w:ascii="Cambria Math" w:eastAsiaTheme="minorEastAsia" w:hAnsi="Cambria Math"/>
              </w:rPr>
            </m:ctrlPr>
          </m:sSubPr>
          <m:e>
            <m:r>
              <m:rPr>
                <m:sty m:val="bi"/>
              </m:rPr>
              <w:rPr>
                <w:rFonts w:ascii="Cambria Math" w:eastAsiaTheme="minorEastAsia" w:hAnsi="Cambria Math"/>
              </w:rPr>
              <m:t>N</m:t>
            </m:r>
          </m:e>
          <m:sub>
            <m:r>
              <m:rPr>
                <m:sty m:val="bi"/>
              </m:rPr>
              <w:rPr>
                <w:rFonts w:ascii="Cambria Math" w:eastAsiaTheme="minorEastAsia" w:hAnsi="Cambria Math"/>
              </w:rPr>
              <m:t>D</m:t>
            </m:r>
          </m:sub>
        </m:sSub>
      </m:oMath>
      <w:r w:rsidR="0042550E" w:rsidRPr="00255AA8">
        <w:rPr>
          <w:rFonts w:eastAsiaTheme="minorEastAsia"/>
        </w:rPr>
        <w:t>)</w:t>
      </w:r>
      <w:r w:rsidR="00395C0A" w:rsidRPr="00255AA8">
        <w:t xml:space="preserve"> bits</w:t>
      </w:r>
      <w:r w:rsidR="0042550E" w:rsidRPr="00255AA8">
        <w:t xml:space="preserve">, where </w:t>
      </w:r>
      <m:oMath>
        <m:sSub>
          <m:sSubPr>
            <m:ctrlPr>
              <w:rPr>
                <w:rFonts w:ascii="Cambria Math" w:eastAsiaTheme="minorEastAsia" w:hAnsi="Cambria Math"/>
              </w:rPr>
            </m:ctrlPr>
          </m:sSubPr>
          <m:e>
            <m:r>
              <m:rPr>
                <m:sty m:val="bi"/>
              </m:rPr>
              <w:rPr>
                <w:rFonts w:ascii="Cambria Math" w:eastAsiaTheme="minorEastAsia" w:hAnsi="Cambria Math"/>
              </w:rPr>
              <m:t>N</m:t>
            </m:r>
          </m:e>
          <m:sub>
            <m:r>
              <m:rPr>
                <m:sty m:val="bi"/>
              </m:rPr>
              <w:rPr>
                <w:rFonts w:ascii="Cambria Math" w:eastAsiaTheme="minorEastAsia" w:hAnsi="Cambria Math"/>
              </w:rPr>
              <m:t>D</m:t>
            </m:r>
          </m:sub>
        </m:sSub>
      </m:oMath>
      <w:r w:rsidR="0042550E" w:rsidRPr="00255AA8">
        <w:rPr>
          <w:rFonts w:eastAsiaTheme="minorEastAsia"/>
        </w:rPr>
        <w:t xml:space="preserve"> </w:t>
      </w:r>
      <w:r w:rsidR="0042550E" w:rsidRPr="00255AA8">
        <w:t xml:space="preserve">is the </w:t>
      </w:r>
      <w:r w:rsidR="00515DFE" w:rsidRPr="00255AA8">
        <w:t>number of required bits for reporting delay of a measurement sample.</w:t>
      </w:r>
      <w:r w:rsidR="00651606" w:rsidRPr="00255AA8">
        <w:t xml:space="preserve"> Although </w:t>
      </w:r>
      <w:r w:rsidR="002A68D4">
        <w:t>O</w:t>
      </w:r>
      <w:r w:rsidR="00EB3416" w:rsidRPr="00255AA8">
        <w:t xml:space="preserve">ption </w:t>
      </w:r>
      <w:r w:rsidR="002A68D4">
        <w:t>B</w:t>
      </w:r>
      <w:r w:rsidR="00EB3416" w:rsidRPr="00255AA8">
        <w:t xml:space="preserve"> </w:t>
      </w:r>
      <w:r w:rsidR="008A1DA4" w:rsidRPr="00255AA8">
        <w:t xml:space="preserve">introduces less overhead, </w:t>
      </w:r>
      <w:r w:rsidR="008D24B8" w:rsidRPr="00255AA8">
        <w:t xml:space="preserve">it </w:t>
      </w:r>
      <w:r w:rsidR="008A1DA4" w:rsidRPr="00255AA8">
        <w:t>still</w:t>
      </w:r>
      <w:r w:rsidR="008D24B8" w:rsidRPr="00255AA8">
        <w:t xml:space="preserve"> requires large number of bits for </w:t>
      </w:r>
      <w:r w:rsidR="00E71DDA">
        <w:t>UE reporting</w:t>
      </w:r>
      <w:r w:rsidR="008D24B8" w:rsidRPr="00255AA8">
        <w:t xml:space="preserve"> </w:t>
      </w:r>
      <w:r w:rsidR="0084447A" w:rsidRPr="00255AA8">
        <w:t xml:space="preserve">measured signals </w:t>
      </w:r>
      <w:r w:rsidR="00E71DDA">
        <w:t>to</w:t>
      </w:r>
      <w:r w:rsidR="0084447A" w:rsidRPr="00255AA8">
        <w:t xml:space="preserve"> </w:t>
      </w:r>
      <w:r w:rsidR="00DA581C" w:rsidRPr="00255AA8">
        <w:t>LMF.</w:t>
      </w:r>
    </w:p>
    <w:p w14:paraId="391DC317" w14:textId="55A050E8" w:rsidR="006C392D" w:rsidRPr="00255AA8" w:rsidRDefault="00117921" w:rsidP="004104A0">
      <w:pPr>
        <w:pStyle w:val="NORMALTdocNokia"/>
      </w:pPr>
      <w:r w:rsidRPr="00255AA8">
        <w:t xml:space="preserve">To overcome the reporting </w:t>
      </w:r>
      <w:r w:rsidR="001A4DD0" w:rsidRPr="00255AA8">
        <w:t xml:space="preserve">overhead challenge, we propose to use </w:t>
      </w:r>
      <w:r w:rsidR="001A4DD0" w:rsidRPr="00E71DDA">
        <w:rPr>
          <w:b/>
          <w:bCs/>
        </w:rPr>
        <w:t>differential quantization</w:t>
      </w:r>
      <w:r w:rsidR="001A4DD0" w:rsidRPr="00255AA8">
        <w:t xml:space="preserve"> schem</w:t>
      </w:r>
      <w:r w:rsidR="002E06A6" w:rsidRPr="00255AA8">
        <w:t>e. In</w:t>
      </w:r>
      <w:r w:rsidR="001A4DD0" w:rsidRPr="00255AA8">
        <w:t xml:space="preserve"> th</w:t>
      </w:r>
      <w:r w:rsidR="00E142EE" w:rsidRPr="00255AA8">
        <w:t>is</w:t>
      </w:r>
      <w:r w:rsidR="002E06A6" w:rsidRPr="00255AA8">
        <w:t xml:space="preserve"> reporting </w:t>
      </w:r>
      <w:r w:rsidR="00392511">
        <w:t>O</w:t>
      </w:r>
      <w:r w:rsidR="002E06A6" w:rsidRPr="00255AA8">
        <w:t xml:space="preserve">ption </w:t>
      </w:r>
      <w:r w:rsidR="00392511">
        <w:t>C</w:t>
      </w:r>
      <w:r w:rsidR="002E06A6" w:rsidRPr="00255AA8">
        <w:t xml:space="preserve">, UE only shares </w:t>
      </w:r>
      <w:r w:rsidR="00367CFB" w:rsidRPr="00255AA8">
        <w:t xml:space="preserve">the </w:t>
      </w:r>
      <w:r w:rsidR="00E71EB4" w:rsidRPr="00255AA8">
        <w:t xml:space="preserve">delay and </w:t>
      </w:r>
      <w:r w:rsidR="000D5A0D" w:rsidRPr="00255AA8">
        <w:t xml:space="preserve">power of </w:t>
      </w:r>
      <w:r w:rsidR="00392511">
        <w:t>the</w:t>
      </w:r>
      <w:r w:rsidR="000D5A0D" w:rsidRPr="00255AA8">
        <w:t xml:space="preserve"> fi</w:t>
      </w:r>
      <w:r w:rsidR="00B85A57" w:rsidRPr="00255AA8">
        <w:t>rst str</w:t>
      </w:r>
      <w:r w:rsidR="009E47EA" w:rsidRPr="00255AA8">
        <w:t>o</w:t>
      </w:r>
      <w:r w:rsidR="00B85A57" w:rsidRPr="00255AA8">
        <w:t>ng</w:t>
      </w:r>
      <w:r w:rsidR="001E5683">
        <w:t>est</w:t>
      </w:r>
      <w:r w:rsidR="00B85A57" w:rsidRPr="00255AA8">
        <w:t xml:space="preserve"> </w:t>
      </w:r>
      <w:r w:rsidR="00CB7D27" w:rsidRPr="00255AA8">
        <w:t>measurement sample</w:t>
      </w:r>
      <w:r w:rsidR="000F5E20" w:rsidRPr="00255AA8">
        <w:t xml:space="preserve"> with </w:t>
      </w:r>
      <m:oMath>
        <m:sSub>
          <m:sSubPr>
            <m:ctrlPr>
              <w:rPr>
                <w:rFonts w:ascii="Cambria Math" w:eastAsiaTheme="minorEastAsia" w:hAnsi="Cambria Math"/>
              </w:rPr>
            </m:ctrlPr>
          </m:sSubPr>
          <m:e>
            <m:r>
              <m:rPr>
                <m:sty m:val="bi"/>
              </m:rPr>
              <w:rPr>
                <w:rFonts w:ascii="Cambria Math" w:eastAsiaTheme="minorEastAsia" w:hAnsi="Cambria Math"/>
              </w:rPr>
              <m:t>N</m:t>
            </m:r>
          </m:e>
          <m:sub>
            <m:r>
              <m:rPr>
                <m:sty m:val="bi"/>
              </m:rPr>
              <w:rPr>
                <w:rFonts w:ascii="Cambria Math" w:eastAsiaTheme="minorEastAsia" w:hAnsi="Cambria Math"/>
              </w:rPr>
              <m:t>Q</m:t>
            </m:r>
          </m:sub>
        </m:sSub>
        <m:r>
          <m:rPr>
            <m:sty m:val="p"/>
          </m:rPr>
          <w:rPr>
            <w:rFonts w:ascii="Cambria Math" w:eastAsiaTheme="minorEastAsia" w:hAnsi="Cambria Math"/>
          </w:rPr>
          <m:t>+</m:t>
        </m:r>
        <m:sSub>
          <m:sSubPr>
            <m:ctrlPr>
              <w:rPr>
                <w:rFonts w:ascii="Cambria Math" w:eastAsiaTheme="minorEastAsia" w:hAnsi="Cambria Math"/>
              </w:rPr>
            </m:ctrlPr>
          </m:sSubPr>
          <m:e>
            <m:r>
              <m:rPr>
                <m:sty m:val="bi"/>
              </m:rPr>
              <w:rPr>
                <w:rFonts w:ascii="Cambria Math" w:eastAsiaTheme="minorEastAsia" w:hAnsi="Cambria Math"/>
              </w:rPr>
              <m:t>N</m:t>
            </m:r>
          </m:e>
          <m:sub>
            <m:r>
              <m:rPr>
                <m:sty m:val="bi"/>
              </m:rPr>
              <w:rPr>
                <w:rFonts w:ascii="Cambria Math" w:eastAsiaTheme="minorEastAsia" w:hAnsi="Cambria Math"/>
              </w:rPr>
              <m:t>D</m:t>
            </m:r>
          </m:sub>
        </m:sSub>
      </m:oMath>
      <w:r w:rsidR="000F5E20" w:rsidRPr="00255AA8">
        <w:rPr>
          <w:rFonts w:eastAsiaTheme="minorEastAsia"/>
        </w:rPr>
        <w:t xml:space="preserve"> </w:t>
      </w:r>
      <w:r w:rsidR="008404A8" w:rsidRPr="00255AA8">
        <w:rPr>
          <w:rFonts w:eastAsiaTheme="minorEastAsia"/>
        </w:rPr>
        <w:t>bits</w:t>
      </w:r>
      <w:r w:rsidR="00CB7D27" w:rsidRPr="00255AA8">
        <w:t xml:space="preserve">, </w:t>
      </w:r>
      <w:r w:rsidR="000F5E20" w:rsidRPr="00255AA8">
        <w:t>then UE</w:t>
      </w:r>
      <w:r w:rsidR="00CB7D27" w:rsidRPr="00255AA8">
        <w:t xml:space="preserve"> </w:t>
      </w:r>
      <w:r w:rsidR="008E42FF" w:rsidRPr="00255AA8">
        <w:t xml:space="preserve">uses a 1-bit differential quantization </w:t>
      </w:r>
      <w:r w:rsidR="00F6498C" w:rsidRPr="00255AA8">
        <w:t xml:space="preserve">scheme for reporting the power of the </w:t>
      </w:r>
      <w:r w:rsidR="00483EEA">
        <w:t>remaining</w:t>
      </w:r>
      <w:r w:rsidR="00F6498C" w:rsidRPr="00255AA8">
        <w:t xml:space="preserve"> </w:t>
      </w:r>
      <w:r w:rsidR="009A4646" w:rsidRPr="00255AA8">
        <w:t>(</w:t>
      </w:r>
      <m:oMath>
        <m:sSubSup>
          <m:sSubSupPr>
            <m:ctrlPr>
              <w:rPr>
                <w:rFonts w:ascii="Cambria Math" w:hAnsi="Cambria Math"/>
              </w:rPr>
            </m:ctrlPr>
          </m:sSubSupPr>
          <m:e>
            <m:r>
              <m:rPr>
                <m:sty m:val="bi"/>
              </m:rPr>
              <w:rPr>
                <w:rFonts w:ascii="Cambria Math" w:hAnsi="Cambria Math"/>
              </w:rPr>
              <m:t>N</m:t>
            </m:r>
          </m:e>
          <m:sub>
            <m:r>
              <m:rPr>
                <m:sty m:val="bi"/>
              </m:rPr>
              <w:rPr>
                <w:rFonts w:ascii="Cambria Math" w:hAnsi="Cambria Math"/>
              </w:rPr>
              <m:t>t</m:t>
            </m:r>
          </m:sub>
          <m:sup>
            <m:r>
              <m:rPr>
                <m:sty m:val="p"/>
              </m:rPr>
              <w:rPr>
                <w:rFonts w:ascii="Cambria Math" w:hAnsi="Cambria Math"/>
              </w:rPr>
              <m:t>'</m:t>
            </m:r>
          </m:sup>
        </m:sSubSup>
        <m:r>
          <m:rPr>
            <m:sty m:val="p"/>
          </m:rPr>
          <w:rPr>
            <w:rFonts w:ascii="Cambria Math" w:hAnsi="Cambria Math"/>
          </w:rPr>
          <m:t>-</m:t>
        </m:r>
        <m:r>
          <m:rPr>
            <m:sty m:val="b"/>
          </m:rPr>
          <w:rPr>
            <w:rFonts w:ascii="Cambria Math" w:hAnsi="Cambria Math"/>
          </w:rPr>
          <m:t>1</m:t>
        </m:r>
        <m:r>
          <m:rPr>
            <m:sty m:val="p"/>
          </m:rPr>
          <w:rPr>
            <w:rFonts w:ascii="Cambria Math" w:hAnsi="Cambria Math"/>
          </w:rPr>
          <m:t>)</m:t>
        </m:r>
      </m:oMath>
      <w:r w:rsidR="009A4646" w:rsidRPr="00255AA8">
        <w:rPr>
          <w:rFonts w:eastAsiaTheme="minorEastAsia"/>
        </w:rPr>
        <w:t xml:space="preserve"> </w:t>
      </w:r>
      <w:r w:rsidR="00F6498C" w:rsidRPr="00255AA8">
        <w:t>measurement samples</w:t>
      </w:r>
      <w:r w:rsidR="002E06A6" w:rsidRPr="00255AA8">
        <w:t>.</w:t>
      </w:r>
      <w:r w:rsidR="00F6498C" w:rsidRPr="00255AA8">
        <w:t xml:space="preserve"> </w:t>
      </w:r>
      <w:r w:rsidR="006B5403" w:rsidRPr="00255AA8">
        <w:t>Note that i</w:t>
      </w:r>
      <w:r w:rsidR="00773281" w:rsidRPr="00255AA8">
        <w:t xml:space="preserve">n the differential quantization scheme, the </w:t>
      </w:r>
      <w:r w:rsidR="00F53564" w:rsidRPr="00255AA8">
        <w:t xml:space="preserve">quantized </w:t>
      </w:r>
      <w:r w:rsidR="00773281" w:rsidRPr="00255AA8">
        <w:t xml:space="preserve">power of </w:t>
      </w:r>
      <w:r w:rsidR="00F53564" w:rsidRPr="00255AA8">
        <w:t xml:space="preserve">a measurement sample </w:t>
      </w:r>
      <w:r w:rsidR="009E28AC" w:rsidRPr="00255AA8">
        <w:t xml:space="preserve">is </w:t>
      </w:r>
      <w:r w:rsidR="006B5403" w:rsidRPr="00255AA8">
        <w:t>defined</w:t>
      </w:r>
      <w:r w:rsidR="002F4DD3" w:rsidRPr="00255AA8">
        <w:t xml:space="preserve"> based on the </w:t>
      </w:r>
      <w:r w:rsidR="006B5403" w:rsidRPr="00255AA8">
        <w:t>quantized power of the previous sample</w:t>
      </w:r>
      <w:r w:rsidR="006C392D" w:rsidRPr="00255AA8">
        <w:t>, i.e.,</w:t>
      </w:r>
    </w:p>
    <w:p w14:paraId="58495CFF" w14:textId="0AFF9343" w:rsidR="006C392D" w:rsidRPr="00255AA8" w:rsidRDefault="00000000" w:rsidP="004104A0">
      <w:pPr>
        <w:pStyle w:val="NORMALTdocNokia"/>
      </w:pPr>
      <m:oMathPara>
        <m:oMath>
          <m:sSup>
            <m:sSupPr>
              <m:ctrlPr>
                <w:rPr>
                  <w:rFonts w:ascii="Cambria Math" w:hAnsi="Cambria Math"/>
                </w:rPr>
              </m:ctrlPr>
            </m:sSupPr>
            <m:e>
              <m:r>
                <m:rPr>
                  <m:sty m:val="bi"/>
                </m:rPr>
                <w:rPr>
                  <w:rFonts w:ascii="Cambria Math" w:hAnsi="Cambria Math"/>
                </w:rPr>
                <m:t>P</m:t>
              </m:r>
            </m:e>
            <m:sup>
              <m:d>
                <m:dPr>
                  <m:ctrlPr>
                    <w:rPr>
                      <w:rFonts w:ascii="Cambria Math" w:hAnsi="Cambria Math"/>
                    </w:rPr>
                  </m:ctrlPr>
                </m:dPr>
                <m:e>
                  <m:r>
                    <m:rPr>
                      <m:sty m:val="bi"/>
                    </m:rPr>
                    <w:rPr>
                      <w:rFonts w:ascii="Cambria Math" w:hAnsi="Cambria Math"/>
                    </w:rPr>
                    <m:t>i</m:t>
                  </m:r>
                </m:e>
              </m:d>
            </m:sup>
          </m:sSup>
          <m:r>
            <m:rPr>
              <m:sty m:val="p"/>
            </m:rPr>
            <w:rPr>
              <w:rFonts w:ascii="Cambria Math" w:hAnsi="Cambria Math"/>
            </w:rPr>
            <m:t>=</m:t>
          </m:r>
          <m:d>
            <m:dPr>
              <m:begChr m:val="{"/>
              <m:endChr m:val=""/>
              <m:ctrlPr>
                <w:rPr>
                  <w:rFonts w:ascii="Cambria Math" w:hAnsi="Cambria Math"/>
                </w:rPr>
              </m:ctrlPr>
            </m:dPr>
            <m:e>
              <m:m>
                <m:mPr>
                  <m:mcs>
                    <m:mc>
                      <m:mcPr>
                        <m:count m:val="1"/>
                        <m:mcJc m:val="center"/>
                      </m:mcPr>
                    </m:mc>
                  </m:mcs>
                  <m:ctrlPr>
                    <w:rPr>
                      <w:rFonts w:ascii="Cambria Math" w:hAnsi="Cambria Math"/>
                    </w:rPr>
                  </m:ctrlPr>
                </m:mPr>
                <m:mr>
                  <m:e>
                    <m:sSup>
                      <m:sSupPr>
                        <m:ctrlPr>
                          <w:rPr>
                            <w:rFonts w:ascii="Cambria Math" w:hAnsi="Cambria Math"/>
                          </w:rPr>
                        </m:ctrlPr>
                      </m:sSupPr>
                      <m:e>
                        <m:r>
                          <m:rPr>
                            <m:sty m:val="bi"/>
                          </m:rPr>
                          <w:rPr>
                            <w:rFonts w:ascii="Cambria Math" w:hAnsi="Cambria Math"/>
                          </w:rPr>
                          <m:t>P</m:t>
                        </m:r>
                      </m:e>
                      <m:sup>
                        <m:d>
                          <m:dPr>
                            <m:ctrlPr>
                              <w:rPr>
                                <w:rFonts w:ascii="Cambria Math" w:hAnsi="Cambria Math"/>
                              </w:rPr>
                            </m:ctrlPr>
                          </m:dPr>
                          <m:e>
                            <m:r>
                              <m:rPr>
                                <m:sty m:val="bi"/>
                              </m:rPr>
                              <w:rPr>
                                <w:rFonts w:ascii="Cambria Math" w:hAnsi="Cambria Math"/>
                              </w:rPr>
                              <m:t>i</m:t>
                            </m:r>
                            <m:r>
                              <m:rPr>
                                <m:sty m:val="p"/>
                              </m:rPr>
                              <w:rPr>
                                <w:rFonts w:ascii="Cambria Math" w:hAnsi="Cambria Math"/>
                              </w:rPr>
                              <m:t>-</m:t>
                            </m:r>
                            <m:r>
                              <m:rPr>
                                <m:sty m:val="b"/>
                              </m:rPr>
                              <w:rPr>
                                <w:rFonts w:ascii="Cambria Math" w:hAnsi="Cambria Math"/>
                              </w:rPr>
                              <m:t>1</m:t>
                            </m:r>
                          </m:e>
                        </m:d>
                      </m:sup>
                    </m:sSup>
                    <m:r>
                      <m:rPr>
                        <m:sty m:val="p"/>
                      </m:rPr>
                      <w:rPr>
                        <w:rFonts w:ascii="Cambria Math" w:hAnsi="Cambria Math"/>
                      </w:rPr>
                      <m:t xml:space="preserve">- </m:t>
                    </m:r>
                    <m:r>
                      <m:rPr>
                        <m:sty m:val="bi"/>
                      </m:rPr>
                      <w:rPr>
                        <w:rFonts w:ascii="Cambria Math" w:hAnsi="Cambria Math"/>
                      </w:rPr>
                      <m:t>δ</m:t>
                    </m:r>
                    <m:r>
                      <m:rPr>
                        <m:sty m:val="p"/>
                      </m:rPr>
                      <w:rPr>
                        <w:rFonts w:ascii="Cambria Math" w:hAnsi="Cambria Math"/>
                      </w:rPr>
                      <m:t xml:space="preserve">     ,  </m:t>
                    </m:r>
                    <m:sSup>
                      <m:sSupPr>
                        <m:ctrlPr>
                          <w:rPr>
                            <w:rFonts w:ascii="Cambria Math" w:hAnsi="Cambria Math"/>
                          </w:rPr>
                        </m:ctrlPr>
                      </m:sSupPr>
                      <m:e>
                        <m:r>
                          <m:rPr>
                            <m:sty m:val="bi"/>
                          </m:rPr>
                          <w:rPr>
                            <w:rFonts w:ascii="Cambria Math" w:hAnsi="Cambria Math"/>
                          </w:rPr>
                          <m:t>bit</m:t>
                        </m:r>
                      </m:e>
                      <m:sup>
                        <m:d>
                          <m:dPr>
                            <m:ctrlPr>
                              <w:rPr>
                                <w:rFonts w:ascii="Cambria Math" w:hAnsi="Cambria Math"/>
                              </w:rPr>
                            </m:ctrlPr>
                          </m:dPr>
                          <m:e>
                            <m:r>
                              <m:rPr>
                                <m:sty m:val="bi"/>
                              </m:rPr>
                              <w:rPr>
                                <w:rFonts w:ascii="Cambria Math" w:hAnsi="Cambria Math"/>
                              </w:rPr>
                              <m:t>i</m:t>
                            </m:r>
                          </m:e>
                        </m:d>
                      </m:sup>
                    </m:sSup>
                    <m:r>
                      <m:rPr>
                        <m:sty m:val="p"/>
                      </m:rPr>
                      <w:rPr>
                        <w:rFonts w:ascii="Cambria Math" w:hAnsi="Cambria Math"/>
                      </w:rPr>
                      <m:t>=</m:t>
                    </m:r>
                    <m:r>
                      <m:rPr>
                        <m:sty m:val="b"/>
                      </m:rPr>
                      <w:rPr>
                        <w:rFonts w:ascii="Cambria Math" w:hAnsi="Cambria Math"/>
                      </w:rPr>
                      <m:t>0</m:t>
                    </m:r>
                  </m:e>
                </m:mr>
                <m:mr>
                  <m:e>
                    <m:sSup>
                      <m:sSupPr>
                        <m:ctrlPr>
                          <w:rPr>
                            <w:rFonts w:ascii="Cambria Math" w:hAnsi="Cambria Math"/>
                          </w:rPr>
                        </m:ctrlPr>
                      </m:sSupPr>
                      <m:e>
                        <m:r>
                          <m:rPr>
                            <m:sty m:val="bi"/>
                          </m:rPr>
                          <w:rPr>
                            <w:rFonts w:ascii="Cambria Math" w:hAnsi="Cambria Math"/>
                          </w:rPr>
                          <m:t>P</m:t>
                        </m:r>
                      </m:e>
                      <m:sup>
                        <m:d>
                          <m:dPr>
                            <m:ctrlPr>
                              <w:rPr>
                                <w:rFonts w:ascii="Cambria Math" w:hAnsi="Cambria Math"/>
                              </w:rPr>
                            </m:ctrlPr>
                          </m:dPr>
                          <m:e>
                            <m:r>
                              <m:rPr>
                                <m:sty m:val="bi"/>
                              </m:rPr>
                              <w:rPr>
                                <w:rFonts w:ascii="Cambria Math" w:hAnsi="Cambria Math"/>
                              </w:rPr>
                              <m:t>i</m:t>
                            </m:r>
                            <m:r>
                              <m:rPr>
                                <m:sty m:val="p"/>
                              </m:rPr>
                              <w:rPr>
                                <w:rFonts w:ascii="Cambria Math" w:hAnsi="Cambria Math"/>
                              </w:rPr>
                              <m:t>-</m:t>
                            </m:r>
                            <m:r>
                              <m:rPr>
                                <m:sty m:val="b"/>
                              </m:rPr>
                              <w:rPr>
                                <w:rFonts w:ascii="Cambria Math" w:hAnsi="Cambria Math"/>
                              </w:rPr>
                              <m:t>1</m:t>
                            </m:r>
                          </m:e>
                        </m:d>
                      </m:sup>
                    </m:sSup>
                    <m:r>
                      <m:rPr>
                        <m:sty m:val="p"/>
                      </m:rPr>
                      <w:rPr>
                        <w:rFonts w:ascii="Cambria Math" w:hAnsi="Cambria Math"/>
                      </w:rPr>
                      <m:t xml:space="preserve">+ </m:t>
                    </m:r>
                    <m:r>
                      <m:rPr>
                        <m:sty m:val="bi"/>
                      </m:rPr>
                      <w:rPr>
                        <w:rFonts w:ascii="Cambria Math" w:hAnsi="Cambria Math"/>
                      </w:rPr>
                      <m:t>δ</m:t>
                    </m:r>
                    <m:r>
                      <m:rPr>
                        <m:sty m:val="p"/>
                      </m:rPr>
                      <w:rPr>
                        <w:rFonts w:ascii="Cambria Math" w:hAnsi="Cambria Math"/>
                      </w:rPr>
                      <m:t xml:space="preserve">     ,  </m:t>
                    </m:r>
                    <m:sSup>
                      <m:sSupPr>
                        <m:ctrlPr>
                          <w:rPr>
                            <w:rFonts w:ascii="Cambria Math" w:hAnsi="Cambria Math"/>
                          </w:rPr>
                        </m:ctrlPr>
                      </m:sSupPr>
                      <m:e>
                        <m:r>
                          <m:rPr>
                            <m:sty m:val="bi"/>
                          </m:rPr>
                          <w:rPr>
                            <w:rFonts w:ascii="Cambria Math" w:hAnsi="Cambria Math"/>
                          </w:rPr>
                          <m:t>bit</m:t>
                        </m:r>
                      </m:e>
                      <m:sup>
                        <m:d>
                          <m:dPr>
                            <m:ctrlPr>
                              <w:rPr>
                                <w:rFonts w:ascii="Cambria Math" w:hAnsi="Cambria Math"/>
                              </w:rPr>
                            </m:ctrlPr>
                          </m:dPr>
                          <m:e>
                            <m:r>
                              <m:rPr>
                                <m:sty m:val="bi"/>
                              </m:rPr>
                              <w:rPr>
                                <w:rFonts w:ascii="Cambria Math" w:hAnsi="Cambria Math"/>
                              </w:rPr>
                              <m:t>i</m:t>
                            </m:r>
                          </m:e>
                        </m:d>
                      </m:sup>
                    </m:sSup>
                    <m:r>
                      <m:rPr>
                        <m:sty m:val="p"/>
                      </m:rPr>
                      <w:rPr>
                        <w:rFonts w:ascii="Cambria Math" w:hAnsi="Cambria Math"/>
                      </w:rPr>
                      <m:t>=</m:t>
                    </m:r>
                    <m:r>
                      <m:rPr>
                        <m:sty m:val="b"/>
                      </m:rPr>
                      <w:rPr>
                        <w:rFonts w:ascii="Cambria Math" w:hAnsi="Cambria Math"/>
                      </w:rPr>
                      <m:t>1</m:t>
                    </m:r>
                  </m:e>
                </m:mr>
              </m:m>
            </m:e>
          </m:d>
        </m:oMath>
      </m:oMathPara>
    </w:p>
    <w:p w14:paraId="3D99077F" w14:textId="77777777" w:rsidR="00E916E3" w:rsidRDefault="00E916E3" w:rsidP="004104A0">
      <w:pPr>
        <w:pStyle w:val="NORMALTdocNokia"/>
      </w:pPr>
    </w:p>
    <w:p w14:paraId="14C58807" w14:textId="2AB00413" w:rsidR="00EC7B18" w:rsidRDefault="00EC7B18" w:rsidP="004104A0">
      <w:pPr>
        <w:pStyle w:val="NORMALTdocNokia"/>
      </w:pPr>
      <w:r w:rsidRPr="00255AA8">
        <w:t xml:space="preserve">where </w:t>
      </w:r>
      <m:oMath>
        <m:r>
          <m:rPr>
            <m:sty m:val="bi"/>
          </m:rPr>
          <w:rPr>
            <w:rFonts w:ascii="Cambria Math" w:hAnsi="Cambria Math"/>
          </w:rPr>
          <m:t>δ</m:t>
        </m:r>
        <m:r>
          <m:rPr>
            <m:sty m:val="p"/>
          </m:rPr>
          <w:rPr>
            <w:rFonts w:ascii="Cambria Math" w:hAnsi="Cambria Math"/>
          </w:rPr>
          <m:t xml:space="preserve"> </m:t>
        </m:r>
      </m:oMath>
      <w:r w:rsidR="00E839E8" w:rsidRPr="00255AA8">
        <w:t xml:space="preserve">is the </w:t>
      </w:r>
      <w:r w:rsidR="00E3787C" w:rsidRPr="00255AA8">
        <w:t xml:space="preserve">differential quantization </w:t>
      </w:r>
      <w:r w:rsidR="00E839E8" w:rsidRPr="00255AA8">
        <w:t>step size</w:t>
      </w:r>
      <w:r w:rsidR="00A67645" w:rsidRPr="00255AA8">
        <w:t xml:space="preserve"> and </w:t>
      </w:r>
      <m:oMath>
        <m:r>
          <m:rPr>
            <m:sty m:val="bi"/>
          </m:rPr>
          <w:rPr>
            <w:rFonts w:ascii="Cambria Math" w:hAnsi="Cambria Math"/>
          </w:rPr>
          <m:t>P</m:t>
        </m:r>
      </m:oMath>
      <w:r w:rsidR="00A67645" w:rsidRPr="00255AA8">
        <w:rPr>
          <w:rFonts w:eastAsiaTheme="minorEastAsia"/>
        </w:rPr>
        <w:t xml:space="preserve"> </w:t>
      </w:r>
      <w:r w:rsidR="00837C4A" w:rsidRPr="00255AA8">
        <w:rPr>
          <w:rFonts w:eastAsiaTheme="minorEastAsia"/>
        </w:rPr>
        <w:t>may be</w:t>
      </w:r>
      <w:r w:rsidR="00A67645" w:rsidRPr="00255AA8">
        <w:rPr>
          <w:rFonts w:eastAsiaTheme="minorEastAsia"/>
        </w:rPr>
        <w:t xml:space="preserve"> any </w:t>
      </w:r>
      <w:r w:rsidR="00837C4A" w:rsidRPr="00255AA8">
        <w:rPr>
          <w:rFonts w:eastAsiaTheme="minorEastAsia"/>
        </w:rPr>
        <w:t>measurement</w:t>
      </w:r>
      <w:r w:rsidR="00E3787C" w:rsidRPr="00255AA8">
        <w:t>.</w:t>
      </w:r>
    </w:p>
    <w:p w14:paraId="20D313AF" w14:textId="77777777" w:rsidR="00082453" w:rsidRPr="00255AA8" w:rsidRDefault="00082453" w:rsidP="004104A0">
      <w:pPr>
        <w:pStyle w:val="NORMALTdocNokia"/>
      </w:pPr>
    </w:p>
    <w:p w14:paraId="3BBCEA81" w14:textId="7DBF4CF0" w:rsidR="0002393F" w:rsidRPr="00255AA8" w:rsidRDefault="009A4646" w:rsidP="004104A0">
      <w:pPr>
        <w:pStyle w:val="NORMALTdocNokia"/>
      </w:pPr>
      <w:r w:rsidRPr="00255AA8">
        <w:t xml:space="preserve">Therefore, </w:t>
      </w:r>
      <w:r w:rsidR="00E54C79" w:rsidRPr="00255AA8">
        <w:t xml:space="preserve">the reporting </w:t>
      </w:r>
      <w:r w:rsidR="00082453">
        <w:t>O</w:t>
      </w:r>
      <w:r w:rsidR="00E54C79" w:rsidRPr="00255AA8">
        <w:t xml:space="preserve">ption </w:t>
      </w:r>
      <w:r w:rsidR="00082453">
        <w:t>C</w:t>
      </w:r>
      <w:r w:rsidR="00E54C79" w:rsidRPr="00255AA8">
        <w:t xml:space="preserve"> requires </w:t>
      </w:r>
      <m:oMath>
        <m:sSub>
          <m:sSubPr>
            <m:ctrlPr>
              <w:rPr>
                <w:rFonts w:ascii="Cambria Math" w:hAnsi="Cambria Math"/>
              </w:rPr>
            </m:ctrlPr>
          </m:sSubPr>
          <m:e>
            <m:r>
              <m:rPr>
                <m:sty m:val="bi"/>
              </m:rPr>
              <w:rPr>
                <w:rFonts w:ascii="Cambria Math" w:hAnsi="Cambria Math"/>
              </w:rPr>
              <m:t>N</m:t>
            </m:r>
          </m:e>
          <m:sub>
            <m:r>
              <m:rPr>
                <m:sty m:val="bi"/>
              </m:rPr>
              <w:rPr>
                <w:rFonts w:ascii="Cambria Math" w:hAnsi="Cambria Math"/>
              </w:rPr>
              <m:t>b</m:t>
            </m:r>
          </m:sub>
        </m:sSub>
        <m:r>
          <m:rPr>
            <m:sty m:val="p"/>
          </m:rPr>
          <w:rPr>
            <w:rFonts w:ascii="Cambria Math" w:hAnsi="Cambria Math"/>
          </w:rPr>
          <m:t>=</m:t>
        </m:r>
        <m:sSub>
          <m:sSubPr>
            <m:ctrlPr>
              <w:rPr>
                <w:rFonts w:ascii="Cambria Math" w:hAnsi="Cambria Math"/>
              </w:rPr>
            </m:ctrlPr>
          </m:sSubPr>
          <m:e>
            <m:r>
              <m:rPr>
                <m:sty m:val="bi"/>
              </m:rPr>
              <w:rPr>
                <w:rFonts w:ascii="Cambria Math" w:hAnsi="Cambria Math"/>
              </w:rPr>
              <m:t>N</m:t>
            </m:r>
          </m:e>
          <m:sub>
            <m:r>
              <m:rPr>
                <m:sty m:val="bi"/>
              </m:rPr>
              <w:rPr>
                <w:rFonts w:ascii="Cambria Math" w:hAnsi="Cambria Math"/>
              </w:rPr>
              <m:t>TRP</m:t>
            </m:r>
          </m:sub>
        </m:sSub>
        <m:r>
          <m:rPr>
            <m:sty m:val="p"/>
          </m:rPr>
          <w:rPr>
            <w:rFonts w:ascii="Cambria Math" w:eastAsiaTheme="minorEastAsia" w:hAnsi="Cambria Math"/>
          </w:rPr>
          <m:t>* (</m:t>
        </m:r>
        <m:sSub>
          <m:sSubPr>
            <m:ctrlPr>
              <w:rPr>
                <w:rFonts w:ascii="Cambria Math" w:eastAsiaTheme="minorEastAsia" w:hAnsi="Cambria Math"/>
              </w:rPr>
            </m:ctrlPr>
          </m:sSubPr>
          <m:e>
            <m:r>
              <m:rPr>
                <m:sty m:val="bi"/>
              </m:rPr>
              <w:rPr>
                <w:rFonts w:ascii="Cambria Math" w:eastAsiaTheme="minorEastAsia" w:hAnsi="Cambria Math"/>
              </w:rPr>
              <m:t>N</m:t>
            </m:r>
          </m:e>
          <m:sub>
            <m:r>
              <m:rPr>
                <m:sty m:val="bi"/>
              </m:rPr>
              <w:rPr>
                <w:rFonts w:ascii="Cambria Math" w:eastAsiaTheme="minorEastAsia" w:hAnsi="Cambria Math"/>
              </w:rPr>
              <m:t>Q</m:t>
            </m:r>
          </m:sub>
        </m:sSub>
        <m:r>
          <m:rPr>
            <m:sty m:val="p"/>
          </m:rPr>
          <w:rPr>
            <w:rFonts w:ascii="Cambria Math" w:eastAsiaTheme="minorEastAsia" w:hAnsi="Cambria Math"/>
          </w:rPr>
          <m:t>+</m:t>
        </m:r>
        <m:sSub>
          <m:sSubPr>
            <m:ctrlPr>
              <w:rPr>
                <w:rFonts w:ascii="Cambria Math" w:eastAsiaTheme="minorEastAsia" w:hAnsi="Cambria Math"/>
              </w:rPr>
            </m:ctrlPr>
          </m:sSubPr>
          <m:e>
            <m:r>
              <m:rPr>
                <m:sty m:val="bi"/>
              </m:rPr>
              <w:rPr>
                <w:rFonts w:ascii="Cambria Math" w:eastAsiaTheme="minorEastAsia" w:hAnsi="Cambria Math"/>
              </w:rPr>
              <m:t>N</m:t>
            </m:r>
          </m:e>
          <m:sub>
            <m:r>
              <m:rPr>
                <m:sty m:val="bi"/>
              </m:rPr>
              <w:rPr>
                <w:rFonts w:ascii="Cambria Math" w:eastAsiaTheme="minorEastAsia" w:hAnsi="Cambria Math"/>
              </w:rPr>
              <m:t>D</m:t>
            </m:r>
          </m:sub>
        </m:sSub>
        <m:r>
          <m:rPr>
            <m:sty m:val="p"/>
          </m:rPr>
          <w:rPr>
            <w:rFonts w:ascii="Cambria Math" w:eastAsiaTheme="minorEastAsia" w:hAnsi="Cambria Math"/>
          </w:rPr>
          <m:t xml:space="preserve">+ </m:t>
        </m:r>
        <m:sSubSup>
          <m:sSubSupPr>
            <m:ctrlPr>
              <w:rPr>
                <w:rFonts w:ascii="Cambria Math" w:hAnsi="Cambria Math"/>
              </w:rPr>
            </m:ctrlPr>
          </m:sSubSupPr>
          <m:e>
            <m:r>
              <m:rPr>
                <m:sty m:val="bi"/>
              </m:rPr>
              <w:rPr>
                <w:rFonts w:ascii="Cambria Math" w:hAnsi="Cambria Math"/>
              </w:rPr>
              <m:t>N</m:t>
            </m:r>
          </m:e>
          <m:sub>
            <m:r>
              <m:rPr>
                <m:sty m:val="bi"/>
              </m:rPr>
              <w:rPr>
                <w:rFonts w:ascii="Cambria Math" w:hAnsi="Cambria Math"/>
              </w:rPr>
              <m:t>t</m:t>
            </m:r>
          </m:sub>
          <m:sup>
            <m:r>
              <m:rPr>
                <m:sty m:val="p"/>
              </m:rPr>
              <w:rPr>
                <w:rFonts w:ascii="Cambria Math" w:hAnsi="Cambria Math"/>
              </w:rPr>
              <m:t>'</m:t>
            </m:r>
          </m:sup>
        </m:sSubSup>
        <m:r>
          <m:rPr>
            <m:sty m:val="p"/>
          </m:rPr>
          <w:rPr>
            <w:rFonts w:ascii="Cambria Math" w:eastAsiaTheme="minorEastAsia" w:hAnsi="Cambria Math"/>
          </w:rPr>
          <m:t>-</m:t>
        </m:r>
        <m:r>
          <m:rPr>
            <m:sty m:val="b"/>
          </m:rPr>
          <w:rPr>
            <w:rFonts w:ascii="Cambria Math" w:eastAsiaTheme="minorEastAsia" w:hAnsi="Cambria Math"/>
          </w:rPr>
          <m:t>1</m:t>
        </m:r>
      </m:oMath>
      <w:r w:rsidR="00E54C79" w:rsidRPr="00255AA8">
        <w:rPr>
          <w:rFonts w:eastAsiaTheme="minorEastAsia"/>
        </w:rPr>
        <w:t>)</w:t>
      </w:r>
      <w:r w:rsidR="00E54C79" w:rsidRPr="00255AA8">
        <w:t xml:space="preserve"> bits. </w:t>
      </w:r>
      <w:r w:rsidR="006B5403" w:rsidRPr="00255AA8">
        <w:t xml:space="preserve">Note </w:t>
      </w:r>
      <w:r w:rsidR="00C16DD2" w:rsidRPr="00255AA8">
        <w:t xml:space="preserve">that in </w:t>
      </w:r>
      <w:r w:rsidR="00082453">
        <w:t>O</w:t>
      </w:r>
      <w:r w:rsidR="00C16DD2" w:rsidRPr="00255AA8">
        <w:t xml:space="preserve">ption </w:t>
      </w:r>
      <w:r w:rsidR="00082453">
        <w:t>C</w:t>
      </w:r>
      <w:r w:rsidR="00C16DD2" w:rsidRPr="00255AA8">
        <w:t xml:space="preserve">, </w:t>
      </w:r>
      <w:r w:rsidR="001D22C5" w:rsidRPr="00255AA8">
        <w:t xml:space="preserve">the report includes information for </w:t>
      </w:r>
      <w:r w:rsidR="00E36953" w:rsidRPr="00255AA8">
        <w:t>a segment</w:t>
      </w:r>
      <w:r w:rsidR="00F317B7" w:rsidRPr="00255AA8">
        <w:t xml:space="preserve"> (consecutive samples) of </w:t>
      </w:r>
      <w:r w:rsidR="000E061C" w:rsidRPr="00255AA8">
        <w:t>the measured signal.</w:t>
      </w:r>
      <w:r w:rsidR="00E37B44" w:rsidRPr="00255AA8">
        <w:t xml:space="preserve"> </w:t>
      </w:r>
    </w:p>
    <w:p w14:paraId="2EFB9D99" w14:textId="1AE5A2F9" w:rsidR="00E37B44" w:rsidRPr="00255AA8" w:rsidRDefault="00DE06F1" w:rsidP="004104A0">
      <w:pPr>
        <w:pStyle w:val="NORMALTdocNokia"/>
      </w:pPr>
      <w:r w:rsidRPr="00255AA8">
        <w:fldChar w:fldCharType="begin"/>
      </w:r>
      <w:r w:rsidRPr="00255AA8">
        <w:instrText xml:space="preserve"> REF _Ref158898317 \h </w:instrText>
      </w:r>
      <w:r w:rsidR="00112EA0" w:rsidRPr="00255AA8">
        <w:instrText xml:space="preserve"> \* MERGEFORMAT </w:instrText>
      </w:r>
      <w:r w:rsidRPr="00255AA8">
        <w:fldChar w:fldCharType="separate"/>
      </w:r>
      <w:r w:rsidRPr="00255AA8">
        <w:t xml:space="preserve">Figure </w:t>
      </w:r>
      <w:r w:rsidRPr="00255AA8">
        <w:rPr>
          <w:noProof/>
        </w:rPr>
        <w:t>3</w:t>
      </w:r>
      <w:r w:rsidRPr="00255AA8">
        <w:fldChar w:fldCharType="end"/>
      </w:r>
      <w:r w:rsidRPr="00255AA8">
        <w:t xml:space="preserve"> shows an example of quantizing and reporting a</w:t>
      </w:r>
      <w:r w:rsidR="003F3F40" w:rsidRPr="00255AA8">
        <w:t xml:space="preserve"> signal </w:t>
      </w:r>
      <w:r w:rsidR="00A02DD4" w:rsidRPr="00255AA8">
        <w:t>using</w:t>
      </w:r>
      <w:r w:rsidR="008A3B2E" w:rsidRPr="00255AA8">
        <w:t xml:space="preserve"> the reporting </w:t>
      </w:r>
      <w:r w:rsidR="00557778">
        <w:t>O</w:t>
      </w:r>
      <w:r w:rsidR="008A3B2E" w:rsidRPr="00255AA8">
        <w:t xml:space="preserve">ption </w:t>
      </w:r>
      <w:r w:rsidR="00557778">
        <w:t>C</w:t>
      </w:r>
      <w:r w:rsidR="00A02DD4" w:rsidRPr="00255AA8">
        <w:t xml:space="preserve"> based on </w:t>
      </w:r>
      <w:r w:rsidR="00CD5BAF" w:rsidRPr="00255AA8">
        <w:t>the differential quantization scheme</w:t>
      </w:r>
      <w:r w:rsidR="008A3B2E" w:rsidRPr="00255AA8">
        <w:t xml:space="preserve">. </w:t>
      </w:r>
    </w:p>
    <w:p w14:paraId="05D9D452" w14:textId="77777777" w:rsidR="00E37B44" w:rsidRPr="00255AA8" w:rsidRDefault="00E37B44" w:rsidP="004104A0">
      <w:pPr>
        <w:pStyle w:val="NORMALTdocNokia"/>
      </w:pPr>
    </w:p>
    <w:p w14:paraId="10B30A2F" w14:textId="06A2E7BF" w:rsidR="00E37B44" w:rsidRPr="00255AA8" w:rsidRDefault="00E37B44" w:rsidP="004104A0">
      <w:pPr>
        <w:pStyle w:val="NORMALTdocNokia"/>
      </w:pPr>
      <w:r w:rsidRPr="00255AA8">
        <w:rPr>
          <w:noProof/>
        </w:rPr>
        <w:drawing>
          <wp:inline distT="0" distB="0" distL="0" distR="0" wp14:anchorId="073ED021" wp14:editId="0E8A2F0D">
            <wp:extent cx="6032540" cy="2097796"/>
            <wp:effectExtent l="0" t="0" r="6350" b="0"/>
            <wp:docPr id="2135313021" name="Picture 2135313021" descr="A graph of a graph of a graph&#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5313021" name="Picture 2" descr="A graph of a graph of a graph&#10;&#10;Description automatically generated with medium confidence"/>
                    <pic:cNvPicPr>
                      <a:picLocks noChangeAspect="1" noChangeArrowheads="1"/>
                    </pic:cNvPicPr>
                  </pic:nvPicPr>
                  <pic:blipFill rotWithShape="1">
                    <a:blip r:embed="rId15">
                      <a:extLst>
                        <a:ext uri="{28A0092B-C50C-407E-A947-70E740481C1C}">
                          <a14:useLocalDpi xmlns:a14="http://schemas.microsoft.com/office/drawing/2010/main" val="0"/>
                        </a:ext>
                      </a:extLst>
                    </a:blip>
                    <a:srcRect l="2133" t="7241" r="3562" b="2110"/>
                    <a:stretch/>
                  </pic:blipFill>
                  <pic:spPr bwMode="auto">
                    <a:xfrm>
                      <a:off x="0" y="0"/>
                      <a:ext cx="6067109" cy="2109817"/>
                    </a:xfrm>
                    <a:prstGeom prst="rect">
                      <a:avLst/>
                    </a:prstGeom>
                    <a:noFill/>
                    <a:ln>
                      <a:noFill/>
                    </a:ln>
                    <a:extLst>
                      <a:ext uri="{53640926-AAD7-44D8-BBD7-CCE9431645EC}">
                        <a14:shadowObscured xmlns:a14="http://schemas.microsoft.com/office/drawing/2010/main"/>
                      </a:ext>
                    </a:extLst>
                  </pic:spPr>
                </pic:pic>
              </a:graphicData>
            </a:graphic>
          </wp:inline>
        </w:drawing>
      </w:r>
    </w:p>
    <w:p w14:paraId="05B478CA" w14:textId="3D455E28" w:rsidR="009E6771" w:rsidRPr="00BB2B9D" w:rsidRDefault="00E37B44" w:rsidP="00BB2B9D">
      <w:pPr>
        <w:pStyle w:val="NORMALTdocNokia"/>
        <w:rPr>
          <w:rFonts w:eastAsiaTheme="minorEastAsia"/>
          <w:b/>
          <w:bCs/>
        </w:rPr>
      </w:pPr>
      <w:bookmarkStart w:id="52" w:name="_Ref158898317"/>
      <w:r w:rsidRPr="00BB2B9D">
        <w:rPr>
          <w:b/>
          <w:bCs/>
        </w:rPr>
        <w:t xml:space="preserve">Figure </w:t>
      </w:r>
      <w:r w:rsidRPr="00BB2B9D">
        <w:rPr>
          <w:b/>
          <w:bCs/>
        </w:rPr>
        <w:fldChar w:fldCharType="begin"/>
      </w:r>
      <w:r w:rsidRPr="00BB2B9D">
        <w:rPr>
          <w:b/>
          <w:bCs/>
        </w:rPr>
        <w:instrText xml:space="preserve"> SEQ Figure \* ARABIC </w:instrText>
      </w:r>
      <w:r w:rsidRPr="00BB2B9D">
        <w:rPr>
          <w:b/>
          <w:bCs/>
        </w:rPr>
        <w:fldChar w:fldCharType="separate"/>
      </w:r>
      <w:r w:rsidRPr="00BB2B9D">
        <w:rPr>
          <w:b/>
          <w:bCs/>
        </w:rPr>
        <w:t>3</w:t>
      </w:r>
      <w:r w:rsidRPr="00BB2B9D">
        <w:rPr>
          <w:b/>
          <w:bCs/>
        </w:rPr>
        <w:fldChar w:fldCharType="end"/>
      </w:r>
      <w:bookmarkEnd w:id="52"/>
      <w:r w:rsidRPr="00BB2B9D">
        <w:rPr>
          <w:b/>
          <w:bCs/>
        </w:rPr>
        <w:t xml:space="preserve"> </w:t>
      </w:r>
      <w:r w:rsidR="00B82416">
        <w:rPr>
          <w:b/>
          <w:bCs/>
        </w:rPr>
        <w:t xml:space="preserve">- </w:t>
      </w:r>
      <w:r w:rsidRPr="00BB2B9D">
        <w:rPr>
          <w:rFonts w:eastAsiaTheme="minorEastAsia"/>
          <w:b/>
          <w:bCs/>
        </w:rPr>
        <w:t xml:space="preserve">An example of quantizing samples with the </w:t>
      </w:r>
      <w:r w:rsidR="00AC408A" w:rsidRPr="00BB2B9D">
        <w:rPr>
          <w:b/>
          <w:bCs/>
        </w:rPr>
        <w:t xml:space="preserve">1-bit </w:t>
      </w:r>
      <w:r w:rsidRPr="00BB2B9D">
        <w:rPr>
          <w:rFonts w:eastAsiaTheme="minorEastAsia"/>
          <w:b/>
          <w:bCs/>
        </w:rPr>
        <w:t xml:space="preserve">differential quantization scheme in reporting </w:t>
      </w:r>
      <w:r w:rsidR="00BB2B9D">
        <w:rPr>
          <w:rFonts w:eastAsiaTheme="minorEastAsia"/>
          <w:b/>
          <w:bCs/>
        </w:rPr>
        <w:t>O</w:t>
      </w:r>
      <w:r w:rsidRPr="00BB2B9D">
        <w:rPr>
          <w:rFonts w:eastAsiaTheme="minorEastAsia"/>
          <w:b/>
          <w:bCs/>
        </w:rPr>
        <w:t xml:space="preserve">ption </w:t>
      </w:r>
      <w:r w:rsidR="00BB2B9D">
        <w:rPr>
          <w:rFonts w:eastAsiaTheme="minorEastAsia"/>
          <w:b/>
          <w:bCs/>
        </w:rPr>
        <w:t>C</w:t>
      </w:r>
      <w:r w:rsidRPr="00BB2B9D">
        <w:rPr>
          <w:rFonts w:eastAsiaTheme="minorEastAsia"/>
          <w:b/>
          <w:bCs/>
        </w:rPr>
        <w:t xml:space="preserve">. In this example, </w:t>
      </w:r>
      <w:r w:rsidR="007931C4" w:rsidRPr="00BB2B9D">
        <w:rPr>
          <w:rFonts w:eastAsiaTheme="minorEastAsia"/>
          <w:b/>
          <w:bCs/>
        </w:rPr>
        <w:t xml:space="preserve">using the reporting </w:t>
      </w:r>
      <w:r w:rsidR="00BB2B9D">
        <w:rPr>
          <w:rFonts w:eastAsiaTheme="minorEastAsia"/>
          <w:b/>
          <w:bCs/>
        </w:rPr>
        <w:t>O</w:t>
      </w:r>
      <w:r w:rsidR="007931C4" w:rsidRPr="00BB2B9D">
        <w:rPr>
          <w:rFonts w:eastAsiaTheme="minorEastAsia"/>
          <w:b/>
          <w:bCs/>
        </w:rPr>
        <w:t xml:space="preserve">ption </w:t>
      </w:r>
      <w:r w:rsidR="00BB2B9D">
        <w:rPr>
          <w:rFonts w:eastAsiaTheme="minorEastAsia"/>
          <w:b/>
          <w:bCs/>
        </w:rPr>
        <w:t>C</w:t>
      </w:r>
      <w:r w:rsidR="007931C4" w:rsidRPr="00BB2B9D">
        <w:rPr>
          <w:rFonts w:eastAsiaTheme="minorEastAsia"/>
          <w:b/>
          <w:bCs/>
        </w:rPr>
        <w:t xml:space="preserve">, </w:t>
      </w:r>
      <w:r w:rsidRPr="00BB2B9D">
        <w:rPr>
          <w:rFonts w:eastAsiaTheme="minorEastAsia"/>
          <w:b/>
          <w:bCs/>
        </w:rPr>
        <w:t xml:space="preserve">we report only </w:t>
      </w:r>
      <m:oMath>
        <m:sSubSup>
          <m:sSubSupPr>
            <m:ctrlPr>
              <w:rPr>
                <w:rFonts w:ascii="Cambria Math" w:hAnsi="Cambria Math"/>
                <w:b/>
                <w:bCs/>
              </w:rPr>
            </m:ctrlPr>
          </m:sSubSupPr>
          <m:e>
            <m:r>
              <m:rPr>
                <m:sty m:val="bi"/>
              </m:rPr>
              <w:rPr>
                <w:rFonts w:ascii="Cambria Math" w:hAnsi="Cambria Math"/>
              </w:rPr>
              <m:t>N</m:t>
            </m:r>
          </m:e>
          <m:sub>
            <m:r>
              <m:rPr>
                <m:sty m:val="bi"/>
              </m:rPr>
              <w:rPr>
                <w:rFonts w:ascii="Cambria Math" w:hAnsi="Cambria Math"/>
              </w:rPr>
              <m:t>t</m:t>
            </m:r>
          </m:sub>
          <m:sup>
            <m:r>
              <m:rPr>
                <m:sty m:val="b"/>
              </m:rPr>
              <w:rPr>
                <w:rFonts w:ascii="Cambria Math" w:hAnsi="Cambria Math"/>
              </w:rPr>
              <m:t>'</m:t>
            </m:r>
          </m:sup>
        </m:sSubSup>
        <m:r>
          <m:rPr>
            <m:sty m:val="b"/>
          </m:rPr>
          <w:rPr>
            <w:rFonts w:ascii="Cambria Math" w:hAnsi="Cambria Math"/>
          </w:rPr>
          <m:t>=64</m:t>
        </m:r>
      </m:oMath>
      <w:r w:rsidRPr="00BB2B9D">
        <w:rPr>
          <w:rFonts w:eastAsiaTheme="minorEastAsia"/>
          <w:b/>
          <w:bCs/>
        </w:rPr>
        <w:t xml:space="preserve"> samples wit</w:t>
      </w:r>
      <w:r w:rsidR="007931C4" w:rsidRPr="00BB2B9D">
        <w:rPr>
          <w:rFonts w:eastAsiaTheme="minorEastAsia"/>
          <w:b/>
          <w:bCs/>
        </w:rPr>
        <w:t xml:space="preserve">h the </w:t>
      </w:r>
      <w:r w:rsidRPr="00BB2B9D">
        <w:rPr>
          <w:rFonts w:eastAsiaTheme="minorEastAsia"/>
          <w:b/>
          <w:bCs/>
        </w:rPr>
        <w:t>differential quantization</w:t>
      </w:r>
      <w:r w:rsidR="007931C4" w:rsidRPr="00BB2B9D">
        <w:rPr>
          <w:rFonts w:eastAsiaTheme="minorEastAsia"/>
          <w:b/>
          <w:bCs/>
        </w:rPr>
        <w:t xml:space="preserve"> </w:t>
      </w:r>
      <w:r w:rsidR="00E3787C" w:rsidRPr="00BB2B9D">
        <w:rPr>
          <w:b/>
          <w:bCs/>
        </w:rPr>
        <w:t>step size</w:t>
      </w:r>
      <w:r w:rsidR="007931C4" w:rsidRPr="00BB2B9D">
        <w:rPr>
          <w:rFonts w:eastAsiaTheme="minorEastAsia"/>
          <w:b/>
          <w:bCs/>
        </w:rPr>
        <w:t xml:space="preserve"> o</w:t>
      </w:r>
      <w:r w:rsidRPr="00BB2B9D">
        <w:rPr>
          <w:rFonts w:eastAsiaTheme="minorEastAsia"/>
          <w:b/>
          <w:bCs/>
        </w:rPr>
        <w:t xml:space="preserve">f </w:t>
      </w:r>
      <m:oMath>
        <m:r>
          <m:rPr>
            <m:sty m:val="bi"/>
          </m:rPr>
          <w:rPr>
            <w:rFonts w:ascii="Cambria Math" w:hAnsi="Cambria Math"/>
          </w:rPr>
          <m:t>δ</m:t>
        </m:r>
        <m:r>
          <m:rPr>
            <m:sty m:val="b"/>
          </m:rPr>
          <w:rPr>
            <w:rFonts w:ascii="Cambria Math" w:hAnsi="Cambria Math"/>
          </w:rPr>
          <m:t>=4</m:t>
        </m:r>
      </m:oMath>
      <w:r w:rsidRPr="00BB2B9D">
        <w:rPr>
          <w:rFonts w:eastAsiaTheme="minorEastAsia"/>
          <w:b/>
          <w:bCs/>
        </w:rPr>
        <w:t xml:space="preserve"> dB. </w:t>
      </w:r>
      <w:r w:rsidR="0011693F" w:rsidRPr="00BB2B9D">
        <w:rPr>
          <w:b/>
          <w:bCs/>
        </w:rPr>
        <w:t>a</w:t>
      </w:r>
      <w:r w:rsidR="001D38F6" w:rsidRPr="00BB2B9D">
        <w:rPr>
          <w:rFonts w:eastAsiaTheme="minorEastAsia"/>
          <w:b/>
          <w:bCs/>
        </w:rPr>
        <w:t>) in dB</w:t>
      </w:r>
      <w:r w:rsidR="00E95D2B" w:rsidRPr="00BB2B9D">
        <w:rPr>
          <w:rFonts w:eastAsiaTheme="minorEastAsia"/>
          <w:b/>
          <w:bCs/>
        </w:rPr>
        <w:t xml:space="preserve"> scale, b) in linear scale.</w:t>
      </w:r>
    </w:p>
    <w:p w14:paraId="192C21E0" w14:textId="77777777" w:rsidR="009E6771" w:rsidRPr="00255AA8" w:rsidRDefault="009E6771" w:rsidP="004104A0">
      <w:pPr>
        <w:pStyle w:val="NORMALTdocNokia"/>
      </w:pPr>
    </w:p>
    <w:p w14:paraId="4B79BE34" w14:textId="03A60A88" w:rsidR="00900279" w:rsidRPr="00255AA8" w:rsidRDefault="00A81261" w:rsidP="004104A0">
      <w:pPr>
        <w:pStyle w:val="NORMALTdocNokia"/>
      </w:pPr>
      <w:r w:rsidRPr="00255AA8">
        <w:fldChar w:fldCharType="begin"/>
      </w:r>
      <w:r w:rsidRPr="00255AA8">
        <w:instrText xml:space="preserve"> REF _Ref158897220 \h  \* MERGEFORMAT </w:instrText>
      </w:r>
      <w:r w:rsidR="00000000">
        <w:fldChar w:fldCharType="separate"/>
      </w:r>
      <w:r w:rsidRPr="00255AA8">
        <w:fldChar w:fldCharType="end"/>
      </w:r>
      <w:r w:rsidR="00405C5B" w:rsidRPr="00255AA8">
        <w:fldChar w:fldCharType="begin"/>
      </w:r>
      <w:r w:rsidR="00405C5B" w:rsidRPr="00255AA8">
        <w:instrText xml:space="preserve"> REF _Ref158897330 \h </w:instrText>
      </w:r>
      <w:r w:rsidR="00133385" w:rsidRPr="00255AA8">
        <w:instrText xml:space="preserve"> \* MERGEFORMAT </w:instrText>
      </w:r>
      <w:r w:rsidR="00405C5B" w:rsidRPr="00255AA8">
        <w:fldChar w:fldCharType="separate"/>
      </w:r>
      <w:r w:rsidR="00405C5B" w:rsidRPr="00255AA8">
        <w:t xml:space="preserve">Table </w:t>
      </w:r>
      <w:r w:rsidR="00405C5B" w:rsidRPr="00255AA8">
        <w:rPr>
          <w:noProof/>
        </w:rPr>
        <w:t>3</w:t>
      </w:r>
      <w:r w:rsidR="00405C5B" w:rsidRPr="00255AA8">
        <w:fldChar w:fldCharType="end"/>
      </w:r>
      <w:r w:rsidR="00133385" w:rsidRPr="00255AA8">
        <w:t xml:space="preserve"> </w:t>
      </w:r>
      <w:r w:rsidRPr="00255AA8">
        <w:t>shows</w:t>
      </w:r>
      <w:r w:rsidR="00595FC4" w:rsidRPr="00255AA8">
        <w:t xml:space="preserve"> the overhead of the discussed </w:t>
      </w:r>
      <w:r w:rsidR="00EB6F35" w:rsidRPr="00255AA8">
        <w:t>options for quan</w:t>
      </w:r>
      <w:r w:rsidR="00571F8A" w:rsidRPr="00255AA8">
        <w:t xml:space="preserve">tizing and </w:t>
      </w:r>
      <w:r w:rsidR="00EB6F35" w:rsidRPr="00255AA8">
        <w:t xml:space="preserve">reporting </w:t>
      </w:r>
      <w:r w:rsidR="004D1C4E" w:rsidRPr="00255AA8">
        <w:t>for example</w:t>
      </w:r>
      <w:r w:rsidR="00EB6F35" w:rsidRPr="00255AA8">
        <w:t xml:space="preserve"> </w:t>
      </w:r>
      <w:r w:rsidR="00FA0F1C">
        <w:t>power delay profile (</w:t>
      </w:r>
      <w:r w:rsidR="00EB6F35" w:rsidRPr="00255AA8">
        <w:t>PDP</w:t>
      </w:r>
      <w:r w:rsidR="00FA0F1C">
        <w:t>)</w:t>
      </w:r>
      <w:r w:rsidR="00EB6F35" w:rsidRPr="00255AA8">
        <w:t>.</w:t>
      </w:r>
      <w:r w:rsidR="003B068C" w:rsidRPr="00255AA8">
        <w:t xml:space="preserve"> T</w:t>
      </w:r>
      <w:r w:rsidR="00FB1A00" w:rsidRPr="00255AA8">
        <w:t xml:space="preserve">he overhead of </w:t>
      </w:r>
      <w:r w:rsidR="00783F57" w:rsidRPr="00255AA8">
        <w:t xml:space="preserve">the reporting </w:t>
      </w:r>
      <w:r w:rsidR="0077141E">
        <w:t>O</w:t>
      </w:r>
      <w:r w:rsidR="00783F57" w:rsidRPr="00255AA8">
        <w:t xml:space="preserve">ption </w:t>
      </w:r>
      <w:r w:rsidR="0077141E">
        <w:t>C</w:t>
      </w:r>
      <w:r w:rsidR="00783F57" w:rsidRPr="00255AA8">
        <w:t xml:space="preserve"> using differential quantization</w:t>
      </w:r>
      <w:r w:rsidR="00FB1A00" w:rsidRPr="00255AA8">
        <w:t xml:space="preserve"> scheme is significantly less than the overhead of the reporting </w:t>
      </w:r>
      <w:r w:rsidR="0077141E">
        <w:t>O</w:t>
      </w:r>
      <w:r w:rsidR="00FB1A00" w:rsidRPr="00255AA8">
        <w:t xml:space="preserve">ption </w:t>
      </w:r>
      <w:r w:rsidR="0077141E">
        <w:t>A</w:t>
      </w:r>
      <w:r w:rsidR="00FB1A00" w:rsidRPr="00255AA8">
        <w:t xml:space="preserve"> and </w:t>
      </w:r>
      <w:r w:rsidR="0077141E">
        <w:t>O</w:t>
      </w:r>
      <w:r w:rsidR="00FB1A00" w:rsidRPr="00255AA8">
        <w:t xml:space="preserve">ption </w:t>
      </w:r>
      <w:r w:rsidR="0077141E">
        <w:t>B</w:t>
      </w:r>
      <w:r w:rsidR="00FB1A00" w:rsidRPr="00255AA8">
        <w:t xml:space="preserve">. </w:t>
      </w:r>
    </w:p>
    <w:p w14:paraId="74CFF890" w14:textId="226F768E" w:rsidR="00500C1B" w:rsidRPr="00500C1B" w:rsidRDefault="00405C5B" w:rsidP="004E6B3B">
      <w:pPr>
        <w:pStyle w:val="NORMALTdocNokia"/>
        <w:rPr>
          <w:szCs w:val="24"/>
          <w:lang w:eastAsia="en-US"/>
        </w:rPr>
      </w:pPr>
      <w:r w:rsidRPr="00255AA8">
        <w:t>Note</w:t>
      </w:r>
      <w:r w:rsidR="00900279" w:rsidRPr="00255AA8">
        <w:t xml:space="preserve"> that</w:t>
      </w:r>
      <w:r w:rsidRPr="00255AA8">
        <w:t xml:space="preserve">, for the reporting </w:t>
      </w:r>
      <w:r w:rsidR="0077141E">
        <w:t>O</w:t>
      </w:r>
      <w:r w:rsidRPr="00255AA8">
        <w:t xml:space="preserve">ption </w:t>
      </w:r>
      <w:r w:rsidR="0077141E">
        <w:t>C</w:t>
      </w:r>
      <w:r w:rsidR="00BA34FD" w:rsidRPr="00255AA8">
        <w:t xml:space="preserve">, the </w:t>
      </w:r>
      <w:r w:rsidR="00151F9E" w:rsidRPr="00255AA8">
        <w:t xml:space="preserve">power and delay of </w:t>
      </w:r>
      <w:r w:rsidR="0060686D" w:rsidRPr="00255AA8">
        <w:t xml:space="preserve">the first </w:t>
      </w:r>
      <w:r w:rsidR="00BE505E" w:rsidRPr="00255AA8">
        <w:t xml:space="preserve">reported </w:t>
      </w:r>
      <w:r w:rsidR="00FF50B2" w:rsidRPr="00255AA8">
        <w:t xml:space="preserve">measurement sample can be </w:t>
      </w:r>
      <w:r w:rsidR="00D45CAE" w:rsidRPr="00255AA8">
        <w:t xml:space="preserve">reported </w:t>
      </w:r>
      <w:r w:rsidR="00B910D8" w:rsidRPr="00255AA8">
        <w:t xml:space="preserve">each </w:t>
      </w:r>
      <w:r w:rsidR="00D45CAE" w:rsidRPr="00255AA8">
        <w:t xml:space="preserve">with </w:t>
      </w:r>
      <w:r w:rsidR="00B910D8" w:rsidRPr="00255AA8">
        <w:t>a</w:t>
      </w:r>
      <w:r w:rsidR="005B1986" w:rsidRPr="00255AA8">
        <w:t>n</w:t>
      </w:r>
      <w:r w:rsidR="00D45CAE" w:rsidRPr="00255AA8">
        <w:t xml:space="preserve"> RSRPP </w:t>
      </w:r>
      <w:r w:rsidR="00231E78" w:rsidRPr="00255AA8">
        <w:t>measurement report</w:t>
      </w:r>
      <w:r w:rsidR="00AB793D" w:rsidRPr="00255AA8">
        <w:t xml:space="preserve">. </w:t>
      </w:r>
      <w:r w:rsidRPr="00255AA8">
        <w:t>Also, t</w:t>
      </w:r>
      <w:r w:rsidR="00AB793D" w:rsidRPr="00255AA8">
        <w:t xml:space="preserve">he bit sequence of the differentially quantized power values can be sent with </w:t>
      </w:r>
      <w:r w:rsidR="00121110" w:rsidRPr="00255AA8">
        <w:t>few more RSRPP</w:t>
      </w:r>
      <w:r w:rsidR="00A65588" w:rsidRPr="00255AA8">
        <w:t xml:space="preserve"> measurement</w:t>
      </w:r>
      <w:r w:rsidR="00005E72">
        <w:t xml:space="preserve"> report</w:t>
      </w:r>
      <w:r w:rsidR="004F1E5F" w:rsidRPr="00255AA8">
        <w:t xml:space="preserve">. </w:t>
      </w:r>
      <w:r w:rsidR="001552A2" w:rsidRPr="00255AA8">
        <w:t xml:space="preserve">Therefore, we propose to </w:t>
      </w:r>
      <w:r w:rsidR="00DF403D" w:rsidRPr="00255AA8">
        <w:t xml:space="preserve">enhance the RSRPP </w:t>
      </w:r>
      <w:r w:rsidR="001C0062" w:rsidRPr="00255AA8">
        <w:t xml:space="preserve">signaling to support </w:t>
      </w:r>
      <w:r w:rsidR="007D7908" w:rsidRPr="00255AA8">
        <w:t xml:space="preserve">reporting with </w:t>
      </w:r>
      <w:r w:rsidR="001C0062" w:rsidRPr="00255AA8">
        <w:t>differential quantization</w:t>
      </w:r>
      <w:r w:rsidR="001D4427" w:rsidRPr="00255AA8">
        <w:t xml:space="preserve"> scheme.</w:t>
      </w:r>
      <w:r w:rsidR="00B20649">
        <w:t xml:space="preserve"> For instance, </w:t>
      </w:r>
      <w:r w:rsidR="00500C1B">
        <w:t>the current RSRPP deliver</w:t>
      </w:r>
      <w:r w:rsidR="00C20D55">
        <w:t xml:space="preserve">s 9 power </w:t>
      </w:r>
      <w:r w:rsidR="006E58D0">
        <w:t>values,</w:t>
      </w:r>
      <w:r w:rsidR="00C20D55">
        <w:t xml:space="preserve"> and each power value</w:t>
      </w:r>
      <w:r w:rsidR="0023089E">
        <w:t xml:space="preserve"> is quantized by 7 bits, using the same setup with the proposed differential quantization scheme</w:t>
      </w:r>
      <w:r w:rsidR="004E6B3B">
        <w:t xml:space="preserve">, </w:t>
      </w:r>
      <w:r w:rsidR="00500C1B" w:rsidRPr="00500C1B">
        <w:rPr>
          <w:szCs w:val="24"/>
          <w:lang w:eastAsia="en-US"/>
        </w:rPr>
        <w:t>1 RSRPP is needed for reporting delay</w:t>
      </w:r>
      <w:r w:rsidR="004E6B3B">
        <w:rPr>
          <w:szCs w:val="24"/>
          <w:lang w:eastAsia="en-US"/>
        </w:rPr>
        <w:t xml:space="preserve">, </w:t>
      </w:r>
      <w:r w:rsidR="00500C1B" w:rsidRPr="00500C1B">
        <w:rPr>
          <w:szCs w:val="24"/>
          <w:lang w:eastAsia="en-US"/>
        </w:rPr>
        <w:t>1 RSRPP is needed for reporting power of the starting tap</w:t>
      </w:r>
      <w:r w:rsidR="004E6B3B">
        <w:rPr>
          <w:szCs w:val="24"/>
          <w:lang w:eastAsia="en-US"/>
        </w:rPr>
        <w:t>, the remaining</w:t>
      </w:r>
      <w:r w:rsidR="00500C1B" w:rsidRPr="00500C1B">
        <w:rPr>
          <w:szCs w:val="24"/>
          <w:lang w:eastAsia="en-US"/>
        </w:rPr>
        <w:t xml:space="preserve"> 7 RSRPPs can be used for reporting</w:t>
      </w:r>
      <w:r w:rsidR="004E6B3B">
        <w:rPr>
          <w:szCs w:val="24"/>
          <w:lang w:eastAsia="en-US"/>
        </w:rPr>
        <w:t xml:space="preserve"> the</w:t>
      </w:r>
      <w:r w:rsidR="00500C1B" w:rsidRPr="00500C1B">
        <w:rPr>
          <w:szCs w:val="24"/>
          <w:lang w:eastAsia="en-US"/>
        </w:rPr>
        <w:t xml:space="preserve"> bit map of the differential quantization part</w:t>
      </w:r>
      <w:r w:rsidR="009B4F68">
        <w:rPr>
          <w:szCs w:val="24"/>
          <w:lang w:eastAsia="en-US"/>
        </w:rPr>
        <w:t>, which are</w:t>
      </w:r>
      <w:r w:rsidR="00500C1B" w:rsidRPr="00500C1B">
        <w:rPr>
          <w:szCs w:val="24"/>
          <w:lang w:eastAsia="en-US"/>
        </w:rPr>
        <w:t xml:space="preserve"> 7*7 bits</w:t>
      </w:r>
      <w:r w:rsidR="00543E90">
        <w:rPr>
          <w:szCs w:val="24"/>
          <w:lang w:eastAsia="en-US"/>
        </w:rPr>
        <w:t xml:space="preserve">. In summary the legacy RSRPP reporting scheme maybe reused to </w:t>
      </w:r>
      <w:r w:rsidR="006E58D0">
        <w:rPr>
          <w:szCs w:val="24"/>
          <w:lang w:eastAsia="en-US"/>
        </w:rPr>
        <w:t xml:space="preserve">deliver information of </w:t>
      </w:r>
      <w:proofErr w:type="spellStart"/>
      <w:r w:rsidR="00F22B25">
        <w:rPr>
          <w:szCs w:val="24"/>
          <w:lang w:eastAsia="en-US"/>
        </w:rPr>
        <w:t>N’</w:t>
      </w:r>
      <w:r w:rsidR="00F22B25" w:rsidRPr="00F22B25">
        <w:rPr>
          <w:szCs w:val="24"/>
          <w:vertAlign w:val="subscript"/>
          <w:lang w:eastAsia="en-US"/>
        </w:rPr>
        <w:t>t</w:t>
      </w:r>
      <w:proofErr w:type="spellEnd"/>
      <w:r w:rsidR="00F22B25">
        <w:rPr>
          <w:szCs w:val="24"/>
          <w:lang w:eastAsia="en-US"/>
        </w:rPr>
        <w:t xml:space="preserve">= 49 + 1 </w:t>
      </w:r>
      <w:r w:rsidR="00543E90">
        <w:rPr>
          <w:szCs w:val="24"/>
          <w:lang w:eastAsia="en-US"/>
        </w:rPr>
        <w:t>PDP samples</w:t>
      </w:r>
      <w:r w:rsidR="0094035B">
        <w:rPr>
          <w:szCs w:val="24"/>
          <w:lang w:eastAsia="en-US"/>
        </w:rPr>
        <w:t xml:space="preserve"> in the time domain</w:t>
      </w:r>
      <w:r w:rsidR="00543E90">
        <w:rPr>
          <w:szCs w:val="24"/>
          <w:lang w:eastAsia="en-US"/>
        </w:rPr>
        <w:t>.</w:t>
      </w:r>
    </w:p>
    <w:p w14:paraId="7A2EE46D" w14:textId="19E70546" w:rsidR="00646AA2" w:rsidRDefault="00082C63" w:rsidP="004104A0">
      <w:pPr>
        <w:pStyle w:val="NORMALTdocNokia"/>
      </w:pPr>
      <w:r w:rsidRPr="00255AA8">
        <w:t xml:space="preserve"> </w:t>
      </w:r>
    </w:p>
    <w:p w14:paraId="15D60B01" w14:textId="77777777" w:rsidR="004F6653" w:rsidRDefault="004F6653" w:rsidP="004104A0">
      <w:pPr>
        <w:pStyle w:val="NORMALTdocNokia"/>
      </w:pPr>
    </w:p>
    <w:p w14:paraId="1EEA4676" w14:textId="2ECB0349" w:rsidR="004F6653" w:rsidRDefault="00786422" w:rsidP="0094035B">
      <w:pPr>
        <w:pStyle w:val="Observationstylenokia2023"/>
      </w:pPr>
      <w:bookmarkStart w:id="53" w:name="_Toc159231759"/>
      <w:bookmarkStart w:id="54" w:name="_Toc159240759"/>
      <w:r>
        <w:t xml:space="preserve">For Case 1 direct AI/ML positioning, </w:t>
      </w:r>
      <w:r w:rsidR="00934086">
        <w:t xml:space="preserve">the legacy RSRPP signaling report </w:t>
      </w:r>
      <w:r w:rsidR="0094035B">
        <w:t>may be</w:t>
      </w:r>
      <w:r w:rsidR="00934086">
        <w:t xml:space="preserve"> complemented with differential quantization scheme to</w:t>
      </w:r>
      <w:r w:rsidR="002E30BB">
        <w:t xml:space="preserve"> deliver additional </w:t>
      </w:r>
      <w:r w:rsidR="0094035B">
        <w:t>up to 50 PDP samples in the time domain.</w:t>
      </w:r>
      <w:bookmarkEnd w:id="53"/>
      <w:bookmarkEnd w:id="54"/>
    </w:p>
    <w:p w14:paraId="6B368E2D" w14:textId="77777777" w:rsidR="003A16B6" w:rsidRDefault="003A16B6" w:rsidP="004104A0">
      <w:pPr>
        <w:pStyle w:val="NORMALTdocNokia"/>
      </w:pPr>
    </w:p>
    <w:p w14:paraId="44C62736" w14:textId="77777777" w:rsidR="003A16B6" w:rsidRPr="00255AA8" w:rsidRDefault="003A16B6" w:rsidP="004104A0">
      <w:pPr>
        <w:pStyle w:val="NORMALTdocNokia"/>
      </w:pPr>
    </w:p>
    <w:p w14:paraId="329EDF1B" w14:textId="3ACDA573" w:rsidR="009475FC" w:rsidRPr="004F6653" w:rsidRDefault="009475FC" w:rsidP="004F6653">
      <w:pPr>
        <w:pStyle w:val="NORMALTdocNokia"/>
        <w:rPr>
          <w:b/>
          <w:bCs/>
        </w:rPr>
      </w:pPr>
      <w:bookmarkStart w:id="55" w:name="_Ref158897330"/>
      <w:r w:rsidRPr="004F6653">
        <w:rPr>
          <w:b/>
          <w:bCs/>
        </w:rPr>
        <w:t xml:space="preserve">Table </w:t>
      </w:r>
      <w:r w:rsidRPr="004F6653">
        <w:rPr>
          <w:b/>
          <w:bCs/>
        </w:rPr>
        <w:fldChar w:fldCharType="begin"/>
      </w:r>
      <w:r w:rsidRPr="004F6653">
        <w:rPr>
          <w:b/>
          <w:bCs/>
        </w:rPr>
        <w:instrText xml:space="preserve"> SEQ Table \* ARABIC </w:instrText>
      </w:r>
      <w:r w:rsidRPr="004F6653">
        <w:rPr>
          <w:b/>
          <w:bCs/>
        </w:rPr>
        <w:fldChar w:fldCharType="separate"/>
      </w:r>
      <w:r w:rsidR="001D68C1">
        <w:rPr>
          <w:b/>
          <w:bCs/>
          <w:noProof/>
        </w:rPr>
        <w:t>3</w:t>
      </w:r>
      <w:r w:rsidRPr="004F6653">
        <w:rPr>
          <w:b/>
          <w:bCs/>
        </w:rPr>
        <w:fldChar w:fldCharType="end"/>
      </w:r>
      <w:bookmarkEnd w:id="55"/>
      <w:r w:rsidRPr="004F6653">
        <w:rPr>
          <w:b/>
          <w:bCs/>
        </w:rPr>
        <w:t xml:space="preserve"> Comparison of the overhead (in terms of the number of required bits) of different reporting options for quantizing </w:t>
      </w:r>
      <w:r w:rsidR="008B073E" w:rsidRPr="004F6653">
        <w:rPr>
          <w:b/>
          <w:bCs/>
        </w:rPr>
        <w:t xml:space="preserve">of </w:t>
      </w:r>
      <m:oMath>
        <m:sSub>
          <m:sSubPr>
            <m:ctrlPr>
              <w:rPr>
                <w:rFonts w:ascii="Cambria Math" w:hAnsi="Cambria Math"/>
                <w:b/>
                <w:bCs/>
                <w:i/>
              </w:rPr>
            </m:ctrlPr>
          </m:sSubPr>
          <m:e>
            <m:r>
              <m:rPr>
                <m:sty m:val="bi"/>
              </m:rPr>
              <w:rPr>
                <w:rFonts w:ascii="Cambria Math" w:hAnsi="Cambria Math"/>
              </w:rPr>
              <m:t>N</m:t>
            </m:r>
          </m:e>
          <m:sub>
            <m:r>
              <m:rPr>
                <m:sty m:val="bi"/>
              </m:rPr>
              <w:rPr>
                <w:rFonts w:ascii="Cambria Math" w:hAnsi="Cambria Math"/>
              </w:rPr>
              <m:t>TRP</m:t>
            </m:r>
          </m:sub>
        </m:sSub>
        <m:r>
          <m:rPr>
            <m:sty m:val="bi"/>
          </m:rPr>
          <w:rPr>
            <w:rFonts w:ascii="Cambria Math" w:hAnsi="Cambria Math"/>
          </w:rPr>
          <m:t>=9</m:t>
        </m:r>
      </m:oMath>
      <w:r w:rsidRPr="004F6653">
        <w:rPr>
          <w:b/>
          <w:bCs/>
        </w:rPr>
        <w:t xml:space="preserve"> with </w:t>
      </w:r>
      <m:oMath>
        <m:sSub>
          <m:sSubPr>
            <m:ctrlPr>
              <w:rPr>
                <w:rFonts w:ascii="Cambria Math" w:hAnsi="Cambria Math"/>
                <w:b/>
                <w:bCs/>
              </w:rPr>
            </m:ctrlPr>
          </m:sSubPr>
          <m:e>
            <m:r>
              <m:rPr>
                <m:sty m:val="bi"/>
              </m:rPr>
              <w:rPr>
                <w:rFonts w:ascii="Cambria Math" w:hAnsi="Cambria Math"/>
                <w:sz w:val="22"/>
              </w:rPr>
              <m:t>N</m:t>
            </m:r>
          </m:e>
          <m:sub>
            <m:r>
              <m:rPr>
                <m:sty m:val="bi"/>
              </m:rPr>
              <w:rPr>
                <w:rFonts w:ascii="Cambria Math" w:hAnsi="Cambria Math"/>
                <w:sz w:val="22"/>
              </w:rPr>
              <m:t>t</m:t>
            </m:r>
          </m:sub>
        </m:sSub>
        <m:r>
          <m:rPr>
            <m:sty m:val="b"/>
          </m:rPr>
          <w:rPr>
            <w:rFonts w:ascii="Cambria Math" w:hAnsi="Cambria Math"/>
            <w:sz w:val="22"/>
          </w:rPr>
          <m:t>=256</m:t>
        </m:r>
      </m:oMath>
      <w:r w:rsidRPr="004F6653">
        <w:rPr>
          <w:b/>
          <w:bCs/>
          <w:sz w:val="22"/>
        </w:rPr>
        <w:t xml:space="preserve"> </w:t>
      </w:r>
      <w:r w:rsidR="00DA32C6" w:rsidRPr="003A16B6">
        <w:rPr>
          <w:b/>
          <w:bCs/>
        </w:rPr>
        <w:t>time domain samples</w:t>
      </w:r>
      <w:r w:rsidRPr="004F6653">
        <w:rPr>
          <w:b/>
          <w:bCs/>
        </w:rPr>
        <w:t>.</w:t>
      </w:r>
      <w:r w:rsidR="004D282E" w:rsidRPr="004F6653">
        <w:rPr>
          <w:b/>
          <w:bCs/>
        </w:rPr>
        <w:t xml:space="preserve"> </w:t>
      </w:r>
      <w:r w:rsidR="00415236" w:rsidRPr="004F6653">
        <w:rPr>
          <w:b/>
          <w:bCs/>
        </w:rPr>
        <w:t xml:space="preserve">We consider 7 </w:t>
      </w:r>
      <w:r w:rsidR="003B225D" w:rsidRPr="004F6653">
        <w:rPr>
          <w:b/>
          <w:bCs/>
        </w:rPr>
        <w:t xml:space="preserve">and 8 </w:t>
      </w:r>
      <w:r w:rsidR="00415236" w:rsidRPr="004F6653">
        <w:rPr>
          <w:b/>
          <w:bCs/>
        </w:rPr>
        <w:t xml:space="preserve">bits for quantizing power </w:t>
      </w:r>
      <w:r w:rsidR="003B225D" w:rsidRPr="004F6653">
        <w:rPr>
          <w:b/>
          <w:bCs/>
        </w:rPr>
        <w:t>and</w:t>
      </w:r>
      <w:r w:rsidR="00415236" w:rsidRPr="004F6653">
        <w:rPr>
          <w:b/>
          <w:bCs/>
        </w:rPr>
        <w:t xml:space="preserve"> delay </w:t>
      </w:r>
      <w:r w:rsidR="00B72FB2" w:rsidRPr="004F6653">
        <w:rPr>
          <w:b/>
          <w:bCs/>
        </w:rPr>
        <w:t>information</w:t>
      </w:r>
      <w:r w:rsidR="003B225D" w:rsidRPr="004F6653">
        <w:rPr>
          <w:b/>
          <w:bCs/>
        </w:rPr>
        <w:t>, respectively</w:t>
      </w:r>
      <w:r w:rsidR="00B72FB2" w:rsidRPr="004F6653">
        <w:rPr>
          <w:b/>
          <w:bCs/>
        </w:rPr>
        <w:t xml:space="preserve">, i.e., </w:t>
      </w:r>
      <m:oMath>
        <m:sSub>
          <m:sSubPr>
            <m:ctrlPr>
              <w:rPr>
                <w:rFonts w:ascii="Cambria Math" w:hAnsi="Cambria Math"/>
                <w:b/>
                <w:bCs/>
                <w:i/>
              </w:rPr>
            </m:ctrlPr>
          </m:sSubPr>
          <m:e>
            <m:r>
              <m:rPr>
                <m:sty m:val="bi"/>
              </m:rPr>
              <w:rPr>
                <w:rFonts w:ascii="Cambria Math" w:hAnsi="Cambria Math"/>
                <w:sz w:val="22"/>
              </w:rPr>
              <m:t>N</m:t>
            </m:r>
          </m:e>
          <m:sub>
            <m:r>
              <m:rPr>
                <m:sty m:val="bi"/>
              </m:rPr>
              <w:rPr>
                <w:rFonts w:ascii="Cambria Math" w:hAnsi="Cambria Math"/>
                <w:sz w:val="22"/>
              </w:rPr>
              <m:t>Q</m:t>
            </m:r>
          </m:sub>
        </m:sSub>
        <m:r>
          <m:rPr>
            <m:sty m:val="bi"/>
          </m:rPr>
          <w:rPr>
            <w:rFonts w:ascii="Cambria Math" w:hAnsi="Cambria Math"/>
            <w:sz w:val="22"/>
          </w:rPr>
          <m:t xml:space="preserve">=7,   </m:t>
        </m:r>
        <m:sSub>
          <m:sSubPr>
            <m:ctrlPr>
              <w:rPr>
                <w:rFonts w:ascii="Cambria Math" w:hAnsi="Cambria Math"/>
                <w:b/>
                <w:bCs/>
                <w:i/>
              </w:rPr>
            </m:ctrlPr>
          </m:sSubPr>
          <m:e>
            <m:r>
              <m:rPr>
                <m:sty m:val="bi"/>
              </m:rPr>
              <w:rPr>
                <w:rFonts w:ascii="Cambria Math" w:hAnsi="Cambria Math"/>
                <w:sz w:val="22"/>
              </w:rPr>
              <m:t>N</m:t>
            </m:r>
          </m:e>
          <m:sub>
            <m:r>
              <m:rPr>
                <m:sty m:val="bi"/>
              </m:rPr>
              <w:rPr>
                <w:rFonts w:ascii="Cambria Math" w:hAnsi="Cambria Math"/>
                <w:sz w:val="22"/>
              </w:rPr>
              <m:t>D</m:t>
            </m:r>
          </m:sub>
        </m:sSub>
        <m:r>
          <m:rPr>
            <m:sty m:val="bi"/>
          </m:rPr>
          <w:rPr>
            <w:rFonts w:ascii="Cambria Math" w:hAnsi="Cambria Math"/>
            <w:sz w:val="22"/>
          </w:rPr>
          <m:t>=8</m:t>
        </m:r>
      </m:oMath>
      <w:r w:rsidR="00B72FB2" w:rsidRPr="004F6653">
        <w:rPr>
          <w:b/>
          <w:bCs/>
        </w:rPr>
        <w:t>.</w:t>
      </w:r>
    </w:p>
    <w:tbl>
      <w:tblPr>
        <w:tblStyle w:val="GridTable1Light"/>
        <w:tblW w:w="0" w:type="auto"/>
        <w:tblLook w:val="04A0" w:firstRow="1" w:lastRow="0" w:firstColumn="1" w:lastColumn="0" w:noHBand="0" w:noVBand="1"/>
      </w:tblPr>
      <w:tblGrid>
        <w:gridCol w:w="1129"/>
        <w:gridCol w:w="2127"/>
        <w:gridCol w:w="2691"/>
        <w:gridCol w:w="3262"/>
      </w:tblGrid>
      <w:tr w:rsidR="00762D2F" w14:paraId="1A0AC997" w14:textId="77777777" w:rsidTr="009C56E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29" w:type="dxa"/>
            <w:vAlign w:val="center"/>
          </w:tcPr>
          <w:p w14:paraId="68D6542D" w14:textId="77777777" w:rsidR="00762D2F" w:rsidRPr="009C56E0" w:rsidRDefault="00000000" w:rsidP="009C56E0">
            <w:pPr>
              <w:pStyle w:val="NORMALTdocNokia"/>
              <w:jc w:val="center"/>
            </w:pPr>
            <m:oMathPara>
              <m:oMath>
                <m:sSubSup>
                  <m:sSubSupPr>
                    <m:ctrlPr>
                      <w:rPr>
                        <w:rFonts w:ascii="Cambria Math" w:hAnsi="Cambria Math"/>
                      </w:rPr>
                    </m:ctrlPr>
                  </m:sSubSupPr>
                  <m:e>
                    <m:r>
                      <m:rPr>
                        <m:sty m:val="bi"/>
                      </m:rPr>
                      <w:rPr>
                        <w:rFonts w:ascii="Cambria Math" w:hAnsi="Cambria Math"/>
                      </w:rPr>
                      <m:t>N</m:t>
                    </m:r>
                  </m:e>
                  <m:sub>
                    <m:r>
                      <m:rPr>
                        <m:sty m:val="bi"/>
                      </m:rPr>
                      <w:rPr>
                        <w:rFonts w:ascii="Cambria Math" w:hAnsi="Cambria Math"/>
                      </w:rPr>
                      <m:t>t</m:t>
                    </m:r>
                  </m:sub>
                  <m:sup>
                    <m:r>
                      <m:rPr>
                        <m:sty m:val="b"/>
                      </m:rPr>
                      <w:rPr>
                        <w:rFonts w:ascii="Cambria Math" w:hAnsi="Cambria Math"/>
                      </w:rPr>
                      <m:t>'</m:t>
                    </m:r>
                  </m:sup>
                </m:sSubSup>
              </m:oMath>
            </m:oMathPara>
          </w:p>
        </w:tc>
        <w:tc>
          <w:tcPr>
            <w:tcW w:w="2127" w:type="dxa"/>
            <w:vAlign w:val="center"/>
          </w:tcPr>
          <w:p w14:paraId="6B0C0048" w14:textId="639666CC" w:rsidR="00762D2F" w:rsidRPr="009C56E0" w:rsidRDefault="00221BDC" w:rsidP="009C56E0">
            <w:pPr>
              <w:pStyle w:val="NORMALTdocNokia"/>
              <w:jc w:val="center"/>
              <w:cnfStyle w:val="100000000000" w:firstRow="1" w:lastRow="0" w:firstColumn="0" w:lastColumn="0" w:oddVBand="0" w:evenVBand="0" w:oddHBand="0" w:evenHBand="0" w:firstRowFirstColumn="0" w:firstRowLastColumn="0" w:lastRowFirstColumn="0" w:lastRowLastColumn="0"/>
            </w:pPr>
            <w:r w:rsidRPr="009C56E0">
              <w:t xml:space="preserve">Option </w:t>
            </w:r>
            <w:r w:rsidR="00342E8A" w:rsidRPr="009C56E0">
              <w:t>A</w:t>
            </w:r>
          </w:p>
          <w:p w14:paraId="016835E4" w14:textId="647B1ABD" w:rsidR="00762D2F" w:rsidRPr="009C56E0" w:rsidRDefault="00000000" w:rsidP="009C56E0">
            <w:pPr>
              <w:pStyle w:val="NORMALTdocNokia"/>
              <w:jc w:val="center"/>
              <w:cnfStyle w:val="100000000000" w:firstRow="1" w:lastRow="0" w:firstColumn="0" w:lastColumn="0" w:oddVBand="0" w:evenVBand="0" w:oddHBand="0" w:evenHBand="0" w:firstRowFirstColumn="0" w:firstRowLastColumn="0" w:lastRowFirstColumn="0" w:lastRowLastColumn="0"/>
            </w:pPr>
            <m:oMathPara>
              <m:oMath>
                <m:sSub>
                  <m:sSubPr>
                    <m:ctrlPr>
                      <w:rPr>
                        <w:rFonts w:ascii="Cambria Math" w:hAnsi="Cambria Math"/>
                      </w:rPr>
                    </m:ctrlPr>
                  </m:sSubPr>
                  <m:e>
                    <m:r>
                      <m:rPr>
                        <m:sty m:val="bi"/>
                      </m:rPr>
                      <w:rPr>
                        <w:rFonts w:ascii="Cambria Math" w:hAnsi="Cambria Math"/>
                      </w:rPr>
                      <m:t>N</m:t>
                    </m:r>
                  </m:e>
                  <m:sub>
                    <m:r>
                      <m:rPr>
                        <m:sty m:val="bi"/>
                      </m:rPr>
                      <w:rPr>
                        <w:rFonts w:ascii="Cambria Math" w:hAnsi="Cambria Math"/>
                      </w:rPr>
                      <m:t>b</m:t>
                    </m:r>
                  </m:sub>
                </m:sSub>
                <m:r>
                  <m:rPr>
                    <m:sty m:val="b"/>
                  </m:rPr>
                  <w:rPr>
                    <w:rFonts w:ascii="Cambria Math" w:hAnsi="Cambria Math"/>
                  </w:rPr>
                  <m:t>=</m:t>
                </m:r>
                <m:sSub>
                  <m:sSubPr>
                    <m:ctrlPr>
                      <w:rPr>
                        <w:rFonts w:ascii="Cambria Math" w:hAnsi="Cambria Math"/>
                      </w:rPr>
                    </m:ctrlPr>
                  </m:sSubPr>
                  <m:e>
                    <m:r>
                      <m:rPr>
                        <m:sty m:val="bi"/>
                      </m:rPr>
                      <w:rPr>
                        <w:rFonts w:ascii="Cambria Math" w:hAnsi="Cambria Math"/>
                      </w:rPr>
                      <m:t>N</m:t>
                    </m:r>
                  </m:e>
                  <m:sub>
                    <m:r>
                      <m:rPr>
                        <m:sty m:val="bi"/>
                      </m:rPr>
                      <w:rPr>
                        <w:rFonts w:ascii="Cambria Math" w:hAnsi="Cambria Math"/>
                      </w:rPr>
                      <m:t>TRP</m:t>
                    </m:r>
                  </m:sub>
                </m:sSub>
                <m:r>
                  <m:rPr>
                    <m:sty m:val="b"/>
                  </m:rPr>
                  <w:rPr>
                    <w:rFonts w:ascii="Cambria Math" w:hAnsi="Cambria Math"/>
                  </w:rPr>
                  <m:t xml:space="preserve">* </m:t>
                </m:r>
                <m:sSub>
                  <m:sSubPr>
                    <m:ctrlPr>
                      <w:rPr>
                        <w:rFonts w:ascii="Cambria Math" w:hAnsi="Cambria Math"/>
                      </w:rPr>
                    </m:ctrlPr>
                  </m:sSubPr>
                  <m:e>
                    <m:r>
                      <m:rPr>
                        <m:sty m:val="bi"/>
                      </m:rPr>
                      <w:rPr>
                        <w:rFonts w:ascii="Cambria Math" w:hAnsi="Cambria Math"/>
                      </w:rPr>
                      <m:t>N</m:t>
                    </m:r>
                  </m:e>
                  <m:sub>
                    <m:r>
                      <m:rPr>
                        <m:sty m:val="bi"/>
                      </m:rPr>
                      <w:rPr>
                        <w:rFonts w:ascii="Cambria Math" w:hAnsi="Cambria Math"/>
                      </w:rPr>
                      <m:t>t</m:t>
                    </m:r>
                  </m:sub>
                </m:sSub>
                <m:r>
                  <m:rPr>
                    <m:sty m:val="b"/>
                  </m:rPr>
                  <w:rPr>
                    <w:rFonts w:ascii="Cambria Math" w:hAnsi="Cambria Math"/>
                  </w:rPr>
                  <m:t xml:space="preserve">* </m:t>
                </m:r>
                <m:sSub>
                  <m:sSubPr>
                    <m:ctrlPr>
                      <w:rPr>
                        <w:rFonts w:ascii="Cambria Math" w:hAnsi="Cambria Math"/>
                      </w:rPr>
                    </m:ctrlPr>
                  </m:sSubPr>
                  <m:e>
                    <m:r>
                      <m:rPr>
                        <m:sty m:val="bi"/>
                      </m:rPr>
                      <w:rPr>
                        <w:rFonts w:ascii="Cambria Math" w:hAnsi="Cambria Math"/>
                      </w:rPr>
                      <m:t>N</m:t>
                    </m:r>
                  </m:e>
                  <m:sub>
                    <m:r>
                      <m:rPr>
                        <m:sty m:val="bi"/>
                      </m:rPr>
                      <w:rPr>
                        <w:rFonts w:ascii="Cambria Math" w:hAnsi="Cambria Math"/>
                      </w:rPr>
                      <m:t>Q</m:t>
                    </m:r>
                  </m:sub>
                </m:sSub>
              </m:oMath>
            </m:oMathPara>
          </w:p>
        </w:tc>
        <w:tc>
          <w:tcPr>
            <w:tcW w:w="2691" w:type="dxa"/>
            <w:vAlign w:val="center"/>
          </w:tcPr>
          <w:p w14:paraId="676A96AC" w14:textId="40AA6C09" w:rsidR="00762D2F" w:rsidRPr="009C56E0" w:rsidRDefault="00221BDC" w:rsidP="009C56E0">
            <w:pPr>
              <w:pStyle w:val="NORMALTdocNokia"/>
              <w:jc w:val="center"/>
              <w:cnfStyle w:val="100000000000" w:firstRow="1" w:lastRow="0" w:firstColumn="0" w:lastColumn="0" w:oddVBand="0" w:evenVBand="0" w:oddHBand="0" w:evenHBand="0" w:firstRowFirstColumn="0" w:firstRowLastColumn="0" w:lastRowFirstColumn="0" w:lastRowLastColumn="0"/>
            </w:pPr>
            <w:r w:rsidRPr="009C56E0">
              <w:t xml:space="preserve">Option </w:t>
            </w:r>
            <w:r w:rsidR="00342E8A" w:rsidRPr="009C56E0">
              <w:t>B</w:t>
            </w:r>
          </w:p>
          <w:p w14:paraId="15E822C1" w14:textId="291265B0" w:rsidR="00762D2F" w:rsidRPr="009C56E0" w:rsidRDefault="00000000" w:rsidP="009C56E0">
            <w:pPr>
              <w:pStyle w:val="NORMALTdocNokia"/>
              <w:jc w:val="center"/>
              <w:cnfStyle w:val="100000000000" w:firstRow="1" w:lastRow="0" w:firstColumn="0" w:lastColumn="0" w:oddVBand="0" w:evenVBand="0" w:oddHBand="0" w:evenHBand="0" w:firstRowFirstColumn="0" w:firstRowLastColumn="0" w:lastRowFirstColumn="0" w:lastRowLastColumn="0"/>
            </w:pPr>
            <m:oMath>
              <m:sSub>
                <m:sSubPr>
                  <m:ctrlPr>
                    <w:rPr>
                      <w:rFonts w:ascii="Cambria Math" w:hAnsi="Cambria Math"/>
                    </w:rPr>
                  </m:ctrlPr>
                </m:sSubPr>
                <m:e>
                  <m:r>
                    <m:rPr>
                      <m:sty m:val="bi"/>
                    </m:rPr>
                    <w:rPr>
                      <w:rFonts w:ascii="Cambria Math" w:hAnsi="Cambria Math"/>
                    </w:rPr>
                    <m:t>N</m:t>
                  </m:r>
                </m:e>
                <m:sub>
                  <m:r>
                    <m:rPr>
                      <m:sty m:val="bi"/>
                    </m:rPr>
                    <w:rPr>
                      <w:rFonts w:ascii="Cambria Math" w:hAnsi="Cambria Math"/>
                    </w:rPr>
                    <m:t>b</m:t>
                  </m:r>
                </m:sub>
              </m:sSub>
              <m:r>
                <m:rPr>
                  <m:sty m:val="b"/>
                </m:rPr>
                <w:rPr>
                  <w:rFonts w:ascii="Cambria Math" w:hAnsi="Cambria Math"/>
                </w:rPr>
                <m:t>=</m:t>
              </m:r>
              <m:sSub>
                <m:sSubPr>
                  <m:ctrlPr>
                    <w:rPr>
                      <w:rFonts w:ascii="Cambria Math" w:hAnsi="Cambria Math"/>
                    </w:rPr>
                  </m:ctrlPr>
                </m:sSubPr>
                <m:e>
                  <m:r>
                    <m:rPr>
                      <m:sty m:val="bi"/>
                    </m:rPr>
                    <w:rPr>
                      <w:rFonts w:ascii="Cambria Math" w:hAnsi="Cambria Math"/>
                    </w:rPr>
                    <m:t>N</m:t>
                  </m:r>
                </m:e>
                <m:sub>
                  <m:r>
                    <m:rPr>
                      <m:sty m:val="bi"/>
                    </m:rPr>
                    <w:rPr>
                      <w:rFonts w:ascii="Cambria Math" w:hAnsi="Cambria Math"/>
                    </w:rPr>
                    <m:t>TRP</m:t>
                  </m:r>
                </m:sub>
              </m:sSub>
              <m:r>
                <m:rPr>
                  <m:sty m:val="b"/>
                </m:rPr>
                <w:rPr>
                  <w:rFonts w:ascii="Cambria Math" w:hAnsi="Cambria Math"/>
                </w:rPr>
                <m:t xml:space="preserve">* </m:t>
              </m:r>
              <m:sSubSup>
                <m:sSubSupPr>
                  <m:ctrlPr>
                    <w:rPr>
                      <w:rFonts w:ascii="Cambria Math" w:hAnsi="Cambria Math"/>
                    </w:rPr>
                  </m:ctrlPr>
                </m:sSubSupPr>
                <m:e>
                  <m:r>
                    <m:rPr>
                      <m:sty m:val="bi"/>
                    </m:rPr>
                    <w:rPr>
                      <w:rFonts w:ascii="Cambria Math" w:hAnsi="Cambria Math"/>
                    </w:rPr>
                    <m:t>N</m:t>
                  </m:r>
                </m:e>
                <m:sub>
                  <m:r>
                    <m:rPr>
                      <m:sty m:val="bi"/>
                    </m:rPr>
                    <w:rPr>
                      <w:rFonts w:ascii="Cambria Math" w:hAnsi="Cambria Math"/>
                    </w:rPr>
                    <m:t>t</m:t>
                  </m:r>
                </m:sub>
                <m:sup>
                  <m:r>
                    <m:rPr>
                      <m:sty m:val="b"/>
                    </m:rPr>
                    <w:rPr>
                      <w:rFonts w:ascii="Cambria Math" w:hAnsi="Cambria Math"/>
                    </w:rPr>
                    <m:t>'</m:t>
                  </m:r>
                </m:sup>
              </m:sSubSup>
              <m:r>
                <m:rPr>
                  <m:sty m:val="b"/>
                </m:rPr>
                <w:rPr>
                  <w:rFonts w:ascii="Cambria Math" w:hAnsi="Cambria Math"/>
                </w:rPr>
                <m:t>*(</m:t>
              </m:r>
              <m:sSub>
                <m:sSubPr>
                  <m:ctrlPr>
                    <w:rPr>
                      <w:rFonts w:ascii="Cambria Math" w:hAnsi="Cambria Math"/>
                    </w:rPr>
                  </m:ctrlPr>
                </m:sSubPr>
                <m:e>
                  <m:r>
                    <m:rPr>
                      <m:sty m:val="bi"/>
                    </m:rPr>
                    <w:rPr>
                      <w:rFonts w:ascii="Cambria Math" w:hAnsi="Cambria Math"/>
                    </w:rPr>
                    <m:t>N</m:t>
                  </m:r>
                </m:e>
                <m:sub>
                  <m:r>
                    <m:rPr>
                      <m:sty m:val="bi"/>
                    </m:rPr>
                    <w:rPr>
                      <w:rFonts w:ascii="Cambria Math" w:hAnsi="Cambria Math"/>
                    </w:rPr>
                    <m:t>Q</m:t>
                  </m:r>
                </m:sub>
              </m:sSub>
              <m:r>
                <m:rPr>
                  <m:sty m:val="b"/>
                </m:rPr>
                <w:rPr>
                  <w:rFonts w:ascii="Cambria Math" w:hAnsi="Cambria Math"/>
                </w:rPr>
                <m:t>+</m:t>
              </m:r>
              <m:sSub>
                <m:sSubPr>
                  <m:ctrlPr>
                    <w:rPr>
                      <w:rFonts w:ascii="Cambria Math" w:hAnsi="Cambria Math"/>
                    </w:rPr>
                  </m:ctrlPr>
                </m:sSubPr>
                <m:e>
                  <m:r>
                    <m:rPr>
                      <m:sty m:val="bi"/>
                    </m:rPr>
                    <w:rPr>
                      <w:rFonts w:ascii="Cambria Math" w:hAnsi="Cambria Math"/>
                    </w:rPr>
                    <m:t>N</m:t>
                  </m:r>
                </m:e>
                <m:sub>
                  <m:r>
                    <m:rPr>
                      <m:sty m:val="bi"/>
                    </m:rPr>
                    <w:rPr>
                      <w:rFonts w:ascii="Cambria Math" w:hAnsi="Cambria Math"/>
                    </w:rPr>
                    <m:t>D</m:t>
                  </m:r>
                </m:sub>
              </m:sSub>
            </m:oMath>
            <w:r w:rsidR="004300FE" w:rsidRPr="009C56E0">
              <w:t>)</w:t>
            </w:r>
          </w:p>
        </w:tc>
        <w:tc>
          <w:tcPr>
            <w:tcW w:w="3262" w:type="dxa"/>
            <w:vAlign w:val="center"/>
          </w:tcPr>
          <w:p w14:paraId="4B60EF1C" w14:textId="35CC5D0D" w:rsidR="00762D2F" w:rsidRPr="009C56E0" w:rsidRDefault="00221BDC" w:rsidP="009C56E0">
            <w:pPr>
              <w:pStyle w:val="NORMALTdocNokia"/>
              <w:jc w:val="center"/>
              <w:cnfStyle w:val="100000000000" w:firstRow="1" w:lastRow="0" w:firstColumn="0" w:lastColumn="0" w:oddVBand="0" w:evenVBand="0" w:oddHBand="0" w:evenHBand="0" w:firstRowFirstColumn="0" w:firstRowLastColumn="0" w:lastRowFirstColumn="0" w:lastRowLastColumn="0"/>
            </w:pPr>
            <w:r w:rsidRPr="009C56E0">
              <w:t xml:space="preserve">Option </w:t>
            </w:r>
            <w:r w:rsidR="00342E8A" w:rsidRPr="009C56E0">
              <w:t>C</w:t>
            </w:r>
          </w:p>
          <w:p w14:paraId="0589FF10" w14:textId="7E63FBD1" w:rsidR="00762D2F" w:rsidRPr="009C56E0" w:rsidRDefault="00000000" w:rsidP="009C56E0">
            <w:pPr>
              <w:pStyle w:val="NORMALTdocNokia"/>
              <w:jc w:val="center"/>
              <w:cnfStyle w:val="100000000000" w:firstRow="1" w:lastRow="0" w:firstColumn="0" w:lastColumn="0" w:oddVBand="0" w:evenVBand="0" w:oddHBand="0" w:evenHBand="0" w:firstRowFirstColumn="0" w:firstRowLastColumn="0" w:lastRowFirstColumn="0" w:lastRowLastColumn="0"/>
            </w:pPr>
            <m:oMath>
              <m:sSub>
                <m:sSubPr>
                  <m:ctrlPr>
                    <w:rPr>
                      <w:rFonts w:ascii="Cambria Math" w:hAnsi="Cambria Math"/>
                    </w:rPr>
                  </m:ctrlPr>
                </m:sSubPr>
                <m:e>
                  <m:r>
                    <m:rPr>
                      <m:sty m:val="bi"/>
                    </m:rPr>
                    <w:rPr>
                      <w:rFonts w:ascii="Cambria Math" w:hAnsi="Cambria Math"/>
                    </w:rPr>
                    <m:t>N</m:t>
                  </m:r>
                </m:e>
                <m:sub>
                  <m:r>
                    <m:rPr>
                      <m:sty m:val="bi"/>
                    </m:rPr>
                    <w:rPr>
                      <w:rFonts w:ascii="Cambria Math" w:hAnsi="Cambria Math"/>
                    </w:rPr>
                    <m:t>b</m:t>
                  </m:r>
                </m:sub>
              </m:sSub>
              <m:r>
                <m:rPr>
                  <m:sty m:val="b"/>
                </m:rPr>
                <w:rPr>
                  <w:rFonts w:ascii="Cambria Math" w:hAnsi="Cambria Math"/>
                </w:rPr>
                <m:t>=</m:t>
              </m:r>
              <m:sSub>
                <m:sSubPr>
                  <m:ctrlPr>
                    <w:rPr>
                      <w:rFonts w:ascii="Cambria Math" w:hAnsi="Cambria Math"/>
                    </w:rPr>
                  </m:ctrlPr>
                </m:sSubPr>
                <m:e>
                  <m:r>
                    <m:rPr>
                      <m:sty m:val="bi"/>
                    </m:rPr>
                    <w:rPr>
                      <w:rFonts w:ascii="Cambria Math" w:hAnsi="Cambria Math"/>
                    </w:rPr>
                    <m:t>N</m:t>
                  </m:r>
                </m:e>
                <m:sub>
                  <m:r>
                    <m:rPr>
                      <m:sty m:val="bi"/>
                    </m:rPr>
                    <w:rPr>
                      <w:rFonts w:ascii="Cambria Math" w:hAnsi="Cambria Math"/>
                    </w:rPr>
                    <m:t>TRP</m:t>
                  </m:r>
                </m:sub>
              </m:sSub>
              <m:r>
                <m:rPr>
                  <m:sty m:val="b"/>
                </m:rPr>
                <w:rPr>
                  <w:rFonts w:ascii="Cambria Math" w:hAnsi="Cambria Math"/>
                </w:rPr>
                <m:t>* (</m:t>
              </m:r>
              <m:sSub>
                <m:sSubPr>
                  <m:ctrlPr>
                    <w:rPr>
                      <w:rFonts w:ascii="Cambria Math" w:hAnsi="Cambria Math"/>
                    </w:rPr>
                  </m:ctrlPr>
                </m:sSubPr>
                <m:e>
                  <m:r>
                    <m:rPr>
                      <m:sty m:val="bi"/>
                    </m:rPr>
                    <w:rPr>
                      <w:rFonts w:ascii="Cambria Math" w:hAnsi="Cambria Math"/>
                    </w:rPr>
                    <m:t>N</m:t>
                  </m:r>
                </m:e>
                <m:sub>
                  <m:r>
                    <m:rPr>
                      <m:sty m:val="bi"/>
                    </m:rPr>
                    <w:rPr>
                      <w:rFonts w:ascii="Cambria Math" w:hAnsi="Cambria Math"/>
                    </w:rPr>
                    <m:t>Q</m:t>
                  </m:r>
                </m:sub>
              </m:sSub>
              <m:r>
                <m:rPr>
                  <m:sty m:val="b"/>
                </m:rPr>
                <w:rPr>
                  <w:rFonts w:ascii="Cambria Math" w:hAnsi="Cambria Math"/>
                </w:rPr>
                <m:t>+</m:t>
              </m:r>
              <m:sSub>
                <m:sSubPr>
                  <m:ctrlPr>
                    <w:rPr>
                      <w:rFonts w:ascii="Cambria Math" w:hAnsi="Cambria Math"/>
                    </w:rPr>
                  </m:ctrlPr>
                </m:sSubPr>
                <m:e>
                  <m:r>
                    <m:rPr>
                      <m:sty m:val="bi"/>
                    </m:rPr>
                    <w:rPr>
                      <w:rFonts w:ascii="Cambria Math" w:hAnsi="Cambria Math"/>
                    </w:rPr>
                    <m:t>N</m:t>
                  </m:r>
                </m:e>
                <m:sub>
                  <m:r>
                    <m:rPr>
                      <m:sty m:val="bi"/>
                    </m:rPr>
                    <w:rPr>
                      <w:rFonts w:ascii="Cambria Math" w:hAnsi="Cambria Math"/>
                    </w:rPr>
                    <m:t>D</m:t>
                  </m:r>
                </m:sub>
              </m:sSub>
              <m:r>
                <m:rPr>
                  <m:sty m:val="b"/>
                </m:rPr>
                <w:rPr>
                  <w:rFonts w:ascii="Cambria Math" w:hAnsi="Cambria Math"/>
                </w:rPr>
                <m:t xml:space="preserve">+ </m:t>
              </m:r>
              <m:sSubSup>
                <m:sSubSupPr>
                  <m:ctrlPr>
                    <w:rPr>
                      <w:rFonts w:ascii="Cambria Math" w:hAnsi="Cambria Math"/>
                    </w:rPr>
                  </m:ctrlPr>
                </m:sSubSupPr>
                <m:e>
                  <m:r>
                    <m:rPr>
                      <m:sty m:val="bi"/>
                    </m:rPr>
                    <w:rPr>
                      <w:rFonts w:ascii="Cambria Math" w:hAnsi="Cambria Math"/>
                    </w:rPr>
                    <m:t>N</m:t>
                  </m:r>
                </m:e>
                <m:sub>
                  <m:r>
                    <m:rPr>
                      <m:sty m:val="bi"/>
                    </m:rPr>
                    <w:rPr>
                      <w:rFonts w:ascii="Cambria Math" w:hAnsi="Cambria Math"/>
                    </w:rPr>
                    <m:t>t</m:t>
                  </m:r>
                </m:sub>
                <m:sup>
                  <m:r>
                    <m:rPr>
                      <m:sty m:val="b"/>
                    </m:rPr>
                    <w:rPr>
                      <w:rFonts w:ascii="Cambria Math" w:hAnsi="Cambria Math"/>
                    </w:rPr>
                    <m:t>'</m:t>
                  </m:r>
                </m:sup>
              </m:sSubSup>
              <m:r>
                <m:rPr>
                  <m:sty m:val="b"/>
                </m:rPr>
                <w:rPr>
                  <w:rFonts w:ascii="Cambria Math" w:hAnsi="Cambria Math"/>
                </w:rPr>
                <m:t>-1</m:t>
              </m:r>
            </m:oMath>
            <w:r w:rsidR="004300FE" w:rsidRPr="009C56E0">
              <w:t>)</w:t>
            </w:r>
          </w:p>
        </w:tc>
      </w:tr>
      <w:tr w:rsidR="00762D2F" w14:paraId="52C60184" w14:textId="77777777" w:rsidTr="009C56E0">
        <w:tc>
          <w:tcPr>
            <w:cnfStyle w:val="001000000000" w:firstRow="0" w:lastRow="0" w:firstColumn="1" w:lastColumn="0" w:oddVBand="0" w:evenVBand="0" w:oddHBand="0" w:evenHBand="0" w:firstRowFirstColumn="0" w:firstRowLastColumn="0" w:lastRowFirstColumn="0" w:lastRowLastColumn="0"/>
            <w:tcW w:w="1129" w:type="dxa"/>
            <w:vAlign w:val="center"/>
          </w:tcPr>
          <w:p w14:paraId="2AE46D9A" w14:textId="2A5DA3C8" w:rsidR="00762D2F" w:rsidRPr="009C56E0" w:rsidRDefault="002A624A" w:rsidP="009C56E0">
            <w:pPr>
              <w:pStyle w:val="NORMALTdocNokia"/>
              <w:jc w:val="center"/>
            </w:pPr>
            <w:r w:rsidRPr="009C56E0">
              <w:t>16</w:t>
            </w:r>
          </w:p>
        </w:tc>
        <w:tc>
          <w:tcPr>
            <w:tcW w:w="2127" w:type="dxa"/>
            <w:vAlign w:val="center"/>
          </w:tcPr>
          <w:p w14:paraId="184D7092" w14:textId="66671D81" w:rsidR="00762D2F" w:rsidRPr="009C56E0" w:rsidRDefault="0060255F" w:rsidP="009C56E0">
            <w:pPr>
              <w:pStyle w:val="NORMALTdocNokia"/>
              <w:jc w:val="center"/>
              <w:cnfStyle w:val="000000000000" w:firstRow="0" w:lastRow="0" w:firstColumn="0" w:lastColumn="0" w:oddVBand="0" w:evenVBand="0" w:oddHBand="0" w:evenHBand="0" w:firstRowFirstColumn="0" w:firstRowLastColumn="0" w:lastRowFirstColumn="0" w:lastRowLastColumn="0"/>
            </w:pPr>
            <w:r w:rsidRPr="009C56E0">
              <w:t>16128</w:t>
            </w:r>
            <w:r w:rsidR="00762D2F" w:rsidRPr="009C56E0">
              <w:t xml:space="preserve"> bits</w:t>
            </w:r>
          </w:p>
        </w:tc>
        <w:tc>
          <w:tcPr>
            <w:tcW w:w="2691" w:type="dxa"/>
            <w:vAlign w:val="center"/>
          </w:tcPr>
          <w:p w14:paraId="6DE45509" w14:textId="325DD47F" w:rsidR="00762D2F" w:rsidRPr="009C56E0" w:rsidRDefault="00AB1890" w:rsidP="009C56E0">
            <w:pPr>
              <w:pStyle w:val="NORMALTdocNokia"/>
              <w:jc w:val="center"/>
              <w:cnfStyle w:val="000000000000" w:firstRow="0" w:lastRow="0" w:firstColumn="0" w:lastColumn="0" w:oddVBand="0" w:evenVBand="0" w:oddHBand="0" w:evenHBand="0" w:firstRowFirstColumn="0" w:firstRowLastColumn="0" w:lastRowFirstColumn="0" w:lastRowLastColumn="0"/>
            </w:pPr>
            <w:r w:rsidRPr="009C56E0">
              <w:t>2160</w:t>
            </w:r>
            <w:r w:rsidR="00762D2F" w:rsidRPr="009C56E0">
              <w:t xml:space="preserve"> bits</w:t>
            </w:r>
          </w:p>
        </w:tc>
        <w:tc>
          <w:tcPr>
            <w:tcW w:w="3262" w:type="dxa"/>
            <w:vAlign w:val="center"/>
          </w:tcPr>
          <w:p w14:paraId="6B9F211B" w14:textId="273B5FDB" w:rsidR="00762D2F" w:rsidRPr="009C56E0" w:rsidRDefault="00382A32" w:rsidP="009C56E0">
            <w:pPr>
              <w:pStyle w:val="NORMALTdocNokia"/>
              <w:jc w:val="center"/>
              <w:cnfStyle w:val="000000000000" w:firstRow="0" w:lastRow="0" w:firstColumn="0" w:lastColumn="0" w:oddVBand="0" w:evenVBand="0" w:oddHBand="0" w:evenHBand="0" w:firstRowFirstColumn="0" w:firstRowLastColumn="0" w:lastRowFirstColumn="0" w:lastRowLastColumn="0"/>
            </w:pPr>
            <w:r w:rsidRPr="009C56E0">
              <w:t>270</w:t>
            </w:r>
            <w:r w:rsidR="00762D2F" w:rsidRPr="009C56E0">
              <w:t xml:space="preserve"> bits</w:t>
            </w:r>
          </w:p>
        </w:tc>
      </w:tr>
      <w:tr w:rsidR="00762D2F" w14:paraId="0F093583" w14:textId="77777777" w:rsidTr="009C56E0">
        <w:tc>
          <w:tcPr>
            <w:cnfStyle w:val="001000000000" w:firstRow="0" w:lastRow="0" w:firstColumn="1" w:lastColumn="0" w:oddVBand="0" w:evenVBand="0" w:oddHBand="0" w:evenHBand="0" w:firstRowFirstColumn="0" w:firstRowLastColumn="0" w:lastRowFirstColumn="0" w:lastRowLastColumn="0"/>
            <w:tcW w:w="1129" w:type="dxa"/>
            <w:vAlign w:val="center"/>
          </w:tcPr>
          <w:p w14:paraId="113516C6" w14:textId="77777777" w:rsidR="00762D2F" w:rsidRPr="009C56E0" w:rsidRDefault="00762D2F" w:rsidP="009C56E0">
            <w:pPr>
              <w:pStyle w:val="NORMALTdocNokia"/>
              <w:jc w:val="center"/>
            </w:pPr>
            <w:r w:rsidRPr="009C56E0">
              <w:t>32</w:t>
            </w:r>
          </w:p>
        </w:tc>
        <w:tc>
          <w:tcPr>
            <w:tcW w:w="2127" w:type="dxa"/>
            <w:vAlign w:val="center"/>
          </w:tcPr>
          <w:p w14:paraId="3CB75A09" w14:textId="6BDE4F8A" w:rsidR="00762D2F" w:rsidRPr="009C56E0" w:rsidRDefault="0060255F" w:rsidP="009C56E0">
            <w:pPr>
              <w:pStyle w:val="NORMALTdocNokia"/>
              <w:jc w:val="center"/>
              <w:cnfStyle w:val="000000000000" w:firstRow="0" w:lastRow="0" w:firstColumn="0" w:lastColumn="0" w:oddVBand="0" w:evenVBand="0" w:oddHBand="0" w:evenHBand="0" w:firstRowFirstColumn="0" w:firstRowLastColumn="0" w:lastRowFirstColumn="0" w:lastRowLastColumn="0"/>
            </w:pPr>
            <w:r w:rsidRPr="009C56E0">
              <w:t>16128</w:t>
            </w:r>
            <w:r w:rsidR="00762D2F" w:rsidRPr="009C56E0">
              <w:t xml:space="preserve"> bits</w:t>
            </w:r>
          </w:p>
        </w:tc>
        <w:tc>
          <w:tcPr>
            <w:tcW w:w="2691" w:type="dxa"/>
            <w:vAlign w:val="center"/>
          </w:tcPr>
          <w:p w14:paraId="6105D645" w14:textId="1ACB3FA3" w:rsidR="00762D2F" w:rsidRPr="009C56E0" w:rsidRDefault="00AB1890" w:rsidP="009C56E0">
            <w:pPr>
              <w:pStyle w:val="NORMALTdocNokia"/>
              <w:jc w:val="center"/>
              <w:cnfStyle w:val="000000000000" w:firstRow="0" w:lastRow="0" w:firstColumn="0" w:lastColumn="0" w:oddVBand="0" w:evenVBand="0" w:oddHBand="0" w:evenHBand="0" w:firstRowFirstColumn="0" w:firstRowLastColumn="0" w:lastRowFirstColumn="0" w:lastRowLastColumn="0"/>
            </w:pPr>
            <w:r w:rsidRPr="009C56E0">
              <w:t>4320</w:t>
            </w:r>
            <w:r w:rsidR="00762D2F" w:rsidRPr="009C56E0">
              <w:t xml:space="preserve"> bits</w:t>
            </w:r>
          </w:p>
        </w:tc>
        <w:tc>
          <w:tcPr>
            <w:tcW w:w="3262" w:type="dxa"/>
            <w:vAlign w:val="center"/>
          </w:tcPr>
          <w:p w14:paraId="37FA0E73" w14:textId="48A97E4D" w:rsidR="00762D2F" w:rsidRPr="009C56E0" w:rsidRDefault="00382A32" w:rsidP="009C56E0">
            <w:pPr>
              <w:pStyle w:val="NORMALTdocNokia"/>
              <w:jc w:val="center"/>
              <w:cnfStyle w:val="000000000000" w:firstRow="0" w:lastRow="0" w:firstColumn="0" w:lastColumn="0" w:oddVBand="0" w:evenVBand="0" w:oddHBand="0" w:evenHBand="0" w:firstRowFirstColumn="0" w:firstRowLastColumn="0" w:lastRowFirstColumn="0" w:lastRowLastColumn="0"/>
            </w:pPr>
            <w:r w:rsidRPr="009C56E0">
              <w:t>414</w:t>
            </w:r>
            <w:r w:rsidR="00762D2F" w:rsidRPr="009C56E0">
              <w:t xml:space="preserve"> bits</w:t>
            </w:r>
          </w:p>
        </w:tc>
      </w:tr>
      <w:tr w:rsidR="00762D2F" w14:paraId="0B4647D3" w14:textId="77777777" w:rsidTr="009C56E0">
        <w:tc>
          <w:tcPr>
            <w:cnfStyle w:val="001000000000" w:firstRow="0" w:lastRow="0" w:firstColumn="1" w:lastColumn="0" w:oddVBand="0" w:evenVBand="0" w:oddHBand="0" w:evenHBand="0" w:firstRowFirstColumn="0" w:firstRowLastColumn="0" w:lastRowFirstColumn="0" w:lastRowLastColumn="0"/>
            <w:tcW w:w="1129" w:type="dxa"/>
            <w:vAlign w:val="center"/>
          </w:tcPr>
          <w:p w14:paraId="6F568CFF" w14:textId="77777777" w:rsidR="00762D2F" w:rsidRPr="009C56E0" w:rsidRDefault="00762D2F" w:rsidP="009C56E0">
            <w:pPr>
              <w:pStyle w:val="NORMALTdocNokia"/>
              <w:jc w:val="center"/>
            </w:pPr>
            <w:r w:rsidRPr="009C56E0">
              <w:t>64</w:t>
            </w:r>
          </w:p>
        </w:tc>
        <w:tc>
          <w:tcPr>
            <w:tcW w:w="2127" w:type="dxa"/>
            <w:vAlign w:val="center"/>
          </w:tcPr>
          <w:p w14:paraId="666C0B7E" w14:textId="0632A870" w:rsidR="00762D2F" w:rsidRPr="009C56E0" w:rsidRDefault="0060255F" w:rsidP="009C56E0">
            <w:pPr>
              <w:pStyle w:val="NORMALTdocNokia"/>
              <w:jc w:val="center"/>
              <w:cnfStyle w:val="000000000000" w:firstRow="0" w:lastRow="0" w:firstColumn="0" w:lastColumn="0" w:oddVBand="0" w:evenVBand="0" w:oddHBand="0" w:evenHBand="0" w:firstRowFirstColumn="0" w:firstRowLastColumn="0" w:lastRowFirstColumn="0" w:lastRowLastColumn="0"/>
            </w:pPr>
            <w:r w:rsidRPr="009C56E0">
              <w:t>16128</w:t>
            </w:r>
            <w:r w:rsidR="00762D2F" w:rsidRPr="009C56E0">
              <w:t xml:space="preserve"> bits</w:t>
            </w:r>
          </w:p>
        </w:tc>
        <w:tc>
          <w:tcPr>
            <w:tcW w:w="2691" w:type="dxa"/>
            <w:vAlign w:val="center"/>
          </w:tcPr>
          <w:p w14:paraId="5A01E086" w14:textId="454272D4" w:rsidR="00762D2F" w:rsidRPr="009C56E0" w:rsidRDefault="00AB1890" w:rsidP="009C56E0">
            <w:pPr>
              <w:pStyle w:val="NORMALTdocNokia"/>
              <w:jc w:val="center"/>
              <w:cnfStyle w:val="000000000000" w:firstRow="0" w:lastRow="0" w:firstColumn="0" w:lastColumn="0" w:oddVBand="0" w:evenVBand="0" w:oddHBand="0" w:evenHBand="0" w:firstRowFirstColumn="0" w:firstRowLastColumn="0" w:lastRowFirstColumn="0" w:lastRowLastColumn="0"/>
            </w:pPr>
            <w:r w:rsidRPr="009C56E0">
              <w:t>8640</w:t>
            </w:r>
            <w:r w:rsidR="00762D2F" w:rsidRPr="009C56E0">
              <w:t xml:space="preserve"> bits</w:t>
            </w:r>
          </w:p>
        </w:tc>
        <w:tc>
          <w:tcPr>
            <w:tcW w:w="3262" w:type="dxa"/>
            <w:vAlign w:val="center"/>
          </w:tcPr>
          <w:p w14:paraId="150F6945" w14:textId="3EE683D8" w:rsidR="00762D2F" w:rsidRPr="009C56E0" w:rsidRDefault="00555517" w:rsidP="009C56E0">
            <w:pPr>
              <w:pStyle w:val="NORMALTdocNokia"/>
              <w:jc w:val="center"/>
              <w:cnfStyle w:val="000000000000" w:firstRow="0" w:lastRow="0" w:firstColumn="0" w:lastColumn="0" w:oddVBand="0" w:evenVBand="0" w:oddHBand="0" w:evenHBand="0" w:firstRowFirstColumn="0" w:firstRowLastColumn="0" w:lastRowFirstColumn="0" w:lastRowLastColumn="0"/>
            </w:pPr>
            <w:r w:rsidRPr="009C56E0">
              <w:t>702</w:t>
            </w:r>
            <w:r w:rsidR="00762D2F" w:rsidRPr="009C56E0">
              <w:t xml:space="preserve"> bits</w:t>
            </w:r>
          </w:p>
        </w:tc>
      </w:tr>
      <w:tr w:rsidR="00762D2F" w14:paraId="1526BA61" w14:textId="77777777" w:rsidTr="009C56E0">
        <w:tc>
          <w:tcPr>
            <w:cnfStyle w:val="001000000000" w:firstRow="0" w:lastRow="0" w:firstColumn="1" w:lastColumn="0" w:oddVBand="0" w:evenVBand="0" w:oddHBand="0" w:evenHBand="0" w:firstRowFirstColumn="0" w:firstRowLastColumn="0" w:lastRowFirstColumn="0" w:lastRowLastColumn="0"/>
            <w:tcW w:w="1129" w:type="dxa"/>
            <w:vAlign w:val="center"/>
          </w:tcPr>
          <w:p w14:paraId="223E0F45" w14:textId="2A65B69B" w:rsidR="00762D2F" w:rsidRPr="009C56E0" w:rsidRDefault="002A624A" w:rsidP="009C56E0">
            <w:pPr>
              <w:pStyle w:val="NORMALTdocNokia"/>
              <w:jc w:val="center"/>
            </w:pPr>
            <w:r w:rsidRPr="009C56E0">
              <w:t>128</w:t>
            </w:r>
          </w:p>
        </w:tc>
        <w:tc>
          <w:tcPr>
            <w:tcW w:w="2127" w:type="dxa"/>
            <w:vAlign w:val="center"/>
          </w:tcPr>
          <w:p w14:paraId="41DC8496" w14:textId="1E780529" w:rsidR="00762D2F" w:rsidRPr="009C56E0" w:rsidRDefault="0060255F" w:rsidP="009C56E0">
            <w:pPr>
              <w:pStyle w:val="NORMALTdocNokia"/>
              <w:jc w:val="center"/>
              <w:cnfStyle w:val="000000000000" w:firstRow="0" w:lastRow="0" w:firstColumn="0" w:lastColumn="0" w:oddVBand="0" w:evenVBand="0" w:oddHBand="0" w:evenHBand="0" w:firstRowFirstColumn="0" w:firstRowLastColumn="0" w:lastRowFirstColumn="0" w:lastRowLastColumn="0"/>
            </w:pPr>
            <w:r w:rsidRPr="009C56E0">
              <w:t>16128</w:t>
            </w:r>
            <w:r w:rsidR="00762D2F" w:rsidRPr="009C56E0">
              <w:t xml:space="preserve"> bits</w:t>
            </w:r>
          </w:p>
        </w:tc>
        <w:tc>
          <w:tcPr>
            <w:tcW w:w="2691" w:type="dxa"/>
            <w:vAlign w:val="center"/>
          </w:tcPr>
          <w:p w14:paraId="43D74303" w14:textId="18DB9ED4" w:rsidR="00762D2F" w:rsidRPr="009C56E0" w:rsidRDefault="00AB1890" w:rsidP="009C56E0">
            <w:pPr>
              <w:pStyle w:val="NORMALTdocNokia"/>
              <w:jc w:val="center"/>
              <w:cnfStyle w:val="000000000000" w:firstRow="0" w:lastRow="0" w:firstColumn="0" w:lastColumn="0" w:oddVBand="0" w:evenVBand="0" w:oddHBand="0" w:evenHBand="0" w:firstRowFirstColumn="0" w:firstRowLastColumn="0" w:lastRowFirstColumn="0" w:lastRowLastColumn="0"/>
            </w:pPr>
            <w:r w:rsidRPr="009C56E0">
              <w:t>17</w:t>
            </w:r>
            <w:r w:rsidR="004A399A" w:rsidRPr="009C56E0">
              <w:t>280</w:t>
            </w:r>
            <w:r w:rsidR="00762D2F" w:rsidRPr="009C56E0">
              <w:t xml:space="preserve"> bits</w:t>
            </w:r>
          </w:p>
        </w:tc>
        <w:tc>
          <w:tcPr>
            <w:tcW w:w="3262" w:type="dxa"/>
            <w:vAlign w:val="center"/>
          </w:tcPr>
          <w:p w14:paraId="34329FBC" w14:textId="42DF34FF" w:rsidR="00762D2F" w:rsidRPr="009C56E0" w:rsidRDefault="00555517" w:rsidP="009C56E0">
            <w:pPr>
              <w:pStyle w:val="NORMALTdocNokia"/>
              <w:jc w:val="center"/>
              <w:cnfStyle w:val="000000000000" w:firstRow="0" w:lastRow="0" w:firstColumn="0" w:lastColumn="0" w:oddVBand="0" w:evenVBand="0" w:oddHBand="0" w:evenHBand="0" w:firstRowFirstColumn="0" w:firstRowLastColumn="0" w:lastRowFirstColumn="0" w:lastRowLastColumn="0"/>
            </w:pPr>
            <w:r w:rsidRPr="009C56E0">
              <w:t>1278</w:t>
            </w:r>
            <w:r w:rsidR="00762D2F" w:rsidRPr="009C56E0">
              <w:t xml:space="preserve"> bits</w:t>
            </w:r>
          </w:p>
        </w:tc>
      </w:tr>
    </w:tbl>
    <w:p w14:paraId="26DF1198" w14:textId="77777777" w:rsidR="004709E6" w:rsidRDefault="004709E6" w:rsidP="00D2556A">
      <w:pPr>
        <w:pStyle w:val="Proposalstylenokia2023"/>
        <w:numPr>
          <w:ilvl w:val="0"/>
          <w:numId w:val="0"/>
        </w:numPr>
      </w:pPr>
    </w:p>
    <w:p w14:paraId="421D23AF" w14:textId="1EDCCF3B" w:rsidR="00830B58" w:rsidRDefault="00BF6ADF" w:rsidP="00D56370">
      <w:pPr>
        <w:pStyle w:val="Proposalstylenokia2023"/>
        <w:ind w:left="142"/>
      </w:pPr>
      <w:bookmarkStart w:id="56" w:name="_Toc159231879"/>
      <w:r w:rsidRPr="00623F73">
        <w:t xml:space="preserve">In Case 1 direct AI/ML positioning, </w:t>
      </w:r>
      <w:r w:rsidR="00C73D6B">
        <w:t xml:space="preserve">for </w:t>
      </w:r>
      <w:r w:rsidR="00D9638C">
        <w:t xml:space="preserve">performance </w:t>
      </w:r>
      <w:r w:rsidR="00C73D6B">
        <w:t xml:space="preserve">monitoring, </w:t>
      </w:r>
      <w:r w:rsidR="0066183E">
        <w:t>t</w:t>
      </w:r>
      <w:r w:rsidR="0004715D" w:rsidRPr="00D2556A">
        <w:t xml:space="preserve">o </w:t>
      </w:r>
      <w:r w:rsidR="007D41DC" w:rsidRPr="00D2556A">
        <w:t>reduce</w:t>
      </w:r>
      <w:r w:rsidR="0004715D" w:rsidRPr="00D2556A">
        <w:t xml:space="preserve"> the </w:t>
      </w:r>
      <w:r w:rsidR="004A6E8D">
        <w:t>signaling</w:t>
      </w:r>
      <w:r w:rsidR="0004715D">
        <w:t xml:space="preserve"> </w:t>
      </w:r>
      <w:r w:rsidR="0004715D" w:rsidRPr="00D2556A">
        <w:t xml:space="preserve">overhead of reporting </w:t>
      </w:r>
      <w:r w:rsidR="00306EE8">
        <w:t>measurements</w:t>
      </w:r>
      <w:r w:rsidR="0004715D" w:rsidRPr="00D2556A">
        <w:t xml:space="preserve"> </w:t>
      </w:r>
      <w:r w:rsidR="004D71FE" w:rsidRPr="00D2556A">
        <w:t xml:space="preserve">from </w:t>
      </w:r>
      <w:r w:rsidR="00001208" w:rsidRPr="00D2556A">
        <w:t>UE to LMF</w:t>
      </w:r>
      <w:r w:rsidR="00601DDF" w:rsidRPr="00D2556A">
        <w:t xml:space="preserve">, </w:t>
      </w:r>
      <w:r w:rsidR="00C0154E" w:rsidRPr="00D2556A">
        <w:t xml:space="preserve">UE may </w:t>
      </w:r>
      <w:r w:rsidR="000A2F88" w:rsidRPr="00D2556A">
        <w:t>use</w:t>
      </w:r>
      <w:r w:rsidR="00222DD0" w:rsidRPr="00D2556A">
        <w:t xml:space="preserve"> a reporting </w:t>
      </w:r>
      <w:r w:rsidR="005D2E6A" w:rsidRPr="002B22F2">
        <w:t>scheme</w:t>
      </w:r>
      <w:r w:rsidR="00F21F52" w:rsidRPr="00D2556A">
        <w:t xml:space="preserve"> </w:t>
      </w:r>
      <w:r w:rsidR="00353A02" w:rsidRPr="00D2556A">
        <w:t>based on</w:t>
      </w:r>
      <w:r w:rsidR="000A2F88" w:rsidRPr="00D2556A">
        <w:t xml:space="preserve"> differential</w:t>
      </w:r>
      <w:r w:rsidR="00AA1C90">
        <w:t xml:space="preserve"> quantization</w:t>
      </w:r>
      <w:r w:rsidR="00720641" w:rsidRPr="00D2556A">
        <w:t>.</w:t>
      </w:r>
      <w:bookmarkEnd w:id="56"/>
    </w:p>
    <w:p w14:paraId="677AB152" w14:textId="55E1AF5C" w:rsidR="0005051F" w:rsidRPr="00D2556A" w:rsidRDefault="0005051F" w:rsidP="00D2556A">
      <w:pPr>
        <w:pStyle w:val="Proposalstylenokia2023"/>
      </w:pPr>
      <w:bookmarkStart w:id="57" w:name="_Toc159231880"/>
      <w:r w:rsidRPr="00D2556A">
        <w:t xml:space="preserve">In case 1 direct AI/ML positioning, </w:t>
      </w:r>
      <w:r w:rsidR="00D9638C">
        <w:t xml:space="preserve">for performance monitoring, </w:t>
      </w:r>
      <w:r w:rsidRPr="00D2556A">
        <w:t>the LMF</w:t>
      </w:r>
      <w:r w:rsidR="003F776C" w:rsidRPr="00D2556A">
        <w:t xml:space="preserve"> </w:t>
      </w:r>
      <w:r w:rsidR="002451D8">
        <w:t xml:space="preserve">may </w:t>
      </w:r>
      <w:r w:rsidR="00C50750">
        <w:t>configure</w:t>
      </w:r>
      <w:r w:rsidR="003F776C" w:rsidRPr="00D2556A">
        <w:t xml:space="preserve"> UE </w:t>
      </w:r>
      <w:r w:rsidR="00C50750">
        <w:t>to</w:t>
      </w:r>
      <w:r w:rsidRPr="00D2556A">
        <w:t xml:space="preserve"> report</w:t>
      </w:r>
      <w:r w:rsidR="00047BD8">
        <w:t xml:space="preserve"> m</w:t>
      </w:r>
      <w:r w:rsidR="00A420B2">
        <w:t xml:space="preserve">easurements using </w:t>
      </w:r>
      <w:r w:rsidR="00A420B2" w:rsidRPr="0001102A">
        <w:t>differential quantization report</w:t>
      </w:r>
      <w:r w:rsidR="00C02485">
        <w:t xml:space="preserve"> </w:t>
      </w:r>
      <w:r>
        <w:t xml:space="preserve">indicating </w:t>
      </w:r>
      <w:r w:rsidRPr="00D2556A">
        <w:t xml:space="preserve">at least </w:t>
      </w:r>
      <w:r w:rsidR="003873C6">
        <w:t>the</w:t>
      </w:r>
      <w:r w:rsidRPr="00D2556A">
        <w:t xml:space="preserve"> number of RSRPP messages for carrying the measurement report.</w:t>
      </w:r>
      <w:bookmarkEnd w:id="57"/>
    </w:p>
    <w:p w14:paraId="0CB0DBBB" w14:textId="77777777" w:rsidR="00993058" w:rsidRDefault="00993058" w:rsidP="00AD2EA3">
      <w:pPr>
        <w:pStyle w:val="Proposalstylenokia2023"/>
        <w:numPr>
          <w:ilvl w:val="0"/>
          <w:numId w:val="0"/>
        </w:numPr>
        <w:ind w:left="992"/>
      </w:pPr>
    </w:p>
    <w:p w14:paraId="7650738B" w14:textId="1DB73FE1" w:rsidR="001528CA" w:rsidRDefault="00B14034">
      <w:pPr>
        <w:pStyle w:val="Heading2"/>
        <w:ind w:left="567"/>
      </w:pPr>
      <w:r>
        <w:t>Data Collection</w:t>
      </w:r>
    </w:p>
    <w:p w14:paraId="57AFBF7A" w14:textId="549A077B" w:rsidR="000F5196" w:rsidRDefault="0090437F" w:rsidP="00AC5560">
      <w:pPr>
        <w:pStyle w:val="NORMALTdocNokia"/>
        <w:rPr>
          <w:lang w:val="en-GB" w:eastAsia="en-US"/>
        </w:rPr>
      </w:pPr>
      <w:r w:rsidRPr="0090437F">
        <w:rPr>
          <w:lang w:val="en-GB" w:eastAsia="en-US"/>
        </w:rPr>
        <w:t>Regarding data collection,</w:t>
      </w:r>
      <w:r w:rsidR="005D703E">
        <w:rPr>
          <w:lang w:val="en-GB" w:eastAsia="en-US"/>
        </w:rPr>
        <w:t xml:space="preserve"> </w:t>
      </w:r>
      <w:sdt>
        <w:sdtPr>
          <w:rPr>
            <w:lang w:val="en-GB" w:eastAsia="en-US"/>
          </w:rPr>
          <w:id w:val="270675614"/>
          <w:citation/>
        </w:sdtPr>
        <w:sdtContent>
          <w:r w:rsidR="005D703E">
            <w:rPr>
              <w:lang w:val="en-GB" w:eastAsia="en-US"/>
            </w:rPr>
            <w:fldChar w:fldCharType="begin"/>
          </w:r>
          <w:r w:rsidR="005D703E">
            <w:rPr>
              <w:lang w:eastAsia="en-US"/>
            </w:rPr>
            <w:instrText xml:space="preserve"> CITATION Qua231 \l 1033 </w:instrText>
          </w:r>
          <w:r w:rsidR="005D703E">
            <w:rPr>
              <w:lang w:val="en-GB" w:eastAsia="en-US"/>
            </w:rPr>
            <w:fldChar w:fldCharType="separate"/>
          </w:r>
          <w:r w:rsidR="005D703E">
            <w:rPr>
              <w:noProof/>
              <w:lang w:eastAsia="en-US"/>
            </w:rPr>
            <w:t>[2]</w:t>
          </w:r>
          <w:r w:rsidR="005D703E">
            <w:rPr>
              <w:lang w:val="en-GB" w:eastAsia="en-US"/>
            </w:rPr>
            <w:fldChar w:fldCharType="end"/>
          </w:r>
        </w:sdtContent>
      </w:sdt>
      <w:r w:rsidR="005D703E">
        <w:rPr>
          <w:lang w:val="en-GB" w:eastAsia="en-US"/>
        </w:rPr>
        <w:t xml:space="preserve"> mention</w:t>
      </w:r>
      <w:r w:rsidR="0025538C">
        <w:rPr>
          <w:lang w:val="en-GB" w:eastAsia="en-US"/>
        </w:rPr>
        <w:t>s</w:t>
      </w:r>
      <w:r w:rsidR="005D703E">
        <w:rPr>
          <w:lang w:val="en-GB" w:eastAsia="en-US"/>
        </w:rPr>
        <w:t xml:space="preserve"> </w:t>
      </w:r>
      <w:r w:rsidRPr="0090437F">
        <w:rPr>
          <w:lang w:val="en-GB" w:eastAsia="en-US"/>
        </w:rPr>
        <w:t xml:space="preserve">some enhancements </w:t>
      </w:r>
      <w:r w:rsidR="00942620">
        <w:rPr>
          <w:lang w:val="en-GB" w:eastAsia="en-US"/>
        </w:rPr>
        <w:t>for</w:t>
      </w:r>
      <w:r w:rsidRPr="0090437F">
        <w:rPr>
          <w:lang w:val="en-GB" w:eastAsia="en-US"/>
        </w:rPr>
        <w:t xml:space="preserve"> signalling, configuration and measurement reporting for data collection, e.g., signalling aspects related to assistance information. </w:t>
      </w:r>
      <w:r w:rsidR="003952FA">
        <w:rPr>
          <w:lang w:val="en-GB" w:eastAsia="en-US"/>
        </w:rPr>
        <w:t>In this regard, w</w:t>
      </w:r>
      <w:r w:rsidRPr="0090437F">
        <w:rPr>
          <w:lang w:val="en-GB" w:eastAsia="en-US"/>
        </w:rPr>
        <w:t xml:space="preserve">e expect RAN1 to prioritise enhancements related to inference and performance monitoring. In addition, enhancements related to UE data collection </w:t>
      </w:r>
      <w:r w:rsidR="00353148">
        <w:rPr>
          <w:lang w:val="en-GB" w:eastAsia="en-US"/>
        </w:rPr>
        <w:t xml:space="preserve">specifically related to monitoring and inference </w:t>
      </w:r>
      <w:r w:rsidRPr="0090437F">
        <w:rPr>
          <w:lang w:val="en-GB" w:eastAsia="en-US"/>
        </w:rPr>
        <w:t xml:space="preserve">should be made </w:t>
      </w:r>
      <w:r w:rsidR="00A7787F" w:rsidRPr="0090437F">
        <w:rPr>
          <w:lang w:val="en-GB" w:eastAsia="en-US"/>
        </w:rPr>
        <w:t>considering</w:t>
      </w:r>
      <w:r w:rsidRPr="0090437F">
        <w:rPr>
          <w:lang w:val="en-GB" w:eastAsia="en-US"/>
        </w:rPr>
        <w:t xml:space="preserve"> the legacy </w:t>
      </w:r>
      <w:r>
        <w:rPr>
          <w:lang w:val="en-GB" w:eastAsia="en-US"/>
        </w:rPr>
        <w:t>positioning</w:t>
      </w:r>
      <w:r w:rsidRPr="0090437F">
        <w:rPr>
          <w:lang w:val="en-GB" w:eastAsia="en-US"/>
        </w:rPr>
        <w:t xml:space="preserve"> measurement and reporting frameworks. </w:t>
      </w:r>
      <w:r w:rsidRPr="00D90607">
        <w:rPr>
          <w:lang w:val="en-GB" w:eastAsia="en-US"/>
        </w:rPr>
        <w:t>Considerations on signalling aspects related to assistance information can also be made when discussing the different ways of dealing with additional conditions presented in Section 3.4</w:t>
      </w:r>
      <w:r w:rsidR="000F5196">
        <w:rPr>
          <w:lang w:val="en-GB" w:eastAsia="en-US"/>
        </w:rPr>
        <w:t xml:space="preserve">. </w:t>
      </w:r>
      <w:r w:rsidR="008507D7">
        <w:rPr>
          <w:lang w:val="en-GB" w:eastAsia="en-US"/>
        </w:rPr>
        <w:t xml:space="preserve">Data collection for training purposes must be </w:t>
      </w:r>
      <w:r w:rsidR="00B42404">
        <w:rPr>
          <w:lang w:val="en-GB" w:eastAsia="en-US"/>
        </w:rPr>
        <w:t xml:space="preserve">limited to discussions on </w:t>
      </w:r>
      <w:r w:rsidR="009D3D20">
        <w:rPr>
          <w:lang w:val="en-GB" w:eastAsia="en-US"/>
        </w:rPr>
        <w:t xml:space="preserve">the </w:t>
      </w:r>
      <w:r w:rsidR="00B42404">
        <w:rPr>
          <w:lang w:val="en-GB" w:eastAsia="en-US"/>
        </w:rPr>
        <w:t>content data</w:t>
      </w:r>
      <w:r w:rsidR="009D3D20">
        <w:rPr>
          <w:lang w:val="en-GB" w:eastAsia="en-US"/>
        </w:rPr>
        <w:t>.</w:t>
      </w:r>
    </w:p>
    <w:p w14:paraId="79175887" w14:textId="77777777" w:rsidR="009D3D20" w:rsidRDefault="009D3D20" w:rsidP="00AC5560">
      <w:pPr>
        <w:pStyle w:val="NORMALTdocNokia"/>
        <w:rPr>
          <w:lang w:val="en-GB" w:eastAsia="en-US"/>
        </w:rPr>
      </w:pPr>
    </w:p>
    <w:p w14:paraId="5A737E03" w14:textId="403B5765" w:rsidR="009D3D20" w:rsidRDefault="006213AE" w:rsidP="003353A7">
      <w:pPr>
        <w:pStyle w:val="Proposalstylenokia2023"/>
        <w:rPr>
          <w:lang w:val="en-GB"/>
        </w:rPr>
      </w:pPr>
      <w:bookmarkStart w:id="58" w:name="_Toc159231881"/>
      <w:r>
        <w:rPr>
          <w:lang w:val="en-GB"/>
        </w:rPr>
        <w:t xml:space="preserve">For Case 1 direct AI/ML positioning, </w:t>
      </w:r>
      <w:r w:rsidR="009D3D20">
        <w:rPr>
          <w:lang w:val="en-GB"/>
        </w:rPr>
        <w:t>RAN1</w:t>
      </w:r>
      <w:r w:rsidR="00CD02BD">
        <w:rPr>
          <w:lang w:val="en-GB"/>
        </w:rPr>
        <w:t xml:space="preserve"> to consider </w:t>
      </w:r>
      <w:r w:rsidR="00DC39FE">
        <w:rPr>
          <w:lang w:val="en-GB"/>
        </w:rPr>
        <w:t>enhancements</w:t>
      </w:r>
      <w:r w:rsidR="000F4F79">
        <w:rPr>
          <w:lang w:val="en-GB"/>
        </w:rPr>
        <w:t xml:space="preserve"> and</w:t>
      </w:r>
      <w:r w:rsidR="000517A6">
        <w:rPr>
          <w:lang w:val="en-GB"/>
        </w:rPr>
        <w:t xml:space="preserve"> assistance information </w:t>
      </w:r>
      <w:r w:rsidR="0052476F">
        <w:rPr>
          <w:lang w:val="en-GB"/>
        </w:rPr>
        <w:t>on data collection for monitoring purposes and inference</w:t>
      </w:r>
      <w:r w:rsidR="003353A7">
        <w:rPr>
          <w:lang w:val="en-GB"/>
        </w:rPr>
        <w:t xml:space="preserve"> in the normative work.</w:t>
      </w:r>
      <w:bookmarkEnd w:id="58"/>
      <w:r w:rsidR="000517A6">
        <w:rPr>
          <w:lang w:val="en-GB"/>
        </w:rPr>
        <w:t xml:space="preserve"> </w:t>
      </w:r>
    </w:p>
    <w:p w14:paraId="42666F80" w14:textId="1CFD9088" w:rsidR="006213AE" w:rsidRDefault="006213AE" w:rsidP="003353A7">
      <w:pPr>
        <w:pStyle w:val="Proposalstylenokia2023"/>
        <w:rPr>
          <w:lang w:val="en-GB"/>
        </w:rPr>
      </w:pPr>
      <w:bookmarkStart w:id="59" w:name="_Toc159231882"/>
      <w:r>
        <w:rPr>
          <w:lang w:val="en-GB"/>
        </w:rPr>
        <w:t>For Case 1 direct AI/ML positioning, RAN1 must limit</w:t>
      </w:r>
      <w:r w:rsidR="008748D7">
        <w:rPr>
          <w:lang w:val="en-GB"/>
        </w:rPr>
        <w:t xml:space="preserve"> the discussion on content data for training data collection</w:t>
      </w:r>
      <w:r w:rsidR="00952A7E">
        <w:rPr>
          <w:lang w:val="en-GB"/>
        </w:rPr>
        <w:t xml:space="preserve"> purposes in the normative work</w:t>
      </w:r>
      <w:r w:rsidR="008748D7">
        <w:rPr>
          <w:lang w:val="en-GB"/>
        </w:rPr>
        <w:t>.</w:t>
      </w:r>
      <w:bookmarkEnd w:id="59"/>
    </w:p>
    <w:p w14:paraId="5A2F2205" w14:textId="77777777" w:rsidR="00D6308C" w:rsidRDefault="00D6308C" w:rsidP="000F5196">
      <w:pPr>
        <w:jc w:val="both"/>
        <w:rPr>
          <w:lang w:val="en-GB" w:eastAsia="en-US"/>
        </w:rPr>
      </w:pPr>
    </w:p>
    <w:p w14:paraId="14F93DA3" w14:textId="44CE8ADC" w:rsidR="0081367D" w:rsidRDefault="003F563B" w:rsidP="00190FB0">
      <w:pPr>
        <w:pStyle w:val="NORMALTdocNokia"/>
        <w:rPr>
          <w:lang w:val="en-GB" w:eastAsia="en-US"/>
        </w:rPr>
      </w:pPr>
      <w:r>
        <w:rPr>
          <w:lang w:val="en-GB" w:eastAsia="en-US"/>
        </w:rPr>
        <w:t>Further details on the</w:t>
      </w:r>
      <w:r w:rsidR="00402B83" w:rsidRPr="00190FB0">
        <w:rPr>
          <w:lang w:val="en-GB" w:eastAsia="en-US"/>
        </w:rPr>
        <w:t xml:space="preserve"> necessary data content for training</w:t>
      </w:r>
      <w:r w:rsidR="00094050" w:rsidRPr="00190FB0">
        <w:rPr>
          <w:lang w:val="en-GB" w:eastAsia="en-US"/>
        </w:rPr>
        <w:t xml:space="preserve">, </w:t>
      </w:r>
      <w:r w:rsidR="0065097C">
        <w:rPr>
          <w:lang w:val="en-GB" w:eastAsia="en-US"/>
        </w:rPr>
        <w:t>data</w:t>
      </w:r>
      <w:r w:rsidR="00094050" w:rsidRPr="00190FB0">
        <w:rPr>
          <w:lang w:val="en-GB" w:eastAsia="en-US"/>
        </w:rPr>
        <w:t xml:space="preserve"> ground truth generation, </w:t>
      </w:r>
      <w:r w:rsidR="0065097C">
        <w:rPr>
          <w:lang w:val="en-GB" w:eastAsia="en-US"/>
        </w:rPr>
        <w:t xml:space="preserve">and </w:t>
      </w:r>
      <w:proofErr w:type="spellStart"/>
      <w:r w:rsidR="00877A88" w:rsidRPr="00190FB0">
        <w:rPr>
          <w:lang w:val="en-GB" w:eastAsia="en-US"/>
        </w:rPr>
        <w:t>signaling</w:t>
      </w:r>
      <w:proofErr w:type="spellEnd"/>
      <w:r w:rsidR="00877A88" w:rsidRPr="00190FB0">
        <w:rPr>
          <w:lang w:val="en-GB" w:eastAsia="en-US"/>
        </w:rPr>
        <w:t xml:space="preserve"> and procedures related to ground truth generation </w:t>
      </w:r>
      <w:r w:rsidR="00085691">
        <w:rPr>
          <w:lang w:val="en-GB" w:eastAsia="en-US"/>
        </w:rPr>
        <w:t>are discussed in the following subsections</w:t>
      </w:r>
      <w:r w:rsidR="00190FB0" w:rsidRPr="00190FB0">
        <w:rPr>
          <w:lang w:val="en-GB" w:eastAsia="en-US"/>
        </w:rPr>
        <w:t>.</w:t>
      </w:r>
    </w:p>
    <w:p w14:paraId="6D6962E1" w14:textId="77777777" w:rsidR="001F7D1D" w:rsidRPr="00190FB0" w:rsidRDefault="001F7D1D" w:rsidP="00190FB0">
      <w:pPr>
        <w:pStyle w:val="NORMALTdocNokia"/>
        <w:rPr>
          <w:lang w:val="da-DK"/>
        </w:rPr>
      </w:pPr>
    </w:p>
    <w:p w14:paraId="769C90A0" w14:textId="2A15C45A" w:rsidR="0081367D" w:rsidRPr="00AD2EA3" w:rsidRDefault="0081367D" w:rsidP="00050B65">
      <w:pPr>
        <w:pStyle w:val="Heading3"/>
        <w:ind w:left="851"/>
      </w:pPr>
      <w:r w:rsidRPr="00AD2EA3">
        <w:t xml:space="preserve">Necessary data for </w:t>
      </w:r>
      <w:r w:rsidR="0068214E">
        <w:t>training</w:t>
      </w:r>
    </w:p>
    <w:p w14:paraId="57E858FC" w14:textId="77777777" w:rsidR="0030016A" w:rsidRDefault="0030016A" w:rsidP="70E00F14">
      <w:pPr>
        <w:rPr>
          <w:b/>
          <w:bCs/>
          <w:lang w:val="en-GB" w:eastAsia="en-US"/>
        </w:rPr>
      </w:pPr>
    </w:p>
    <w:p w14:paraId="0EA46450" w14:textId="10F84A79" w:rsidR="00C8479B" w:rsidRDefault="00680F89" w:rsidP="00092E89">
      <w:pPr>
        <w:pStyle w:val="NORMALTdocNokia"/>
        <w:rPr>
          <w:lang w:val="en-GB" w:eastAsia="en-US"/>
        </w:rPr>
      </w:pPr>
      <w:r>
        <w:rPr>
          <w:lang w:val="en-GB" w:eastAsia="en-US"/>
        </w:rPr>
        <w:t xml:space="preserve">As the training is </w:t>
      </w:r>
      <w:r w:rsidR="2A9DF46F" w:rsidRPr="07BF01C9">
        <w:rPr>
          <w:lang w:val="en-GB" w:eastAsia="en-US"/>
        </w:rPr>
        <w:t>assumed to be</w:t>
      </w:r>
      <w:r>
        <w:rPr>
          <w:lang w:val="en-GB" w:eastAsia="en-US"/>
        </w:rPr>
        <w:t xml:space="preserve"> done offline, for data collection purposes</w:t>
      </w:r>
      <w:r w:rsidR="326BCA1A" w:rsidRPr="5349EF7E">
        <w:rPr>
          <w:lang w:val="en-GB" w:eastAsia="en-US"/>
        </w:rPr>
        <w:t>,</w:t>
      </w:r>
      <w:r>
        <w:rPr>
          <w:lang w:val="en-GB" w:eastAsia="en-US"/>
        </w:rPr>
        <w:t xml:space="preserve"> RAN1 is limited to discuss aspects related to the content of the dataset. </w:t>
      </w:r>
      <w:r w:rsidR="00C8479B">
        <w:rPr>
          <w:lang w:val="en-GB" w:eastAsia="en-US"/>
        </w:rPr>
        <w:t>For training (supervised) AI/ML models, at least the model inference input and ground truth</w:t>
      </w:r>
      <w:r w:rsidR="001A6871">
        <w:rPr>
          <w:lang w:val="en-GB" w:eastAsia="en-US"/>
        </w:rPr>
        <w:t xml:space="preserve"> label</w:t>
      </w:r>
      <w:r w:rsidR="00C8479B">
        <w:rPr>
          <w:lang w:val="en-GB" w:eastAsia="en-US"/>
        </w:rPr>
        <w:t>s</w:t>
      </w:r>
      <w:r w:rsidR="001A6871">
        <w:rPr>
          <w:lang w:val="en-GB" w:eastAsia="en-US"/>
        </w:rPr>
        <w:t xml:space="preserve"> (or their approximation)</w:t>
      </w:r>
      <w:r w:rsidR="00C8479B">
        <w:rPr>
          <w:lang w:val="en-GB" w:eastAsia="en-US"/>
        </w:rPr>
        <w:t xml:space="preserve"> associated with model inference output are necessary. </w:t>
      </w:r>
      <w:r w:rsidR="00C8479B" w:rsidRPr="00AD2EA3">
        <w:rPr>
          <w:lang w:val="en-GB" w:eastAsia="en-US"/>
        </w:rPr>
        <w:t xml:space="preserve">In </w:t>
      </w:r>
      <w:r w:rsidR="00C8479B">
        <w:rPr>
          <w:lang w:val="en-GB" w:eastAsia="en-US"/>
        </w:rPr>
        <w:t xml:space="preserve">the </w:t>
      </w:r>
      <w:r w:rsidR="00C8479B" w:rsidRPr="00AD2EA3">
        <w:rPr>
          <w:lang w:val="en-GB" w:eastAsia="en-US"/>
        </w:rPr>
        <w:t>previous sections, we have identified th</w:t>
      </w:r>
      <w:r w:rsidR="00C8479B">
        <w:rPr>
          <w:lang w:val="en-GB" w:eastAsia="en-US"/>
        </w:rPr>
        <w:t>at in Case 1</w:t>
      </w:r>
      <w:r w:rsidR="00D7787B">
        <w:rPr>
          <w:lang w:val="en-GB" w:eastAsia="en-US"/>
        </w:rPr>
        <w:t xml:space="preserve"> with direct AI/ML positioning</w:t>
      </w:r>
      <w:r w:rsidR="00C8479B">
        <w:rPr>
          <w:lang w:val="en-GB" w:eastAsia="en-US"/>
        </w:rPr>
        <w:t>, the</w:t>
      </w:r>
      <w:r w:rsidR="00C8479B" w:rsidRPr="00AD2EA3">
        <w:rPr>
          <w:lang w:val="en-GB" w:eastAsia="en-US"/>
        </w:rPr>
        <w:t xml:space="preserve"> model inference input </w:t>
      </w:r>
      <w:r w:rsidR="00C8479B">
        <w:rPr>
          <w:lang w:val="en-GB" w:eastAsia="en-US"/>
        </w:rPr>
        <w:t xml:space="preserve">can be </w:t>
      </w:r>
      <w:r w:rsidR="004A4263">
        <w:rPr>
          <w:lang w:val="en-GB" w:eastAsia="en-US"/>
        </w:rPr>
        <w:t>DL RSRPP measurements</w:t>
      </w:r>
      <w:r w:rsidR="00D5148E">
        <w:rPr>
          <w:lang w:val="en-GB" w:eastAsia="en-US"/>
        </w:rPr>
        <w:t>, which is generated</w:t>
      </w:r>
      <w:r w:rsidR="004A4263">
        <w:rPr>
          <w:lang w:val="en-GB" w:eastAsia="en-US"/>
        </w:rPr>
        <w:t xml:space="preserve"> using DL PRS, with any necessary inclusion of additional number of paths</w:t>
      </w:r>
      <w:r w:rsidR="007D62A2">
        <w:rPr>
          <w:lang w:val="en-GB" w:eastAsia="en-US"/>
        </w:rPr>
        <w:t>, w</w:t>
      </w:r>
      <w:r w:rsidR="00D5148E">
        <w:rPr>
          <w:lang w:val="en-GB" w:eastAsia="en-US"/>
        </w:rPr>
        <w:t>hereas</w:t>
      </w:r>
      <w:r w:rsidR="001A6871">
        <w:rPr>
          <w:lang w:val="en-GB" w:eastAsia="en-US"/>
        </w:rPr>
        <w:t xml:space="preserve"> the ground truth </w:t>
      </w:r>
      <w:r w:rsidR="00CD727A">
        <w:rPr>
          <w:lang w:val="en-GB" w:eastAsia="en-US"/>
        </w:rPr>
        <w:t>labels</w:t>
      </w:r>
      <w:r w:rsidR="001A6871">
        <w:rPr>
          <w:lang w:val="en-GB" w:eastAsia="en-US"/>
        </w:rPr>
        <w:t xml:space="preserve"> associated with model inference output </w:t>
      </w:r>
      <w:r w:rsidR="00CD727A">
        <w:rPr>
          <w:lang w:val="en-GB" w:eastAsia="en-US"/>
        </w:rPr>
        <w:t>consist of</w:t>
      </w:r>
      <w:r w:rsidR="001A6871">
        <w:rPr>
          <w:lang w:val="en-GB" w:eastAsia="en-US"/>
        </w:rPr>
        <w:t xml:space="preserve"> </w:t>
      </w:r>
      <w:r w:rsidR="00542A8A">
        <w:rPr>
          <w:lang w:val="en-GB" w:eastAsia="en-US"/>
        </w:rPr>
        <w:t>UE location coordinates.</w:t>
      </w:r>
    </w:p>
    <w:p w14:paraId="58792AE6" w14:textId="77777777" w:rsidR="00C8479B" w:rsidRDefault="00C8479B" w:rsidP="70E00F14">
      <w:pPr>
        <w:rPr>
          <w:lang w:val="en-GB" w:eastAsia="en-US"/>
        </w:rPr>
      </w:pPr>
    </w:p>
    <w:p w14:paraId="17DAEE15" w14:textId="68A60239" w:rsidR="004525F4" w:rsidRPr="004525F4" w:rsidRDefault="004525F4" w:rsidP="00AD2EA3">
      <w:pPr>
        <w:pStyle w:val="Proposalstylenokia2023"/>
      </w:pPr>
      <w:bookmarkStart w:id="60" w:name="_Toc159231883"/>
      <w:r w:rsidRPr="004525F4">
        <w:t>For Case 1</w:t>
      </w:r>
      <w:r w:rsidR="00F72104">
        <w:t xml:space="preserve"> direct AI/ML positioning</w:t>
      </w:r>
      <w:r w:rsidRPr="004525F4">
        <w:t>, necessary data for training AI/ML models at least consists of:</w:t>
      </w:r>
      <w:bookmarkEnd w:id="60"/>
      <w:r w:rsidRPr="004525F4">
        <w:t xml:space="preserve"> </w:t>
      </w:r>
    </w:p>
    <w:p w14:paraId="014C8874" w14:textId="0B48FB83" w:rsidR="00FB3263" w:rsidRDefault="004525F4" w:rsidP="00AD2EA3">
      <w:pPr>
        <w:pStyle w:val="Proposalstylenokia2023"/>
        <w:numPr>
          <w:ilvl w:val="0"/>
          <w:numId w:val="0"/>
        </w:numPr>
        <w:ind w:left="992"/>
      </w:pPr>
      <w:bookmarkStart w:id="61" w:name="_Toc159231884"/>
      <w:proofErr w:type="spellStart"/>
      <w:r w:rsidRPr="004525F4">
        <w:t>i</w:t>
      </w:r>
      <w:proofErr w:type="spellEnd"/>
      <w:r w:rsidRPr="004525F4">
        <w:t>) measurements corresponding to model inference input, i.e., DL RSRPP measurements</w:t>
      </w:r>
      <w:r w:rsidR="00FB3263">
        <w:br/>
      </w:r>
      <w:r w:rsidRPr="004525F4">
        <w:t>ii) ground truth (or its approximation) associated with model inference output, i.e., UE location coordinates.</w:t>
      </w:r>
      <w:bookmarkEnd w:id="61"/>
    </w:p>
    <w:p w14:paraId="770228CE" w14:textId="77777777" w:rsidR="0068214E" w:rsidRDefault="0068214E" w:rsidP="70E00F14">
      <w:pPr>
        <w:rPr>
          <w:b/>
          <w:lang w:eastAsia="en-US"/>
        </w:rPr>
      </w:pPr>
    </w:p>
    <w:p w14:paraId="651DF629" w14:textId="4872DE43" w:rsidR="003806CF" w:rsidRDefault="6B84BEEC" w:rsidP="000E6BB8">
      <w:pPr>
        <w:pStyle w:val="NORMALTdocNokia"/>
        <w:rPr>
          <w:lang w:val="en-GB" w:eastAsia="en-US"/>
        </w:rPr>
      </w:pPr>
      <w:r w:rsidRPr="14767B9C">
        <w:rPr>
          <w:lang w:val="en-GB" w:eastAsia="en-US"/>
        </w:rPr>
        <w:t>With respect</w:t>
      </w:r>
      <w:r w:rsidR="11016BCF" w:rsidRPr="67D911E9">
        <w:rPr>
          <w:lang w:val="en-GB" w:eastAsia="en-US"/>
        </w:rPr>
        <w:t xml:space="preserve"> </w:t>
      </w:r>
      <w:r w:rsidR="000E6BB8">
        <w:rPr>
          <w:lang w:val="en-GB" w:eastAsia="en-US"/>
        </w:rPr>
        <w:t>to</w:t>
      </w:r>
      <w:r w:rsidR="003806CF">
        <w:rPr>
          <w:lang w:val="en-GB" w:eastAsia="en-US"/>
        </w:rPr>
        <w:t xml:space="preserve"> quality indicators to improve the model training</w:t>
      </w:r>
      <w:r w:rsidR="176F5FD2" w:rsidRPr="14767B9C">
        <w:rPr>
          <w:lang w:val="en-GB" w:eastAsia="en-US"/>
        </w:rPr>
        <w:t>,</w:t>
      </w:r>
      <w:r w:rsidR="00B138A4">
        <w:rPr>
          <w:lang w:val="en-GB" w:eastAsia="en-US"/>
        </w:rPr>
        <w:t xml:space="preserve"> in Section 6.4.2.1 of the TR</w:t>
      </w:r>
      <w:r w:rsidR="003806CF">
        <w:rPr>
          <w:lang w:val="en-GB" w:eastAsia="en-US"/>
        </w:rPr>
        <w:t xml:space="preserve"> </w:t>
      </w:r>
      <w:sdt>
        <w:sdtPr>
          <w:rPr>
            <w:lang w:val="en-GB" w:eastAsia="en-US"/>
          </w:rPr>
          <w:id w:val="1143773165"/>
          <w:citation/>
        </w:sdtPr>
        <w:sdtContent>
          <w:r w:rsidR="000E6BB8">
            <w:rPr>
              <w:lang w:val="en-GB" w:eastAsia="en-US"/>
            </w:rPr>
            <w:fldChar w:fldCharType="begin"/>
          </w:r>
          <w:r w:rsidR="000E6BB8">
            <w:rPr>
              <w:lang w:eastAsia="en-US"/>
            </w:rPr>
            <w:instrText xml:space="preserve"> CITATION Qua231 \l 1033 </w:instrText>
          </w:r>
          <w:r w:rsidR="000E6BB8">
            <w:rPr>
              <w:lang w:val="en-GB" w:eastAsia="en-US"/>
            </w:rPr>
            <w:fldChar w:fldCharType="separate"/>
          </w:r>
          <w:r w:rsidR="000E6BB8">
            <w:rPr>
              <w:noProof/>
              <w:lang w:eastAsia="en-US"/>
            </w:rPr>
            <w:t>[2]</w:t>
          </w:r>
          <w:r w:rsidR="000E6BB8">
            <w:rPr>
              <w:lang w:val="en-GB" w:eastAsia="en-US"/>
            </w:rPr>
            <w:fldChar w:fldCharType="end"/>
          </w:r>
        </w:sdtContent>
      </w:sdt>
      <w:r w:rsidR="004E7ABF">
        <w:rPr>
          <w:lang w:val="en-GB" w:eastAsia="en-US"/>
        </w:rPr>
        <w:t xml:space="preserve"> the following observation is mentioned</w:t>
      </w:r>
      <w:r w:rsidR="003806CF">
        <w:rPr>
          <w:lang w:val="en-GB" w:eastAsia="en-US"/>
        </w:rPr>
        <w:t xml:space="preserve">: </w:t>
      </w:r>
    </w:p>
    <w:p w14:paraId="4979814C" w14:textId="77777777" w:rsidR="003806CF" w:rsidRPr="003915CA" w:rsidRDefault="003806CF" w:rsidP="003915CA">
      <w:pPr>
        <w:pStyle w:val="NORMALTdocNokia"/>
        <w:rPr>
          <w:sz w:val="20"/>
          <w:lang w:val="en-GB" w:eastAsia="en-US"/>
        </w:rPr>
      </w:pPr>
    </w:p>
    <w:tbl>
      <w:tblPr>
        <w:tblStyle w:val="TableGrid"/>
        <w:tblW w:w="0" w:type="auto"/>
        <w:tblLook w:val="04A0" w:firstRow="1" w:lastRow="0" w:firstColumn="1" w:lastColumn="0" w:noHBand="0" w:noVBand="1"/>
      </w:tblPr>
      <w:tblGrid>
        <w:gridCol w:w="9629"/>
      </w:tblGrid>
      <w:tr w:rsidR="003806CF" w:rsidRPr="003915CA" w14:paraId="7C0EC3FF" w14:textId="77777777">
        <w:tc>
          <w:tcPr>
            <w:tcW w:w="9629" w:type="dxa"/>
          </w:tcPr>
          <w:p w14:paraId="55622ADB" w14:textId="77777777" w:rsidR="003806CF" w:rsidRPr="003915CA" w:rsidRDefault="003806CF" w:rsidP="003915CA">
            <w:pPr>
              <w:pStyle w:val="NORMALTdocNokia"/>
              <w:jc w:val="center"/>
              <w:rPr>
                <w:rFonts w:eastAsia="Malgun Gothic"/>
                <w:bCs/>
                <w:i/>
                <w:iCs/>
                <w:sz w:val="20"/>
                <w:lang w:eastAsia="en-GB"/>
              </w:rPr>
            </w:pPr>
            <w:r w:rsidRPr="003915CA">
              <w:rPr>
                <w:rFonts w:eastAsia="Malgun Gothic"/>
                <w:bCs/>
                <w:i/>
                <w:iCs/>
                <w:sz w:val="20"/>
                <w:lang w:eastAsia="en-GB"/>
              </w:rPr>
              <w:t>… text omitted ...</w:t>
            </w:r>
          </w:p>
          <w:p w14:paraId="32130321" w14:textId="77777777" w:rsidR="003806CF" w:rsidRPr="003915CA" w:rsidRDefault="003806CF" w:rsidP="003915CA">
            <w:pPr>
              <w:pStyle w:val="NORMALTdocNokia"/>
              <w:rPr>
                <w:color w:val="000000"/>
                <w:sz w:val="20"/>
              </w:rPr>
            </w:pPr>
          </w:p>
          <w:p w14:paraId="1E6BCE39" w14:textId="77777777" w:rsidR="003806CF" w:rsidRPr="003915CA" w:rsidRDefault="003806CF" w:rsidP="003915CA">
            <w:pPr>
              <w:pStyle w:val="NORMALTdocNokia"/>
              <w:rPr>
                <w:color w:val="000000"/>
                <w:sz w:val="20"/>
              </w:rPr>
            </w:pPr>
            <w:r w:rsidRPr="003915CA">
              <w:rPr>
                <w:color w:val="000000"/>
                <w:sz w:val="20"/>
              </w:rPr>
              <w:t>For AI/ML based positioning, the positioning accuracy is affected by the training dataset size for a given UE distribution area (or equivalently, sample density in #samples/m</w:t>
            </w:r>
            <w:r w:rsidRPr="003915CA">
              <w:rPr>
                <w:color w:val="000000"/>
                <w:sz w:val="20"/>
                <w:vertAlign w:val="superscript"/>
              </w:rPr>
              <w:t>2</w:t>
            </w:r>
            <w:r w:rsidRPr="003915CA">
              <w:rPr>
                <w:color w:val="000000"/>
                <w:sz w:val="20"/>
              </w:rPr>
              <w:t xml:space="preserve">), when the UE is distributed uniformly in training data collection. </w:t>
            </w:r>
          </w:p>
          <w:p w14:paraId="28D33441" w14:textId="4C19BDDB" w:rsidR="003806CF" w:rsidRPr="003915CA" w:rsidRDefault="003806CF" w:rsidP="003915CA">
            <w:pPr>
              <w:pStyle w:val="NORMALTdocNokia"/>
              <w:rPr>
                <w:sz w:val="20"/>
              </w:rPr>
            </w:pPr>
            <w:r w:rsidRPr="003915CA">
              <w:rPr>
                <w:sz w:val="20"/>
              </w:rPr>
              <w:t>There exists a tradeoff between the training dataset size and the achievable positioning accuracy. The larger the training dataset size (i.e., higher sample density), the smaller the positioning error (in meters), until a saturation point is reached where additional training data does not bring further improvement to the positioning accuracy.</w:t>
            </w:r>
          </w:p>
          <w:p w14:paraId="49886965" w14:textId="77777777" w:rsidR="003806CF" w:rsidRPr="003915CA" w:rsidRDefault="003806CF" w:rsidP="003915CA">
            <w:pPr>
              <w:pStyle w:val="NORMALTdocNokia"/>
              <w:rPr>
                <w:sz w:val="20"/>
              </w:rPr>
            </w:pPr>
          </w:p>
          <w:p w14:paraId="114021FC" w14:textId="77777777" w:rsidR="003806CF" w:rsidRPr="003915CA" w:rsidRDefault="003806CF" w:rsidP="003915CA">
            <w:pPr>
              <w:pStyle w:val="NORMALTdocNokia"/>
              <w:jc w:val="center"/>
              <w:rPr>
                <w:rFonts w:eastAsia="Malgun Gothic"/>
                <w:bCs/>
                <w:i/>
                <w:iCs/>
                <w:sz w:val="20"/>
                <w:lang w:eastAsia="en-GB"/>
              </w:rPr>
            </w:pPr>
            <w:r w:rsidRPr="003915CA">
              <w:rPr>
                <w:rFonts w:eastAsia="Malgun Gothic"/>
                <w:bCs/>
                <w:i/>
                <w:iCs/>
                <w:sz w:val="20"/>
                <w:lang w:eastAsia="en-GB"/>
              </w:rPr>
              <w:t>… text omitted ...</w:t>
            </w:r>
          </w:p>
          <w:p w14:paraId="64646F4D" w14:textId="77777777" w:rsidR="003806CF" w:rsidRPr="003915CA" w:rsidRDefault="003806CF" w:rsidP="003915CA">
            <w:pPr>
              <w:pStyle w:val="NORMALTdocNokia"/>
              <w:rPr>
                <w:sz w:val="20"/>
              </w:rPr>
            </w:pPr>
          </w:p>
        </w:tc>
      </w:tr>
    </w:tbl>
    <w:p w14:paraId="5D820479" w14:textId="77777777" w:rsidR="003806CF" w:rsidRDefault="003806CF" w:rsidP="003806CF">
      <w:pPr>
        <w:jc w:val="both"/>
        <w:rPr>
          <w:lang w:val="en-GB" w:eastAsia="en-US"/>
        </w:rPr>
      </w:pPr>
    </w:p>
    <w:p w14:paraId="5FF27317" w14:textId="32FDD1A9" w:rsidR="003806CF" w:rsidRDefault="003806CF" w:rsidP="003915CA">
      <w:pPr>
        <w:pStyle w:val="NORMALTdocNokia"/>
        <w:rPr>
          <w:lang w:val="en-GB" w:eastAsia="en-US"/>
        </w:rPr>
      </w:pPr>
      <w:r>
        <w:rPr>
          <w:lang w:val="en-GB" w:eastAsia="en-US"/>
        </w:rPr>
        <w:t xml:space="preserve">Based on this observation, there are two clear aspects that </w:t>
      </w:r>
      <w:r w:rsidR="00AD7CFE">
        <w:rPr>
          <w:lang w:val="en-GB" w:eastAsia="en-US"/>
        </w:rPr>
        <w:t>impact on</w:t>
      </w:r>
      <w:r>
        <w:rPr>
          <w:lang w:val="en-GB" w:eastAsia="en-US"/>
        </w:rPr>
        <w:t xml:space="preserve"> the positioning accuracy</w:t>
      </w:r>
      <w:r w:rsidR="005C1F1F">
        <w:rPr>
          <w:lang w:val="en-GB" w:eastAsia="en-US"/>
        </w:rPr>
        <w:t xml:space="preserve">, one is the </w:t>
      </w:r>
      <w:r w:rsidR="00410684">
        <w:rPr>
          <w:lang w:val="en-GB" w:eastAsia="en-US"/>
        </w:rPr>
        <w:t xml:space="preserve">dataset </w:t>
      </w:r>
      <w:r w:rsidR="00F272C4">
        <w:rPr>
          <w:lang w:val="en-GB" w:eastAsia="en-US"/>
        </w:rPr>
        <w:t>density,</w:t>
      </w:r>
      <w:r w:rsidR="00410684">
        <w:rPr>
          <w:lang w:val="en-GB" w:eastAsia="en-US"/>
        </w:rPr>
        <w:t xml:space="preserve"> and the other is based on the UEs </w:t>
      </w:r>
      <w:r w:rsidR="00152A5C">
        <w:rPr>
          <w:lang w:val="en-GB" w:eastAsia="en-US"/>
        </w:rPr>
        <w:t>ground truth</w:t>
      </w:r>
      <w:r w:rsidR="00410684">
        <w:rPr>
          <w:lang w:val="en-GB" w:eastAsia="en-US"/>
        </w:rPr>
        <w:t>/labels distribution</w:t>
      </w:r>
      <w:r>
        <w:rPr>
          <w:lang w:val="en-GB" w:eastAsia="en-US"/>
        </w:rPr>
        <w:t xml:space="preserve"> </w:t>
      </w:r>
      <w:r w:rsidR="00152A5C">
        <w:rPr>
          <w:lang w:val="en-GB" w:eastAsia="en-US"/>
        </w:rPr>
        <w:t>following</w:t>
      </w:r>
      <w:r>
        <w:rPr>
          <w:lang w:val="en-GB" w:eastAsia="en-US"/>
        </w:rPr>
        <w:t xml:space="preserve"> a uniform distribution. </w:t>
      </w:r>
      <w:r w:rsidR="00535E9F">
        <w:rPr>
          <w:lang w:val="en-GB" w:eastAsia="en-US"/>
        </w:rPr>
        <w:t>These dataset</w:t>
      </w:r>
      <w:r>
        <w:rPr>
          <w:lang w:val="en-GB" w:eastAsia="en-US"/>
        </w:rPr>
        <w:t xml:space="preserve"> quality indicators for training</w:t>
      </w:r>
      <w:r w:rsidR="000E4B16">
        <w:rPr>
          <w:lang w:val="en-GB" w:eastAsia="en-US"/>
        </w:rPr>
        <w:t xml:space="preserve"> purposes</w:t>
      </w:r>
      <w:r>
        <w:rPr>
          <w:lang w:val="en-GB" w:eastAsia="en-US"/>
        </w:rPr>
        <w:t xml:space="preserve"> may be </w:t>
      </w:r>
      <w:r w:rsidR="00BB5555">
        <w:rPr>
          <w:lang w:val="en-GB" w:eastAsia="en-US"/>
        </w:rPr>
        <w:t>considered in the normative work, in this regard, t</w:t>
      </w:r>
      <w:r>
        <w:rPr>
          <w:lang w:val="en-GB" w:eastAsia="en-US"/>
        </w:rPr>
        <w:t>he dataset size</w:t>
      </w:r>
      <w:r w:rsidR="00BB5555">
        <w:rPr>
          <w:lang w:val="en-GB" w:eastAsia="en-US"/>
        </w:rPr>
        <w:t xml:space="preserve"> may be</w:t>
      </w:r>
      <w:r>
        <w:rPr>
          <w:lang w:val="en-GB" w:eastAsia="en-US"/>
        </w:rPr>
        <w:t xml:space="preserve"> quantified </w:t>
      </w:r>
      <w:r w:rsidR="00C45ECE">
        <w:rPr>
          <w:lang w:val="en-GB" w:eastAsia="en-US"/>
        </w:rPr>
        <w:t>with</w:t>
      </w:r>
      <w:r>
        <w:rPr>
          <w:lang w:val="en-GB" w:eastAsia="en-US"/>
        </w:rPr>
        <w:t xml:space="preserve"> the sample density in #samples/</w:t>
      </w:r>
      <w:r w:rsidRPr="26D6A453">
        <w:rPr>
          <w:color w:val="000000" w:themeColor="text1"/>
        </w:rPr>
        <w:t xml:space="preserve"> m</w:t>
      </w:r>
      <w:r w:rsidRPr="26D6A453">
        <w:rPr>
          <w:color w:val="000000" w:themeColor="text1"/>
          <w:vertAlign w:val="superscript"/>
        </w:rPr>
        <w:t>2</w:t>
      </w:r>
      <w:r>
        <w:rPr>
          <w:lang w:val="en-GB" w:eastAsia="en-US"/>
        </w:rPr>
        <w:t xml:space="preserve"> and </w:t>
      </w:r>
      <w:r w:rsidR="00C45ECE">
        <w:rPr>
          <w:lang w:val="en-GB" w:eastAsia="en-US"/>
        </w:rPr>
        <w:t xml:space="preserve">another </w:t>
      </w:r>
      <w:r>
        <w:rPr>
          <w:lang w:val="en-GB" w:eastAsia="en-US"/>
        </w:rPr>
        <w:t xml:space="preserve">metric </w:t>
      </w:r>
      <w:r w:rsidR="008250CC">
        <w:rPr>
          <w:lang w:val="en-GB" w:eastAsia="en-US"/>
        </w:rPr>
        <w:t>may quantify</w:t>
      </w:r>
      <w:r>
        <w:rPr>
          <w:lang w:val="en-GB" w:eastAsia="en-US"/>
        </w:rPr>
        <w:t xml:space="preserve"> the similarity of distribution of the target dataset with the uniform distribution. </w:t>
      </w:r>
    </w:p>
    <w:p w14:paraId="73363117" w14:textId="77777777" w:rsidR="003806CF" w:rsidRDefault="003806CF" w:rsidP="003806CF">
      <w:pPr>
        <w:jc w:val="both"/>
        <w:rPr>
          <w:lang w:val="en-GB" w:eastAsia="en-US"/>
        </w:rPr>
      </w:pPr>
    </w:p>
    <w:p w14:paraId="0106233D" w14:textId="74C4B24C" w:rsidR="003806CF" w:rsidRDefault="00BB2F0A" w:rsidP="003806CF">
      <w:pPr>
        <w:pStyle w:val="Observationstylenokia2023"/>
        <w:rPr>
          <w:lang w:val="en-GB"/>
        </w:rPr>
      </w:pPr>
      <w:bookmarkStart w:id="62" w:name="_Toc159231760"/>
      <w:bookmarkStart w:id="63" w:name="_Toc159240760"/>
      <w:r>
        <w:rPr>
          <w:lang w:val="en-GB"/>
        </w:rPr>
        <w:t>For the necessary data for training</w:t>
      </w:r>
      <w:r w:rsidR="00C95BB1">
        <w:rPr>
          <w:lang w:val="en-GB"/>
        </w:rPr>
        <w:t xml:space="preserve"> in</w:t>
      </w:r>
      <w:r w:rsidR="003806CF">
        <w:rPr>
          <w:lang w:val="en-GB"/>
        </w:rPr>
        <w:t xml:space="preserve"> all cases, including Case 1 direct AI/ML, the positioning accuracy is affected by two factors: the dataset size and the labels</w:t>
      </w:r>
      <w:r w:rsidR="00B501ED">
        <w:rPr>
          <w:lang w:val="en-GB"/>
        </w:rPr>
        <w:t xml:space="preserve"> (UEs </w:t>
      </w:r>
      <w:r w:rsidR="00DB75F1">
        <w:rPr>
          <w:lang w:val="en-GB"/>
        </w:rPr>
        <w:t>locations</w:t>
      </w:r>
      <w:r w:rsidR="00B501ED">
        <w:rPr>
          <w:lang w:val="en-GB"/>
        </w:rPr>
        <w:t>)</w:t>
      </w:r>
      <w:r w:rsidR="003806CF">
        <w:rPr>
          <w:lang w:val="en-GB"/>
        </w:rPr>
        <w:t xml:space="preserve"> following uniform distribution.</w:t>
      </w:r>
      <w:bookmarkEnd w:id="62"/>
      <w:bookmarkEnd w:id="63"/>
    </w:p>
    <w:p w14:paraId="63829394" w14:textId="77777777" w:rsidR="003806CF" w:rsidRDefault="003806CF" w:rsidP="003806CF">
      <w:pPr>
        <w:jc w:val="both"/>
        <w:rPr>
          <w:lang w:val="en-GB" w:eastAsia="en-US"/>
        </w:rPr>
      </w:pPr>
    </w:p>
    <w:p w14:paraId="141D8822" w14:textId="10DFB870" w:rsidR="00711CF9" w:rsidRPr="000672D6" w:rsidRDefault="003806CF" w:rsidP="004369D5">
      <w:pPr>
        <w:pStyle w:val="Proposalstylenokia2023"/>
        <w:rPr>
          <w:lang w:val="en-GB"/>
        </w:rPr>
      </w:pPr>
      <w:bookmarkStart w:id="64" w:name="_Toc159231885"/>
      <w:r w:rsidRPr="0001102A">
        <w:rPr>
          <w:lang w:val="en-GB"/>
        </w:rPr>
        <w:t>For Case 1 direct AI/ML positioning, the quality of content of the dataset used for training may be based on the sample</w:t>
      </w:r>
      <w:r>
        <w:rPr>
          <w:lang w:val="en-GB"/>
        </w:rPr>
        <w:t>’</w:t>
      </w:r>
      <w:r w:rsidRPr="0001102A">
        <w:rPr>
          <w:lang w:val="en-GB"/>
        </w:rPr>
        <w:t>s density</w:t>
      </w:r>
      <w:r>
        <w:rPr>
          <w:lang w:val="en-GB"/>
        </w:rPr>
        <w:t xml:space="preserve"> (</w:t>
      </w:r>
      <w:r w:rsidRPr="0001102A">
        <w:rPr>
          <w:lang w:val="en-GB"/>
        </w:rPr>
        <w:t>#samples/m2</w:t>
      </w:r>
      <w:r>
        <w:rPr>
          <w:lang w:val="en-GB"/>
        </w:rPr>
        <w:t>)</w:t>
      </w:r>
      <w:r w:rsidRPr="0001102A">
        <w:rPr>
          <w:lang w:val="en-GB"/>
        </w:rPr>
        <w:t xml:space="preserve"> and the distribution similarity</w:t>
      </w:r>
      <w:r w:rsidR="009409B0">
        <w:rPr>
          <w:lang w:val="en-GB"/>
        </w:rPr>
        <w:t xml:space="preserve"> of the target dataset</w:t>
      </w:r>
      <w:r w:rsidRPr="0001102A">
        <w:rPr>
          <w:lang w:val="en-GB"/>
        </w:rPr>
        <w:t xml:space="preserve"> with uniform distribution.</w:t>
      </w:r>
      <w:bookmarkEnd w:id="64"/>
      <w:r w:rsidRPr="0001102A">
        <w:rPr>
          <w:lang w:val="en-GB"/>
        </w:rPr>
        <w:t xml:space="preserve"> </w:t>
      </w:r>
    </w:p>
    <w:p w14:paraId="4C24E8F9" w14:textId="77B522C7" w:rsidR="00A3796D" w:rsidRPr="00AD2EA3" w:rsidRDefault="004369D5" w:rsidP="00AD2EA3">
      <w:pPr>
        <w:pStyle w:val="Proposalstylenokia2023"/>
      </w:pPr>
      <w:bookmarkStart w:id="65" w:name="_Toc159231886"/>
      <w:r w:rsidRPr="00AD2EA3">
        <w:t>RAN1 prioritizes data collection for monitoring purposes</w:t>
      </w:r>
      <w:r w:rsidR="00AD00ED" w:rsidRPr="0B079B0D">
        <w:t xml:space="preserve"> in a</w:t>
      </w:r>
      <w:r w:rsidR="00846FA9" w:rsidRPr="0B079B0D">
        <w:t>ll AI/ML positioning cases</w:t>
      </w:r>
      <w:r w:rsidRPr="00AD2EA3">
        <w:t>.</w:t>
      </w:r>
      <w:bookmarkEnd w:id="65"/>
    </w:p>
    <w:p w14:paraId="51869F58" w14:textId="1974A417" w:rsidR="00E15B84" w:rsidRDefault="00A3796D" w:rsidP="00AD2EA3">
      <w:pPr>
        <w:pStyle w:val="Proposalstylenokia2023"/>
      </w:pPr>
      <w:bookmarkStart w:id="66" w:name="_Toc159231887"/>
      <w:r w:rsidRPr="00AD2EA3">
        <w:t>RAN1 prioritizes data collection for monitoring purposes in Case 1</w:t>
      </w:r>
      <w:r w:rsidR="00EF0FC1" w:rsidRPr="0B079B0D">
        <w:t xml:space="preserve"> direct AI/ML positioning.</w:t>
      </w:r>
      <w:bookmarkEnd w:id="66"/>
    </w:p>
    <w:p w14:paraId="71B35775" w14:textId="77777777" w:rsidR="000672D6" w:rsidRPr="0016196A" w:rsidRDefault="000672D6" w:rsidP="000672D6">
      <w:pPr>
        <w:pStyle w:val="NORMALTdocNokia"/>
      </w:pPr>
      <w:r w:rsidRPr="0016196A">
        <w:t>In th</w:t>
      </w:r>
      <w:r>
        <w:t>e remaining of this</w:t>
      </w:r>
      <w:r w:rsidRPr="0016196A">
        <w:t xml:space="preserve"> section, we focus on aspects related to generation of ground truth including entities, methods, signaling, and procedures to facilitate ground truth generation.</w:t>
      </w:r>
    </w:p>
    <w:p w14:paraId="00432430" w14:textId="77777777" w:rsidR="008C7861" w:rsidRPr="00050C2C" w:rsidRDefault="008C7861" w:rsidP="008C7861">
      <w:pPr>
        <w:rPr>
          <w:b/>
          <w:bCs/>
          <w:lang w:eastAsia="en-US"/>
        </w:rPr>
      </w:pPr>
    </w:p>
    <w:p w14:paraId="2ACFE7D5" w14:textId="175C98EE" w:rsidR="008C7861" w:rsidRDefault="008C7861" w:rsidP="00AD2EA3">
      <w:pPr>
        <w:pStyle w:val="Heading3"/>
        <w:spacing w:line="259" w:lineRule="auto"/>
        <w:ind w:left="709"/>
        <w:rPr>
          <w:szCs w:val="28"/>
        </w:rPr>
      </w:pPr>
      <w:r>
        <w:t xml:space="preserve">Ground truth generation: entity, criteria, </w:t>
      </w:r>
      <w:r w:rsidR="1622B677" w:rsidRPr="00EC0726">
        <w:t>positioning</w:t>
      </w:r>
      <w:r w:rsidR="1622B677">
        <w:t xml:space="preserve"> </w:t>
      </w:r>
      <w:r>
        <w:t>method</w:t>
      </w:r>
    </w:p>
    <w:p w14:paraId="31CE7885" w14:textId="77777777" w:rsidR="00F43611" w:rsidRDefault="00F43611" w:rsidP="008C7861">
      <w:pPr>
        <w:rPr>
          <w:lang w:val="en-GB" w:eastAsia="en-US"/>
        </w:rPr>
      </w:pPr>
    </w:p>
    <w:p w14:paraId="04FD982C" w14:textId="42A7CFA1" w:rsidR="008C7861" w:rsidRDefault="005F6E07" w:rsidP="004958B2">
      <w:pPr>
        <w:pStyle w:val="NORMALTdocNokia"/>
        <w:rPr>
          <w:lang w:val="en-GB" w:eastAsia="en-US"/>
        </w:rPr>
      </w:pPr>
      <w:r>
        <w:rPr>
          <w:lang w:val="en-GB" w:eastAsia="en-US"/>
        </w:rPr>
        <w:t>For</w:t>
      </w:r>
      <w:r w:rsidR="008C7861" w:rsidRPr="5B9F52FB">
        <w:rPr>
          <w:lang w:val="en-GB" w:eastAsia="en-US"/>
        </w:rPr>
        <w:t xml:space="preserve"> Case 1</w:t>
      </w:r>
      <w:r w:rsidR="008C7861" w:rsidRPr="0BB594BE">
        <w:rPr>
          <w:lang w:val="en-GB" w:eastAsia="en-US"/>
        </w:rPr>
        <w:t xml:space="preserve"> </w:t>
      </w:r>
      <w:r w:rsidR="008C7861" w:rsidRPr="6FEEEE23">
        <w:rPr>
          <w:lang w:val="en-GB" w:eastAsia="en-US"/>
        </w:rPr>
        <w:t>direct AI/ML</w:t>
      </w:r>
      <w:r w:rsidR="008C7861" w:rsidRPr="02A1572A">
        <w:rPr>
          <w:lang w:val="en-GB" w:eastAsia="en-US"/>
        </w:rPr>
        <w:t xml:space="preserve"> </w:t>
      </w:r>
      <w:r w:rsidR="008C7861" w:rsidRPr="7514081D">
        <w:rPr>
          <w:lang w:val="en-GB" w:eastAsia="en-US"/>
        </w:rPr>
        <w:t>positioning</w:t>
      </w:r>
      <w:r w:rsidR="008C7861" w:rsidRPr="5B9F52FB">
        <w:rPr>
          <w:lang w:val="en-GB" w:eastAsia="en-US"/>
        </w:rPr>
        <w:t xml:space="preserve">, </w:t>
      </w:r>
      <w:r>
        <w:rPr>
          <w:lang w:val="en-GB" w:eastAsia="en-US"/>
        </w:rPr>
        <w:t xml:space="preserve">the </w:t>
      </w:r>
      <w:r w:rsidR="008C7861" w:rsidRPr="5B9F52FB">
        <w:rPr>
          <w:lang w:val="en-GB" w:eastAsia="en-US"/>
        </w:rPr>
        <w:t>entity</w:t>
      </w:r>
      <w:r w:rsidR="008C7861" w:rsidRPr="5708869A">
        <w:rPr>
          <w:lang w:val="en-GB" w:eastAsia="en-US"/>
        </w:rPr>
        <w:t xml:space="preserve"> to generate </w:t>
      </w:r>
      <w:r w:rsidR="008C7861" w:rsidRPr="79A28251">
        <w:rPr>
          <w:lang w:val="en-GB" w:eastAsia="en-US"/>
        </w:rPr>
        <w:t>ground truth</w:t>
      </w:r>
      <w:r w:rsidR="008C7861" w:rsidRPr="06CBF096">
        <w:rPr>
          <w:lang w:val="en-GB" w:eastAsia="en-US"/>
        </w:rPr>
        <w:t xml:space="preserve"> is </w:t>
      </w:r>
      <w:r w:rsidR="008C7861" w:rsidRPr="15093A96">
        <w:rPr>
          <w:lang w:val="en-GB" w:eastAsia="en-US"/>
        </w:rPr>
        <w:t xml:space="preserve">at </w:t>
      </w:r>
      <w:r w:rsidR="008C7861" w:rsidRPr="0A8BB8CE">
        <w:rPr>
          <w:lang w:val="en-GB" w:eastAsia="en-US"/>
        </w:rPr>
        <w:t>least PRU</w:t>
      </w:r>
      <w:r w:rsidR="008C7861" w:rsidRPr="67F2EC06">
        <w:rPr>
          <w:lang w:val="en-GB" w:eastAsia="en-US"/>
        </w:rPr>
        <w:t xml:space="preserve"> </w:t>
      </w:r>
      <w:r w:rsidR="00F82B89">
        <w:rPr>
          <w:lang w:val="en-GB" w:eastAsia="en-US"/>
        </w:rPr>
        <w:t xml:space="preserve">or UE </w:t>
      </w:r>
      <w:r w:rsidR="008C7861" w:rsidRPr="3D819987">
        <w:rPr>
          <w:lang w:val="en-GB" w:eastAsia="en-US"/>
        </w:rPr>
        <w:t xml:space="preserve">with </w:t>
      </w:r>
      <w:r w:rsidR="008C7861" w:rsidRPr="30F15BBA">
        <w:rPr>
          <w:lang w:val="en-GB" w:eastAsia="en-US"/>
        </w:rPr>
        <w:t>known location</w:t>
      </w:r>
      <w:r w:rsidR="008C7861" w:rsidRPr="76CDC638">
        <w:rPr>
          <w:lang w:val="en-GB" w:eastAsia="en-US"/>
        </w:rPr>
        <w:t>.</w:t>
      </w:r>
      <w:r w:rsidR="008C7861" w:rsidRPr="30F15BBA">
        <w:rPr>
          <w:lang w:val="en-GB" w:eastAsia="en-US"/>
        </w:rPr>
        <w:t xml:space="preserve"> </w:t>
      </w:r>
      <w:r w:rsidR="008C7861" w:rsidRPr="7396BCEE">
        <w:rPr>
          <w:lang w:val="en-GB" w:eastAsia="en-US"/>
        </w:rPr>
        <w:t xml:space="preserve">In addition, </w:t>
      </w:r>
      <w:r w:rsidR="008C7861" w:rsidRPr="47C1479D">
        <w:rPr>
          <w:lang w:val="en-GB" w:eastAsia="en-US"/>
        </w:rPr>
        <w:t>the target</w:t>
      </w:r>
      <w:r w:rsidR="008C7861" w:rsidRPr="30F15BBA">
        <w:rPr>
          <w:lang w:val="en-GB" w:eastAsia="en-US"/>
        </w:rPr>
        <w:t xml:space="preserve"> UE</w:t>
      </w:r>
      <w:r w:rsidR="008C7861" w:rsidRPr="47C1479D">
        <w:rPr>
          <w:lang w:val="en-GB" w:eastAsia="en-US"/>
        </w:rPr>
        <w:t xml:space="preserve"> may also</w:t>
      </w:r>
      <w:r w:rsidR="008C7861" w:rsidRPr="6ADF3CE5">
        <w:rPr>
          <w:lang w:val="en-GB" w:eastAsia="en-US"/>
        </w:rPr>
        <w:t xml:space="preserve"> </w:t>
      </w:r>
      <w:r w:rsidR="008C7861" w:rsidRPr="455D82DB">
        <w:rPr>
          <w:lang w:val="en-GB" w:eastAsia="en-US"/>
        </w:rPr>
        <w:t xml:space="preserve">generate </w:t>
      </w:r>
      <w:r w:rsidR="008C7861" w:rsidRPr="5E9E4A0F">
        <w:rPr>
          <w:lang w:val="en-GB" w:eastAsia="en-US"/>
        </w:rPr>
        <w:t>its</w:t>
      </w:r>
      <w:r w:rsidR="008C7861" w:rsidRPr="4E83F860">
        <w:rPr>
          <w:lang w:val="en-GB" w:eastAsia="en-US"/>
        </w:rPr>
        <w:t xml:space="preserve"> </w:t>
      </w:r>
      <w:r w:rsidR="008C7861" w:rsidRPr="66191522">
        <w:rPr>
          <w:lang w:val="en-GB" w:eastAsia="en-US"/>
        </w:rPr>
        <w:t xml:space="preserve">location </w:t>
      </w:r>
      <w:r w:rsidR="008C7861" w:rsidRPr="5FE0523D">
        <w:rPr>
          <w:lang w:val="en-GB" w:eastAsia="en-US"/>
        </w:rPr>
        <w:t>information</w:t>
      </w:r>
      <w:r w:rsidR="008C7861" w:rsidRPr="5E9E4A0F">
        <w:rPr>
          <w:lang w:val="en-GB" w:eastAsia="en-US"/>
        </w:rPr>
        <w:t xml:space="preserve"> </w:t>
      </w:r>
      <w:r w:rsidR="008C7861" w:rsidRPr="66191522">
        <w:rPr>
          <w:lang w:val="en-GB" w:eastAsia="en-US"/>
        </w:rPr>
        <w:t xml:space="preserve">based on non-NR and/or </w:t>
      </w:r>
      <w:r w:rsidR="008C7861" w:rsidRPr="1AE53FF0">
        <w:rPr>
          <w:lang w:val="en-GB" w:eastAsia="en-US"/>
        </w:rPr>
        <w:t>NR</w:t>
      </w:r>
      <w:r w:rsidR="008C7861" w:rsidRPr="66191522">
        <w:rPr>
          <w:lang w:val="en-GB" w:eastAsia="en-US"/>
        </w:rPr>
        <w:t xml:space="preserve"> RAT-dependent positioning methods</w:t>
      </w:r>
      <w:r w:rsidR="008C7861" w:rsidRPr="48F04D91">
        <w:rPr>
          <w:lang w:val="en-GB" w:eastAsia="en-US"/>
        </w:rPr>
        <w:t xml:space="preserve">, as well as using </w:t>
      </w:r>
      <w:r w:rsidR="008C7861" w:rsidRPr="75E08F0A">
        <w:rPr>
          <w:lang w:val="en-GB" w:eastAsia="en-US"/>
        </w:rPr>
        <w:t xml:space="preserve">RAT-independent </w:t>
      </w:r>
      <w:r w:rsidR="008C7861" w:rsidRPr="54CB01BF">
        <w:rPr>
          <w:lang w:val="en-GB" w:eastAsia="en-US"/>
        </w:rPr>
        <w:t>methods</w:t>
      </w:r>
      <w:r w:rsidR="008C7861" w:rsidRPr="06520F9A">
        <w:rPr>
          <w:lang w:val="en-GB" w:eastAsia="en-US"/>
        </w:rPr>
        <w:t xml:space="preserve">, to be used as </w:t>
      </w:r>
      <w:r w:rsidR="008C7861" w:rsidRPr="1F29348A">
        <w:rPr>
          <w:lang w:val="en-GB" w:eastAsia="en-US"/>
        </w:rPr>
        <w:t>ground truth</w:t>
      </w:r>
      <w:r w:rsidR="008C7861" w:rsidRPr="309AF723">
        <w:rPr>
          <w:lang w:val="en-GB" w:eastAsia="en-US"/>
        </w:rPr>
        <w:t xml:space="preserve"> </w:t>
      </w:r>
      <w:r w:rsidR="008C7861" w:rsidRPr="0D48E11C">
        <w:rPr>
          <w:lang w:val="en-GB" w:eastAsia="en-US"/>
        </w:rPr>
        <w:t xml:space="preserve">(or its </w:t>
      </w:r>
      <w:r w:rsidR="008C7861" w:rsidRPr="6750A014">
        <w:rPr>
          <w:lang w:val="en-GB" w:eastAsia="en-US"/>
        </w:rPr>
        <w:t>approximation</w:t>
      </w:r>
      <w:r w:rsidR="008C7861" w:rsidRPr="0D48E11C">
        <w:rPr>
          <w:lang w:val="en-GB" w:eastAsia="en-US"/>
        </w:rPr>
        <w:t>).</w:t>
      </w:r>
      <w:r w:rsidR="008C7861" w:rsidRPr="201B95BC">
        <w:rPr>
          <w:lang w:val="en-GB" w:eastAsia="en-US"/>
        </w:rPr>
        <w:t xml:space="preserve"> </w:t>
      </w:r>
      <w:r w:rsidR="008C7861" w:rsidRPr="7F1E01DD">
        <w:rPr>
          <w:lang w:val="en-GB" w:eastAsia="en-US"/>
        </w:rPr>
        <w:t xml:space="preserve">Similarly, </w:t>
      </w:r>
      <w:r w:rsidR="008C7861" w:rsidRPr="0D32AE17">
        <w:rPr>
          <w:lang w:val="en-GB" w:eastAsia="en-US"/>
        </w:rPr>
        <w:t>PRU</w:t>
      </w:r>
      <w:r w:rsidR="00BF090B">
        <w:rPr>
          <w:lang w:val="en-GB" w:eastAsia="en-US"/>
        </w:rPr>
        <w:t xml:space="preserve">, </w:t>
      </w:r>
      <w:r w:rsidR="008C7861" w:rsidRPr="531EBFD5">
        <w:rPr>
          <w:lang w:val="en-GB" w:eastAsia="en-US"/>
        </w:rPr>
        <w:t xml:space="preserve">target </w:t>
      </w:r>
      <w:r w:rsidR="008C7861" w:rsidRPr="02B7BD00">
        <w:rPr>
          <w:lang w:val="en-GB" w:eastAsia="en-US"/>
        </w:rPr>
        <w:t>UE</w:t>
      </w:r>
      <w:r w:rsidR="00BF090B">
        <w:rPr>
          <w:lang w:val="en-GB" w:eastAsia="en-US"/>
        </w:rPr>
        <w:t xml:space="preserve">, or other UEs, e.g., </w:t>
      </w:r>
      <w:r w:rsidR="00F52A27">
        <w:rPr>
          <w:lang w:val="en-GB" w:eastAsia="en-US"/>
        </w:rPr>
        <w:t xml:space="preserve">UEs </w:t>
      </w:r>
      <w:r w:rsidR="00BF090B">
        <w:rPr>
          <w:lang w:val="en-GB" w:eastAsia="en-US"/>
        </w:rPr>
        <w:t xml:space="preserve">surrounding </w:t>
      </w:r>
      <w:r w:rsidR="00F52A27">
        <w:rPr>
          <w:lang w:val="en-GB" w:eastAsia="en-US"/>
        </w:rPr>
        <w:t xml:space="preserve">the </w:t>
      </w:r>
      <w:r w:rsidR="00BF090B">
        <w:rPr>
          <w:lang w:val="en-GB" w:eastAsia="en-US"/>
        </w:rPr>
        <w:t>target UE,</w:t>
      </w:r>
      <w:r w:rsidR="008C7861" w:rsidRPr="02B7BD00">
        <w:rPr>
          <w:lang w:val="en-GB" w:eastAsia="en-US"/>
        </w:rPr>
        <w:t xml:space="preserve"> may also generate </w:t>
      </w:r>
      <w:r w:rsidR="008C7861" w:rsidRPr="3A67E67F">
        <w:rPr>
          <w:lang w:val="en-GB" w:eastAsia="en-US"/>
        </w:rPr>
        <w:t xml:space="preserve">other </w:t>
      </w:r>
      <w:r w:rsidR="008C7861">
        <w:rPr>
          <w:lang w:val="en-GB" w:eastAsia="en-US"/>
        </w:rPr>
        <w:t xml:space="preserve">necessary </w:t>
      </w:r>
      <w:r w:rsidR="008C7861" w:rsidRPr="3A67E67F">
        <w:rPr>
          <w:lang w:val="en-GB" w:eastAsia="en-US"/>
        </w:rPr>
        <w:t xml:space="preserve">data for </w:t>
      </w:r>
      <w:r w:rsidR="008C7861" w:rsidRPr="177F72BC">
        <w:rPr>
          <w:lang w:val="en-GB" w:eastAsia="en-US"/>
        </w:rPr>
        <w:t xml:space="preserve">monitoring, </w:t>
      </w:r>
      <w:r w:rsidR="008C7861" w:rsidRPr="1B5043F5">
        <w:rPr>
          <w:lang w:val="en-GB" w:eastAsia="en-US"/>
        </w:rPr>
        <w:t>e.g.,</w:t>
      </w:r>
      <w:r w:rsidR="008C7861" w:rsidRPr="6CD4A3A3">
        <w:rPr>
          <w:lang w:val="en-GB" w:eastAsia="en-US"/>
        </w:rPr>
        <w:t xml:space="preserve"> </w:t>
      </w:r>
      <w:r w:rsidR="008C7861" w:rsidRPr="61E495F2">
        <w:rPr>
          <w:lang w:val="en-GB" w:eastAsia="en-US"/>
        </w:rPr>
        <w:t xml:space="preserve">the </w:t>
      </w:r>
      <w:r w:rsidR="008C7861" w:rsidRPr="7662F504">
        <w:rPr>
          <w:lang w:val="en-GB" w:eastAsia="en-US"/>
        </w:rPr>
        <w:t>measurements</w:t>
      </w:r>
      <w:r w:rsidR="008C7861" w:rsidRPr="4C3D89E0">
        <w:rPr>
          <w:lang w:val="en-GB" w:eastAsia="en-US"/>
        </w:rPr>
        <w:t xml:space="preserve"> </w:t>
      </w:r>
      <w:r w:rsidR="008C7861" w:rsidRPr="1FFE724B">
        <w:rPr>
          <w:lang w:val="en-GB" w:eastAsia="en-US"/>
        </w:rPr>
        <w:t xml:space="preserve">corresponding to model </w:t>
      </w:r>
      <w:r w:rsidR="008C7861" w:rsidRPr="5C251C91">
        <w:rPr>
          <w:lang w:val="en-GB" w:eastAsia="en-US"/>
        </w:rPr>
        <w:t>input.</w:t>
      </w:r>
      <w:r w:rsidR="001E2287">
        <w:rPr>
          <w:lang w:val="en-GB" w:eastAsia="en-US"/>
        </w:rPr>
        <w:t xml:space="preserve"> </w:t>
      </w:r>
    </w:p>
    <w:p w14:paraId="528026CF" w14:textId="77777777" w:rsidR="000D2D89" w:rsidRDefault="000D2D89" w:rsidP="004958B2">
      <w:pPr>
        <w:pStyle w:val="NORMALTdocNokia"/>
        <w:rPr>
          <w:lang w:val="en-GB" w:eastAsia="en-US"/>
        </w:rPr>
      </w:pPr>
    </w:p>
    <w:p w14:paraId="4EDEBA17" w14:textId="60175C9B" w:rsidR="000D2D89" w:rsidRDefault="00CE6E93" w:rsidP="004958B2">
      <w:pPr>
        <w:pStyle w:val="NORMALTdocNokia"/>
        <w:rPr>
          <w:lang w:val="en-GB" w:eastAsia="en-US"/>
        </w:rPr>
      </w:pPr>
      <w:r>
        <w:rPr>
          <w:lang w:val="en-GB" w:eastAsia="en-US"/>
        </w:rPr>
        <w:t>Furthermore</w:t>
      </w:r>
      <w:r w:rsidR="000D2D89">
        <w:rPr>
          <w:lang w:val="en-GB" w:eastAsia="en-US"/>
        </w:rPr>
        <w:t xml:space="preserve">, in </w:t>
      </w:r>
      <w:r w:rsidR="00C13C93">
        <w:rPr>
          <w:lang w:val="en-GB" w:eastAsia="en-US"/>
        </w:rPr>
        <w:t>the</w:t>
      </w:r>
      <w:r w:rsidR="000D2D89">
        <w:rPr>
          <w:lang w:val="en-GB" w:eastAsia="en-US"/>
        </w:rPr>
        <w:t xml:space="preserve"> case of unavailability of ground truth</w:t>
      </w:r>
      <w:r w:rsidR="000D2D89" w:rsidRPr="000D2D89">
        <w:rPr>
          <w:lang w:val="en-GB" w:eastAsia="en-US"/>
        </w:rPr>
        <w:t xml:space="preserve">, LMF </w:t>
      </w:r>
      <w:r>
        <w:rPr>
          <w:lang w:val="en-GB" w:eastAsia="en-US"/>
        </w:rPr>
        <w:t xml:space="preserve">may </w:t>
      </w:r>
      <w:r w:rsidR="000D2D89" w:rsidRPr="000D2D89">
        <w:rPr>
          <w:lang w:val="en-GB" w:eastAsia="en-US"/>
        </w:rPr>
        <w:t xml:space="preserve">instantiate a synthetic method (simulation setup) that depicts the actual network </w:t>
      </w:r>
      <w:r w:rsidR="00716041">
        <w:rPr>
          <w:lang w:val="en-GB" w:eastAsia="en-US"/>
        </w:rPr>
        <w:t>setup</w:t>
      </w:r>
      <w:r w:rsidR="002305A9">
        <w:rPr>
          <w:lang w:val="en-GB" w:eastAsia="en-US"/>
        </w:rPr>
        <w:t>/layout</w:t>
      </w:r>
      <w:r w:rsidR="000D2D89" w:rsidRPr="000D2D89">
        <w:rPr>
          <w:lang w:val="en-GB" w:eastAsia="en-US"/>
        </w:rPr>
        <w:t xml:space="preserve">. </w:t>
      </w:r>
      <w:r w:rsidR="0090378B">
        <w:rPr>
          <w:lang w:val="en-GB" w:eastAsia="en-US"/>
        </w:rPr>
        <w:t>It</w:t>
      </w:r>
      <w:r w:rsidR="000D2D89" w:rsidRPr="000D2D89">
        <w:rPr>
          <w:lang w:val="en-GB" w:eastAsia="en-US"/>
        </w:rPr>
        <w:t xml:space="preserve"> includes the </w:t>
      </w:r>
      <w:proofErr w:type="spellStart"/>
      <w:r w:rsidR="000D2D89" w:rsidRPr="000D2D89">
        <w:rPr>
          <w:lang w:val="en-GB" w:eastAsia="en-US"/>
        </w:rPr>
        <w:t>gNB</w:t>
      </w:r>
      <w:proofErr w:type="spellEnd"/>
      <w:r w:rsidR="000D2D89" w:rsidRPr="000D2D89">
        <w:rPr>
          <w:lang w:val="en-GB" w:eastAsia="en-US"/>
        </w:rPr>
        <w:t xml:space="preserve">/TRP locations </w:t>
      </w:r>
      <w:r w:rsidR="000D2D89" w:rsidRPr="004958B2">
        <w:rPr>
          <w:lang w:val="en-GB" w:eastAsia="en-US"/>
        </w:rPr>
        <w:t xml:space="preserve">and the </w:t>
      </w:r>
      <w:r w:rsidR="00474DAA" w:rsidRPr="004958B2">
        <w:rPr>
          <w:lang w:val="en-GB" w:eastAsia="en-US"/>
        </w:rPr>
        <w:t>simulated radio setup</w:t>
      </w:r>
      <w:r w:rsidR="000D2D89" w:rsidRPr="000D2D89">
        <w:rPr>
          <w:lang w:val="en-GB" w:eastAsia="en-US"/>
        </w:rPr>
        <w:t xml:space="preserve">. </w:t>
      </w:r>
      <w:r w:rsidR="00107E11">
        <w:rPr>
          <w:lang w:val="en-GB" w:eastAsia="en-US"/>
        </w:rPr>
        <w:t>Thus</w:t>
      </w:r>
      <w:r w:rsidR="000D2D89" w:rsidRPr="000D2D89">
        <w:rPr>
          <w:lang w:val="en-GB" w:eastAsia="en-US"/>
        </w:rPr>
        <w:t xml:space="preserve">, </w:t>
      </w:r>
      <w:r w:rsidR="00A77C13">
        <w:rPr>
          <w:lang w:val="en-GB" w:eastAsia="en-US"/>
        </w:rPr>
        <w:t>LMF</w:t>
      </w:r>
      <w:r w:rsidR="000D2D89" w:rsidRPr="000D2D89">
        <w:rPr>
          <w:lang w:val="en-GB" w:eastAsia="en-US"/>
        </w:rPr>
        <w:t xml:space="preserve"> may share</w:t>
      </w:r>
      <w:r w:rsidR="00B551F8">
        <w:rPr>
          <w:lang w:val="en-GB" w:eastAsia="en-US"/>
        </w:rPr>
        <w:t xml:space="preserve"> </w:t>
      </w:r>
      <w:r w:rsidR="009275A3">
        <w:rPr>
          <w:lang w:val="en-GB" w:eastAsia="en-US"/>
        </w:rPr>
        <w:t xml:space="preserve">the synthetic data </w:t>
      </w:r>
      <w:r w:rsidR="00B551F8">
        <w:rPr>
          <w:lang w:val="en-GB" w:eastAsia="en-US"/>
        </w:rPr>
        <w:t>with the UE</w:t>
      </w:r>
      <w:r w:rsidR="000D2D89" w:rsidRPr="000D2D89">
        <w:rPr>
          <w:lang w:val="en-GB" w:eastAsia="en-US"/>
        </w:rPr>
        <w:t xml:space="preserve"> </w:t>
      </w:r>
      <w:r w:rsidR="00FA16B2">
        <w:rPr>
          <w:lang w:val="en-GB" w:eastAsia="en-US"/>
        </w:rPr>
        <w:t xml:space="preserve">together with </w:t>
      </w:r>
      <w:r w:rsidR="000D2D89" w:rsidRPr="000D2D89">
        <w:rPr>
          <w:lang w:val="en-GB" w:eastAsia="en-US"/>
        </w:rPr>
        <w:t>associated configuration (e.g., measurement type, number of TRPs)</w:t>
      </w:r>
      <w:r w:rsidR="00E54A0F">
        <w:rPr>
          <w:lang w:val="en-GB" w:eastAsia="en-US"/>
        </w:rPr>
        <w:t>,</w:t>
      </w:r>
      <w:r w:rsidR="000D2D89" w:rsidRPr="000D2D89">
        <w:rPr>
          <w:lang w:val="en-GB" w:eastAsia="en-US"/>
        </w:rPr>
        <w:t xml:space="preserve"> and indication </w:t>
      </w:r>
      <w:r w:rsidR="007C01DE">
        <w:rPr>
          <w:lang w:val="en-GB" w:eastAsia="en-US"/>
        </w:rPr>
        <w:t>relating to</w:t>
      </w:r>
      <w:r w:rsidR="000D2D89" w:rsidRPr="000D2D89">
        <w:rPr>
          <w:lang w:val="en-GB" w:eastAsia="en-US"/>
        </w:rPr>
        <w:t xml:space="preserve"> the presence of the </w:t>
      </w:r>
      <w:r w:rsidR="007C01DE">
        <w:rPr>
          <w:lang w:val="en-GB" w:eastAsia="en-US"/>
        </w:rPr>
        <w:t>synthetic</w:t>
      </w:r>
      <w:r w:rsidR="00A77C13">
        <w:rPr>
          <w:lang w:val="en-GB" w:eastAsia="en-US"/>
        </w:rPr>
        <w:t xml:space="preserve"> </w:t>
      </w:r>
      <w:r w:rsidR="000D2D89" w:rsidRPr="000D2D89">
        <w:rPr>
          <w:lang w:val="en-GB" w:eastAsia="en-US"/>
        </w:rPr>
        <w:t>ground truth</w:t>
      </w:r>
      <w:r w:rsidR="00107E11">
        <w:rPr>
          <w:lang w:val="en-GB" w:eastAsia="en-US"/>
        </w:rPr>
        <w:t>, for the monitoring purposes</w:t>
      </w:r>
      <w:r w:rsidR="000D2D89" w:rsidRPr="000D2D89">
        <w:rPr>
          <w:lang w:val="en-GB" w:eastAsia="en-US"/>
        </w:rPr>
        <w:t>.</w:t>
      </w:r>
    </w:p>
    <w:p w14:paraId="0FC37DEB" w14:textId="77777777" w:rsidR="008C7861" w:rsidRDefault="008C7861" w:rsidP="008C7861">
      <w:pPr>
        <w:rPr>
          <w:b/>
          <w:bCs/>
          <w:highlight w:val="yellow"/>
          <w:lang w:val="en-GB" w:eastAsia="en-US"/>
        </w:rPr>
      </w:pPr>
    </w:p>
    <w:p w14:paraId="59C2611C" w14:textId="5875DB26" w:rsidR="008C7861" w:rsidRDefault="008C7861" w:rsidP="00AD2EA3">
      <w:pPr>
        <w:pStyle w:val="Proposalstylenokia2023"/>
      </w:pPr>
      <w:bookmarkStart w:id="67" w:name="_Toc159231888"/>
      <w:r w:rsidRPr="460BB565">
        <w:t>For Case 1 direct AI/ML positioning,</w:t>
      </w:r>
      <w:r w:rsidR="00DF64E9">
        <w:t xml:space="preserve"> in addition to the </w:t>
      </w:r>
      <w:r w:rsidR="001B4BF4">
        <w:t>surrounding</w:t>
      </w:r>
      <w:r w:rsidR="00DF64E9">
        <w:t xml:space="preserve"> </w:t>
      </w:r>
      <w:r w:rsidRPr="460BB565">
        <w:t>UE</w:t>
      </w:r>
      <w:r w:rsidR="004B7960">
        <w:t>s</w:t>
      </w:r>
      <w:r w:rsidR="00415E3F">
        <w:t>/</w:t>
      </w:r>
      <w:r w:rsidR="00FE2B59">
        <w:t>target UE</w:t>
      </w:r>
      <w:r w:rsidRPr="460BB565">
        <w:t xml:space="preserve"> </w:t>
      </w:r>
      <w:r w:rsidR="00651AA2" w:rsidRPr="00651AA2">
        <w:t>and PRU</w:t>
      </w:r>
      <w:r w:rsidR="00A1361A">
        <w:t>s</w:t>
      </w:r>
      <w:r w:rsidR="00651AA2" w:rsidRPr="00651AA2">
        <w:t xml:space="preserve">, LMF </w:t>
      </w:r>
      <w:r w:rsidR="007F30CD">
        <w:t>may</w:t>
      </w:r>
      <w:r w:rsidR="00651AA2" w:rsidRPr="00651AA2">
        <w:t xml:space="preserve"> also generate </w:t>
      </w:r>
      <w:r w:rsidR="007F30CD">
        <w:t xml:space="preserve">synthetic </w:t>
      </w:r>
      <w:r w:rsidR="00651AA2" w:rsidRPr="00651AA2">
        <w:t>ground truth</w:t>
      </w:r>
      <w:r w:rsidR="007F30CD">
        <w:t>s</w:t>
      </w:r>
      <w:r w:rsidR="00651AA2" w:rsidRPr="00651AA2">
        <w:t xml:space="preserve"> </w:t>
      </w:r>
      <w:r w:rsidR="007F30CD">
        <w:t>and measurements</w:t>
      </w:r>
      <w:r w:rsidR="00A84A91">
        <w:t xml:space="preserve"> </w:t>
      </w:r>
      <w:r w:rsidR="00651AA2" w:rsidRPr="00651AA2">
        <w:t>for monitoring</w:t>
      </w:r>
      <w:r w:rsidR="00036C8C">
        <w:t xml:space="preserve"> purposes</w:t>
      </w:r>
      <w:r w:rsidR="00651AA2" w:rsidRPr="00651AA2">
        <w:t>.</w:t>
      </w:r>
      <w:bookmarkEnd w:id="67"/>
    </w:p>
    <w:p w14:paraId="1114469E" w14:textId="4631E1B0" w:rsidR="008C7861" w:rsidRPr="008639DA" w:rsidRDefault="008C7861" w:rsidP="00BC6957">
      <w:pPr>
        <w:pStyle w:val="NORMALTdocNokia"/>
      </w:pPr>
      <w:r w:rsidRPr="008639DA">
        <w:t>Considering UEs</w:t>
      </w:r>
      <w:r w:rsidR="006323A8">
        <w:t xml:space="preserve"> may</w:t>
      </w:r>
      <w:r w:rsidRPr="008639DA">
        <w:t xml:space="preserve"> possess pre-trained models, some of which are more </w:t>
      </w:r>
      <w:r w:rsidR="00794A73">
        <w:t>generalization capabilities</w:t>
      </w:r>
      <w:r w:rsidRPr="008639DA">
        <w:t xml:space="preserve"> than others</w:t>
      </w:r>
      <w:r w:rsidR="00310FCF">
        <w:t>, including additional complexity</w:t>
      </w:r>
      <w:r w:rsidRPr="008639DA">
        <w:t>. Therefore, those superior UE’s models can be considered to provide satisfying-quality UE</w:t>
      </w:r>
      <w:r>
        <w:t>-</w:t>
      </w:r>
      <w:r w:rsidRPr="008639DA">
        <w:t xml:space="preserve">generated labelled data services in cases where PRU-based labelling with ground-truth is unavailable. Beforehand, UE models’ quality must be assessed. Based on UEs’ inference results, </w:t>
      </w:r>
      <w:r>
        <w:t>network</w:t>
      </w:r>
      <w:r w:rsidRPr="008639DA">
        <w:t xml:space="preserve"> can assess and select top UEs as trusted UEs. Then</w:t>
      </w:r>
      <w:r>
        <w:t>,</w:t>
      </w:r>
      <w:r w:rsidRPr="008639DA">
        <w:t xml:space="preserve"> such trusted UEs </w:t>
      </w:r>
      <w:r>
        <w:t>can be requested by network to</w:t>
      </w:r>
      <w:r w:rsidRPr="008639DA">
        <w:t xml:space="preserve"> conduct measurement and generate </w:t>
      </w:r>
      <w:r>
        <w:t>ground truth information</w:t>
      </w:r>
      <w:r w:rsidRPr="008639DA">
        <w:fldChar w:fldCharType="begin"/>
      </w:r>
      <w:r w:rsidRPr="008639DA">
        <w:instrText xml:space="preserve"> REF _Ref142477713 \h </w:instrText>
      </w:r>
      <w:r w:rsidRPr="002A6D36">
        <w:instrText xml:space="preserve"> \* MERGEFORMAT </w:instrText>
      </w:r>
      <w:r w:rsidR="00000000">
        <w:fldChar w:fldCharType="separate"/>
      </w:r>
      <w:r w:rsidRPr="008639DA">
        <w:fldChar w:fldCharType="end"/>
      </w:r>
      <w:r w:rsidRPr="008639DA">
        <w:t>.</w:t>
      </w:r>
    </w:p>
    <w:p w14:paraId="51E5CDE6" w14:textId="77777777" w:rsidR="008C7861" w:rsidRDefault="008C7861" w:rsidP="008C7861">
      <w:pPr>
        <w:rPr>
          <w:rFonts w:eastAsiaTheme="minorHAnsi"/>
          <w:lang w:eastAsia="en-US"/>
        </w:rPr>
      </w:pPr>
    </w:p>
    <w:p w14:paraId="7818DABA" w14:textId="77777777" w:rsidR="008C7861" w:rsidRPr="007643AE" w:rsidRDefault="008C7861" w:rsidP="00AD2EA3">
      <w:pPr>
        <w:pStyle w:val="Proposalstylenokia2023"/>
      </w:pPr>
      <w:bookmarkStart w:id="68" w:name="_Toc159231889"/>
      <w:r w:rsidRPr="460BB565">
        <w:t>For Case 1 direct AI/ML positioning, in absence of PRU, RAN1 to consider solutions for UEs (that are not PRUs or the target UE) to generate ground truth, if they satisfy certain criteria defined by the network.</w:t>
      </w:r>
      <w:bookmarkEnd w:id="68"/>
    </w:p>
    <w:p w14:paraId="6C8BFA2B" w14:textId="77777777" w:rsidR="008C7861" w:rsidRDefault="008C7861" w:rsidP="008C7861">
      <w:pPr>
        <w:rPr>
          <w:b/>
          <w:bCs/>
          <w:lang w:val="en-GB" w:eastAsia="en-US"/>
        </w:rPr>
      </w:pPr>
    </w:p>
    <w:p w14:paraId="51093357" w14:textId="20FE425F" w:rsidR="008C7861" w:rsidRDefault="008C7861" w:rsidP="00132556">
      <w:pPr>
        <w:pStyle w:val="NORMALTdocNokia"/>
        <w:rPr>
          <w:lang w:val="en-GB" w:eastAsia="en-US"/>
        </w:rPr>
      </w:pPr>
      <w:r w:rsidRPr="53C78D3C">
        <w:rPr>
          <w:lang w:val="en-GB" w:eastAsia="en-US"/>
        </w:rPr>
        <w:t xml:space="preserve">UE may use </w:t>
      </w:r>
      <w:r w:rsidRPr="0AEEF7CE">
        <w:rPr>
          <w:lang w:val="en-GB" w:eastAsia="en-US"/>
        </w:rPr>
        <w:t>a variety of</w:t>
      </w:r>
      <w:r w:rsidRPr="53C78D3C">
        <w:rPr>
          <w:lang w:val="en-GB" w:eastAsia="en-US"/>
        </w:rPr>
        <w:t xml:space="preserve"> methods to </w:t>
      </w:r>
      <w:r w:rsidRPr="521BE2CA">
        <w:rPr>
          <w:lang w:val="en-GB" w:eastAsia="en-US"/>
        </w:rPr>
        <w:t xml:space="preserve">generate </w:t>
      </w:r>
      <w:r w:rsidR="00132556">
        <w:rPr>
          <w:lang w:val="en-GB" w:eastAsia="en-US"/>
        </w:rPr>
        <w:t>ground truth</w:t>
      </w:r>
      <w:r w:rsidRPr="1589058F">
        <w:rPr>
          <w:lang w:val="en-GB" w:eastAsia="en-US"/>
        </w:rPr>
        <w:t xml:space="preserve"> such as </w:t>
      </w:r>
      <w:r>
        <w:rPr>
          <w:lang w:val="en-GB" w:eastAsia="en-US"/>
        </w:rPr>
        <w:t>b</w:t>
      </w:r>
      <w:r w:rsidRPr="008409FD">
        <w:rPr>
          <w:lang w:val="en-GB" w:eastAsia="en-US"/>
        </w:rPr>
        <w:t xml:space="preserve">ased on </w:t>
      </w:r>
      <w:r w:rsidRPr="1CCCED5C">
        <w:rPr>
          <w:lang w:val="en-GB" w:eastAsia="en-US"/>
        </w:rPr>
        <w:t>non-</w:t>
      </w:r>
      <w:r w:rsidRPr="008409FD">
        <w:rPr>
          <w:lang w:val="en-GB" w:eastAsia="en-US"/>
        </w:rPr>
        <w:t>NR</w:t>
      </w:r>
      <w:r>
        <w:rPr>
          <w:lang w:val="en-GB" w:eastAsia="en-US"/>
        </w:rPr>
        <w:t>,</w:t>
      </w:r>
      <w:r w:rsidRPr="008409FD">
        <w:rPr>
          <w:lang w:val="en-GB" w:eastAsia="en-US"/>
        </w:rPr>
        <w:t xml:space="preserve"> NR </w:t>
      </w:r>
      <w:r w:rsidRPr="1CCCED5C">
        <w:rPr>
          <w:lang w:val="en-GB" w:eastAsia="en-US"/>
        </w:rPr>
        <w:t>RAT</w:t>
      </w:r>
      <w:r w:rsidRPr="008409FD">
        <w:rPr>
          <w:lang w:val="en-GB" w:eastAsia="en-US"/>
        </w:rPr>
        <w:t>-dependent</w:t>
      </w:r>
      <w:r>
        <w:rPr>
          <w:lang w:val="en-GB" w:eastAsia="en-US"/>
        </w:rPr>
        <w:t xml:space="preserve">, </w:t>
      </w:r>
      <w:r w:rsidRPr="1CCCED5C">
        <w:rPr>
          <w:lang w:val="en-GB" w:eastAsia="en-US"/>
        </w:rPr>
        <w:t xml:space="preserve">or </w:t>
      </w:r>
      <w:r w:rsidRPr="008409FD">
        <w:rPr>
          <w:lang w:val="en-GB" w:eastAsia="en-US"/>
        </w:rPr>
        <w:t xml:space="preserve">NR </w:t>
      </w:r>
      <w:r w:rsidRPr="1CCCED5C">
        <w:rPr>
          <w:lang w:val="en-GB" w:eastAsia="en-US"/>
        </w:rPr>
        <w:t>RAT-</w:t>
      </w:r>
      <w:r w:rsidRPr="008409FD">
        <w:rPr>
          <w:lang w:val="en-GB" w:eastAsia="en-US"/>
        </w:rPr>
        <w:t>independent</w:t>
      </w:r>
      <w:r w:rsidRPr="6B662B1B">
        <w:rPr>
          <w:lang w:val="en-GB" w:eastAsia="en-US"/>
        </w:rPr>
        <w:t xml:space="preserve"> positioning </w:t>
      </w:r>
      <w:r w:rsidRPr="008409FD">
        <w:rPr>
          <w:lang w:val="en-GB" w:eastAsia="en-US"/>
        </w:rPr>
        <w:t>methods</w:t>
      </w:r>
      <w:r w:rsidRPr="055F0CA0">
        <w:rPr>
          <w:lang w:val="en-GB" w:eastAsia="en-US"/>
        </w:rPr>
        <w:t xml:space="preserve">. </w:t>
      </w:r>
      <w:r w:rsidRPr="2E8E56F1">
        <w:rPr>
          <w:lang w:val="en-GB" w:eastAsia="en-US"/>
        </w:rPr>
        <w:t xml:space="preserve">For </w:t>
      </w:r>
      <w:r>
        <w:rPr>
          <w:lang w:val="en-GB" w:eastAsia="en-US"/>
        </w:rPr>
        <w:t>RAT-dependent methods</w:t>
      </w:r>
      <w:r w:rsidRPr="2E8E56F1">
        <w:rPr>
          <w:lang w:val="en-GB" w:eastAsia="en-US"/>
        </w:rPr>
        <w:t xml:space="preserve">, </w:t>
      </w:r>
      <w:r w:rsidRPr="4A578E3C">
        <w:rPr>
          <w:lang w:val="en-GB" w:eastAsia="en-US"/>
        </w:rPr>
        <w:t xml:space="preserve">LMF needs to be </w:t>
      </w:r>
      <w:r w:rsidRPr="7B7BEA3E">
        <w:rPr>
          <w:lang w:val="en-GB" w:eastAsia="en-US"/>
        </w:rPr>
        <w:t xml:space="preserve">involved as per the </w:t>
      </w:r>
      <w:r w:rsidRPr="25EAAC0D">
        <w:rPr>
          <w:lang w:val="en-GB" w:eastAsia="en-US"/>
        </w:rPr>
        <w:t xml:space="preserve">legacy positioning </w:t>
      </w:r>
      <w:r w:rsidRPr="20EA3D68">
        <w:rPr>
          <w:lang w:val="en-GB" w:eastAsia="en-US"/>
        </w:rPr>
        <w:t xml:space="preserve">framework. </w:t>
      </w:r>
      <w:r w:rsidR="00643AA6" w:rsidRPr="05034B34">
        <w:rPr>
          <w:lang w:val="en-GB" w:eastAsia="en-US"/>
        </w:rPr>
        <w:t>To</w:t>
      </w:r>
      <w:r w:rsidRPr="6C2C2643">
        <w:rPr>
          <w:lang w:val="en-GB" w:eastAsia="en-US"/>
        </w:rPr>
        <w:t xml:space="preserve"> </w:t>
      </w:r>
      <w:r w:rsidRPr="015A4D79">
        <w:rPr>
          <w:lang w:val="en-GB" w:eastAsia="en-US"/>
        </w:rPr>
        <w:t>generate</w:t>
      </w:r>
      <w:r w:rsidRPr="01BCFF51">
        <w:rPr>
          <w:lang w:val="en-GB" w:eastAsia="en-US"/>
        </w:rPr>
        <w:t xml:space="preserve"> </w:t>
      </w:r>
      <w:r w:rsidRPr="5706B5E2">
        <w:rPr>
          <w:lang w:val="en-GB" w:eastAsia="en-US"/>
        </w:rPr>
        <w:t>a</w:t>
      </w:r>
      <w:r w:rsidRPr="6C2C2643">
        <w:rPr>
          <w:lang w:val="en-GB" w:eastAsia="en-US"/>
        </w:rPr>
        <w:t xml:space="preserve"> </w:t>
      </w:r>
      <w:r w:rsidRPr="4895194D">
        <w:rPr>
          <w:lang w:val="en-GB" w:eastAsia="en-US"/>
        </w:rPr>
        <w:t>ground truth</w:t>
      </w:r>
      <w:r w:rsidRPr="5706B5E2">
        <w:rPr>
          <w:lang w:val="en-GB" w:eastAsia="en-US"/>
        </w:rPr>
        <w:t xml:space="preserve"> label</w:t>
      </w:r>
      <w:r w:rsidRPr="4895194D">
        <w:rPr>
          <w:lang w:val="en-GB" w:eastAsia="en-US"/>
        </w:rPr>
        <w:t xml:space="preserve"> </w:t>
      </w:r>
      <w:r w:rsidRPr="0B3D6FDA">
        <w:rPr>
          <w:lang w:val="en-GB" w:eastAsia="en-US"/>
        </w:rPr>
        <w:t xml:space="preserve">(or </w:t>
      </w:r>
      <w:r w:rsidRPr="4B2C01B4">
        <w:rPr>
          <w:lang w:val="en-GB" w:eastAsia="en-US"/>
        </w:rPr>
        <w:t xml:space="preserve">its </w:t>
      </w:r>
      <w:r w:rsidRPr="719075B0">
        <w:rPr>
          <w:lang w:val="en-GB" w:eastAsia="en-US"/>
        </w:rPr>
        <w:t>approximation</w:t>
      </w:r>
      <w:r w:rsidRPr="0B3D6FDA">
        <w:rPr>
          <w:lang w:val="en-GB" w:eastAsia="en-US"/>
        </w:rPr>
        <w:t xml:space="preserve">) </w:t>
      </w:r>
      <w:r w:rsidRPr="4895194D">
        <w:rPr>
          <w:lang w:val="en-GB" w:eastAsia="en-US"/>
        </w:rPr>
        <w:t xml:space="preserve">associated </w:t>
      </w:r>
      <w:r w:rsidRPr="19D4820D">
        <w:rPr>
          <w:lang w:val="en-GB" w:eastAsia="en-US"/>
        </w:rPr>
        <w:t xml:space="preserve">with its model </w:t>
      </w:r>
      <w:r w:rsidRPr="07B066A0">
        <w:rPr>
          <w:lang w:val="en-GB" w:eastAsia="en-US"/>
        </w:rPr>
        <w:t>output</w:t>
      </w:r>
      <w:r w:rsidR="00643AA6">
        <w:rPr>
          <w:lang w:val="en-GB" w:eastAsia="en-US"/>
        </w:rPr>
        <w:t xml:space="preserve"> (</w:t>
      </w:r>
      <w:r w:rsidRPr="07B066A0">
        <w:rPr>
          <w:lang w:val="en-GB" w:eastAsia="en-US"/>
        </w:rPr>
        <w:t>UE location estimation</w:t>
      </w:r>
      <w:r w:rsidR="00183A2A">
        <w:rPr>
          <w:lang w:val="en-GB" w:eastAsia="en-US"/>
        </w:rPr>
        <w:t>)</w:t>
      </w:r>
      <w:r w:rsidRPr="19B6C724">
        <w:rPr>
          <w:lang w:val="en-GB" w:eastAsia="en-US"/>
        </w:rPr>
        <w:t xml:space="preserve">, </w:t>
      </w:r>
      <w:r w:rsidRPr="00AD2EA3">
        <w:rPr>
          <w:lang w:val="en-GB" w:eastAsia="en-US"/>
        </w:rPr>
        <w:t xml:space="preserve">UE </w:t>
      </w:r>
      <w:r w:rsidR="00183A2A">
        <w:rPr>
          <w:lang w:val="en-GB" w:eastAsia="en-US"/>
        </w:rPr>
        <w:t>may</w:t>
      </w:r>
      <w:r w:rsidRPr="00AD2EA3">
        <w:rPr>
          <w:lang w:val="en-GB" w:eastAsia="en-US"/>
        </w:rPr>
        <w:t xml:space="preserve"> send a positioning request to LMF to get its location information</w:t>
      </w:r>
      <w:r w:rsidRPr="3D54C486">
        <w:rPr>
          <w:lang w:val="en-GB" w:eastAsia="en-US"/>
        </w:rPr>
        <w:t xml:space="preserve">. </w:t>
      </w:r>
    </w:p>
    <w:p w14:paraId="690363D9" w14:textId="77777777" w:rsidR="008C7861" w:rsidRDefault="008C7861" w:rsidP="008C7861">
      <w:pPr>
        <w:rPr>
          <w:lang w:val="en-GB" w:eastAsia="en-US"/>
        </w:rPr>
      </w:pPr>
    </w:p>
    <w:p w14:paraId="421A7477" w14:textId="77777777" w:rsidR="008C7861" w:rsidRPr="00F31A10" w:rsidRDefault="008C7861" w:rsidP="00F31A10">
      <w:pPr>
        <w:pStyle w:val="Observationstylenokia2023"/>
      </w:pPr>
      <w:bookmarkStart w:id="69" w:name="_Toc159231761"/>
      <w:bookmarkStart w:id="70" w:name="_Toc159240761"/>
      <w:r w:rsidRPr="00F31A10">
        <w:t>In Case 1 direct AI/ML positioning, for monitoring, UE may request its location information from LMF to be used as ground truth (or its approximation).</w:t>
      </w:r>
      <w:bookmarkEnd w:id="69"/>
      <w:bookmarkEnd w:id="70"/>
    </w:p>
    <w:p w14:paraId="0BF2E402" w14:textId="207F40E3" w:rsidR="008C7861" w:rsidRDefault="73955468" w:rsidP="00CF10CD">
      <w:pPr>
        <w:pStyle w:val="NORMALTdocNokia"/>
        <w:rPr>
          <w:lang w:val="en-GB" w:eastAsia="en-US"/>
        </w:rPr>
      </w:pPr>
      <w:r w:rsidRPr="4829DE6E">
        <w:rPr>
          <w:lang w:val="en-GB" w:eastAsia="en-US"/>
        </w:rPr>
        <w:t>Nevertheless, since</w:t>
      </w:r>
      <w:r w:rsidR="00CF10CD">
        <w:rPr>
          <w:lang w:val="en-GB" w:eastAsia="en-US"/>
        </w:rPr>
        <w:t xml:space="preserve"> Case 1</w:t>
      </w:r>
      <w:r w:rsidR="00321642">
        <w:rPr>
          <w:lang w:val="en-GB" w:eastAsia="en-US"/>
        </w:rPr>
        <w:t xml:space="preserve"> direct AI/ML positioning</w:t>
      </w:r>
      <w:r w:rsidRPr="4829DE6E">
        <w:rPr>
          <w:lang w:val="en-GB" w:eastAsia="en-US"/>
        </w:rPr>
        <w:t xml:space="preserve"> relies on DL measurements, if LMF utilizes again a DL-based method to estimate the target UE’s position (to be used to generate ground truth), then the estimation would not be reliable in case of imperfections, e.g., NLOS, UE measurement inaccuracy, timing error or estimation errors. Thus, it is important if UE can indicate</w:t>
      </w:r>
      <w:r w:rsidR="00D52F03">
        <w:rPr>
          <w:lang w:val="en-GB" w:eastAsia="en-US"/>
        </w:rPr>
        <w:t xml:space="preserve"> a suitable method </w:t>
      </w:r>
      <w:proofErr w:type="gramStart"/>
      <w:r w:rsidR="00D52F03">
        <w:rPr>
          <w:lang w:val="en-GB" w:eastAsia="en-US"/>
        </w:rPr>
        <w:t>( that</w:t>
      </w:r>
      <w:proofErr w:type="gramEnd"/>
      <w:r w:rsidR="00D52F03">
        <w:rPr>
          <w:lang w:val="en-GB" w:eastAsia="en-US"/>
        </w:rPr>
        <w:t xml:space="preserve"> is possibly non-DL</w:t>
      </w:r>
      <w:r w:rsidR="008A7957">
        <w:rPr>
          <w:lang w:val="en-GB" w:eastAsia="en-US"/>
        </w:rPr>
        <w:t xml:space="preserve"> based method</w:t>
      </w:r>
      <w:r w:rsidR="00D52F03">
        <w:rPr>
          <w:lang w:val="en-GB" w:eastAsia="en-US"/>
        </w:rPr>
        <w:t>)</w:t>
      </w:r>
      <w:r w:rsidRPr="4829DE6E">
        <w:rPr>
          <w:lang w:val="en-GB" w:eastAsia="en-US"/>
        </w:rPr>
        <w:t xml:space="preserve"> or LMF determines a suitable method (that is possibly non-DL</w:t>
      </w:r>
      <w:r w:rsidR="008A7957">
        <w:rPr>
          <w:lang w:val="en-GB" w:eastAsia="en-US"/>
        </w:rPr>
        <w:t xml:space="preserve"> based method</w:t>
      </w:r>
      <w:r w:rsidRPr="4829DE6E">
        <w:rPr>
          <w:lang w:val="en-GB" w:eastAsia="en-US"/>
        </w:rPr>
        <w:t>) to generate ground truth for Case 1</w:t>
      </w:r>
      <w:r w:rsidR="008A7957">
        <w:rPr>
          <w:lang w:val="en-GB" w:eastAsia="en-US"/>
        </w:rPr>
        <w:t xml:space="preserve"> direct AI/ML positioning</w:t>
      </w:r>
      <w:r w:rsidRPr="4829DE6E">
        <w:rPr>
          <w:lang w:val="en-GB" w:eastAsia="en-US"/>
        </w:rPr>
        <w:t>.</w:t>
      </w:r>
    </w:p>
    <w:p w14:paraId="0021CDFD" w14:textId="77777777" w:rsidR="008C7861" w:rsidRDefault="008C7861" w:rsidP="008C7861">
      <w:pPr>
        <w:rPr>
          <w:lang w:val="en-GB" w:eastAsia="en-US"/>
        </w:rPr>
      </w:pPr>
    </w:p>
    <w:p w14:paraId="2BE80B4C" w14:textId="49C11EF5" w:rsidR="008C7861" w:rsidRPr="007643AE" w:rsidRDefault="008C7861" w:rsidP="008C7861">
      <w:pPr>
        <w:pStyle w:val="Observationstylenokia2023"/>
      </w:pPr>
      <w:bookmarkStart w:id="71" w:name="_Toc159231762"/>
      <w:bookmarkStart w:id="72" w:name="_Toc159240762"/>
      <w:r w:rsidRPr="007643AE">
        <w:t>In Case 1</w:t>
      </w:r>
      <w:r w:rsidRPr="37D3B050">
        <w:t xml:space="preserve"> direct AI/ML positioning</w:t>
      </w:r>
      <w:r w:rsidR="00877695">
        <w:t>,</w:t>
      </w:r>
      <w:r w:rsidRPr="37D3B050">
        <w:t xml:space="preserve"> for monitoring purposes and</w:t>
      </w:r>
      <w:r w:rsidRPr="007643AE">
        <w:t xml:space="preserve"> ground truth generation, it would be preferable to not utilize DL-based positioning methods since ML-based positioning also relies on DL measurements, and any imperfections, e.g., NLOS, UE measurement inaccuracies, etc. would impact both estimates.</w:t>
      </w:r>
      <w:bookmarkEnd w:id="71"/>
      <w:bookmarkEnd w:id="72"/>
    </w:p>
    <w:p w14:paraId="34D58CB2" w14:textId="171FF130" w:rsidR="008C7861" w:rsidRDefault="008C7861" w:rsidP="008C7861">
      <w:pPr>
        <w:rPr>
          <w:b/>
          <w:lang w:val="en-GB" w:eastAsia="en-US"/>
        </w:rPr>
      </w:pPr>
    </w:p>
    <w:p w14:paraId="7F836092" w14:textId="4F897C28" w:rsidR="008C7861" w:rsidRPr="007643AE" w:rsidRDefault="008C7861" w:rsidP="00AD2EA3">
      <w:pPr>
        <w:pStyle w:val="Proposalstylenokia2023"/>
      </w:pPr>
      <w:bookmarkStart w:id="73" w:name="_Toc159231890"/>
      <w:r w:rsidRPr="460BB565">
        <w:t>RAN1 to consider for Case 1 direct AI</w:t>
      </w:r>
      <w:r w:rsidR="005B341C">
        <w:t>/</w:t>
      </w:r>
      <w:r w:rsidRPr="460BB565">
        <w:t>ML positioning for monitoring purposes that UE may send a positioning request to LMF for ground truth generation purposes.</w:t>
      </w:r>
      <w:bookmarkEnd w:id="73"/>
    </w:p>
    <w:p w14:paraId="6E1CBBD8" w14:textId="686CED5C" w:rsidR="008C7861" w:rsidRPr="007643AE" w:rsidRDefault="008C7861" w:rsidP="00AD2EA3">
      <w:pPr>
        <w:pStyle w:val="Proposalstylenokia2023"/>
      </w:pPr>
      <w:bookmarkStart w:id="74" w:name="_Toc159231891"/>
      <w:r w:rsidRPr="460BB565">
        <w:t>RAN1 to consider for Case 1 direct AI</w:t>
      </w:r>
      <w:r w:rsidR="005B341C">
        <w:t>/</w:t>
      </w:r>
      <w:r w:rsidRPr="460BB565">
        <w:t>ML positioning for monitoring purposes that when LMF assists UE to generate ground truth, UE may indicate its preference on using specific positioning method (e.g., non-DL-based).</w:t>
      </w:r>
      <w:bookmarkEnd w:id="74"/>
    </w:p>
    <w:p w14:paraId="5F5F4295" w14:textId="5E8884DA" w:rsidR="008C7861" w:rsidRPr="007643AE" w:rsidRDefault="008C7861" w:rsidP="00AD2EA3">
      <w:pPr>
        <w:pStyle w:val="Proposalstylenokia2023"/>
      </w:pPr>
      <w:bookmarkStart w:id="75" w:name="_Toc159231892"/>
      <w:r w:rsidRPr="460BB565">
        <w:t>RAN1 to consider for Case 1 direct AI</w:t>
      </w:r>
      <w:r w:rsidR="005B341C">
        <w:t>/</w:t>
      </w:r>
      <w:r w:rsidRPr="460BB565">
        <w:t xml:space="preserve">ML positioning for monitoring purposes that when LMF assists UE to generate ground truth, UE may indicate that the requested positioning estimate will be used for ground truth generation purposes to </w:t>
      </w:r>
      <w:r w:rsidR="00552F61">
        <w:t>assist</w:t>
      </w:r>
      <w:r w:rsidRPr="460BB565">
        <w:t xml:space="preserve"> LMF determining a suitable method.</w:t>
      </w:r>
      <w:bookmarkEnd w:id="75"/>
    </w:p>
    <w:p w14:paraId="42A42BD7" w14:textId="1217AD07" w:rsidR="008C7861" w:rsidRPr="00964DA8" w:rsidRDefault="008C7861" w:rsidP="00552F61">
      <w:pPr>
        <w:pStyle w:val="NORMALTdocNokia"/>
        <w:rPr>
          <w:lang w:val="en-GB" w:eastAsia="en-US"/>
        </w:rPr>
      </w:pPr>
      <w:r>
        <w:rPr>
          <w:lang w:val="en-GB" w:eastAsia="en-US"/>
        </w:rPr>
        <w:t xml:space="preserve">In case </w:t>
      </w:r>
      <w:r w:rsidRPr="00964DA8">
        <w:rPr>
          <w:lang w:val="en-GB" w:eastAsia="en-US"/>
        </w:rPr>
        <w:t xml:space="preserve">the size of the collected data </w:t>
      </w:r>
      <w:r>
        <w:rPr>
          <w:lang w:val="en-GB" w:eastAsia="en-US"/>
        </w:rPr>
        <w:t>(e.g., ground truth and corresponding measurements)</w:t>
      </w:r>
      <w:r w:rsidRPr="00964DA8">
        <w:rPr>
          <w:lang w:val="en-GB" w:eastAsia="en-US"/>
        </w:rPr>
        <w:t xml:space="preserve"> is not sufficient to perform </w:t>
      </w:r>
      <w:r>
        <w:rPr>
          <w:lang w:val="en-GB" w:eastAsia="en-US"/>
        </w:rPr>
        <w:t>monitoring efficiently, UE can complement the data with artificially generated data by means of</w:t>
      </w:r>
      <w:r w:rsidRPr="00964DA8">
        <w:rPr>
          <w:lang w:val="en-GB" w:eastAsia="en-US"/>
        </w:rPr>
        <w:t xml:space="preserve"> </w:t>
      </w:r>
      <w:r w:rsidR="0016229C">
        <w:rPr>
          <w:lang w:val="en-GB" w:eastAsia="en-US"/>
        </w:rPr>
        <w:t xml:space="preserve">using </w:t>
      </w:r>
      <w:r w:rsidRPr="00964DA8">
        <w:rPr>
          <w:lang w:val="en-GB" w:eastAsia="en-US"/>
        </w:rPr>
        <w:t xml:space="preserve">data augmentation </w:t>
      </w:r>
      <w:r>
        <w:rPr>
          <w:lang w:val="en-GB" w:eastAsia="en-US"/>
        </w:rPr>
        <w:t xml:space="preserve">techniques. With this, the </w:t>
      </w:r>
      <w:r w:rsidR="0016229C">
        <w:rPr>
          <w:lang w:val="en-GB" w:eastAsia="en-US"/>
        </w:rPr>
        <w:t>target</w:t>
      </w:r>
      <w:r>
        <w:rPr>
          <w:lang w:val="en-GB" w:eastAsia="en-US"/>
        </w:rPr>
        <w:t xml:space="preserve"> is to estimate the radio measurements for positions not measured/available using spatial interpolation methods (e.g., kriging interpolation method). In this case, the LMF may provide the UE configuration to generate </w:t>
      </w:r>
      <w:r w:rsidR="0065380C">
        <w:rPr>
          <w:lang w:val="en-GB" w:eastAsia="en-US"/>
        </w:rPr>
        <w:t xml:space="preserve">this type of </w:t>
      </w:r>
      <w:r>
        <w:rPr>
          <w:lang w:val="en-GB" w:eastAsia="en-US"/>
        </w:rPr>
        <w:t xml:space="preserve">synthetic data (e.g., the spatial interpolation function and related parameters). </w:t>
      </w:r>
    </w:p>
    <w:p w14:paraId="2F32B9B6" w14:textId="77777777" w:rsidR="008C7861" w:rsidRDefault="008C7861" w:rsidP="008C7861">
      <w:pPr>
        <w:jc w:val="both"/>
        <w:rPr>
          <w:lang w:val="en-GB" w:eastAsia="en-US"/>
        </w:rPr>
      </w:pPr>
    </w:p>
    <w:p w14:paraId="480B5674" w14:textId="5BEAA397" w:rsidR="008C7861" w:rsidRPr="007643AE" w:rsidRDefault="008C7861" w:rsidP="00AD2EA3">
      <w:pPr>
        <w:pStyle w:val="Proposalstylenokia2023"/>
      </w:pPr>
      <w:bookmarkStart w:id="76" w:name="_Toc159231893"/>
      <w:r w:rsidRPr="460BB565">
        <w:t xml:space="preserve">RAN1 to consider in the normative work for Case 1 direct AIML positioning that the LMF may provide UE assistance to generate synthetic ground truth data in case collected data </w:t>
      </w:r>
      <w:r w:rsidR="006771A8">
        <w:t xml:space="preserve">for monitoring </w:t>
      </w:r>
      <w:r w:rsidRPr="460BB565">
        <w:t>(e.g., ground truth and measurements) is not sufficient.</w:t>
      </w:r>
      <w:bookmarkEnd w:id="76"/>
    </w:p>
    <w:p w14:paraId="0DBE680E" w14:textId="77777777" w:rsidR="008C7861" w:rsidRDefault="008C7861" w:rsidP="008C7861">
      <w:pPr>
        <w:rPr>
          <w:b/>
          <w:bCs/>
        </w:rPr>
      </w:pPr>
    </w:p>
    <w:p w14:paraId="5CAA9084" w14:textId="77777777" w:rsidR="008C7861" w:rsidRPr="00F86C42" w:rsidRDefault="008C7861" w:rsidP="00AD2EA3">
      <w:pPr>
        <w:pStyle w:val="Heading3"/>
        <w:ind w:left="709"/>
      </w:pPr>
      <w:r w:rsidRPr="00F86C42">
        <w:t xml:space="preserve">Signalling and procedures </w:t>
      </w:r>
      <w:r>
        <w:t>for ground truth generation</w:t>
      </w:r>
    </w:p>
    <w:p w14:paraId="1676F0F9" w14:textId="341A2679" w:rsidR="008C7861" w:rsidRDefault="008C7861" w:rsidP="00716DE2">
      <w:pPr>
        <w:pStyle w:val="NORMALTdocNokia"/>
        <w:rPr>
          <w:lang w:val="en-GB" w:eastAsia="en-US"/>
        </w:rPr>
      </w:pPr>
      <w:r w:rsidRPr="7F942CCE">
        <w:rPr>
          <w:lang w:val="en-GB" w:eastAsia="en-US"/>
        </w:rPr>
        <w:t xml:space="preserve">In different scenarios, different positioning methods might be preferable to generate ground truth labels. For example, in NLOS-dominated environments, UE may use its non-RAT sensor-based techniques to </w:t>
      </w:r>
      <w:r w:rsidRPr="1F0790C5">
        <w:rPr>
          <w:lang w:val="en-GB" w:eastAsia="en-US"/>
        </w:rPr>
        <w:t>estimate its position</w:t>
      </w:r>
      <w:r w:rsidRPr="7F942CCE">
        <w:rPr>
          <w:lang w:val="en-GB" w:eastAsia="en-US"/>
        </w:rPr>
        <w:t xml:space="preserve">, whereas in LOS-dominated environments, non-ML RAT-based techniques </w:t>
      </w:r>
      <w:r w:rsidRPr="06F8F7AE">
        <w:rPr>
          <w:lang w:val="en-GB" w:eastAsia="en-US"/>
        </w:rPr>
        <w:t xml:space="preserve">can be used </w:t>
      </w:r>
      <w:r w:rsidRPr="7F942CCE">
        <w:rPr>
          <w:lang w:val="en-GB" w:eastAsia="en-US"/>
        </w:rPr>
        <w:t xml:space="preserve">to estimate </w:t>
      </w:r>
      <w:r w:rsidRPr="06F8F7AE">
        <w:rPr>
          <w:lang w:val="en-GB" w:eastAsia="en-US"/>
        </w:rPr>
        <w:t>UE’s</w:t>
      </w:r>
      <w:r w:rsidRPr="7F942CCE">
        <w:rPr>
          <w:lang w:val="en-GB" w:eastAsia="en-US"/>
        </w:rPr>
        <w:t xml:space="preserve"> position </w:t>
      </w:r>
      <w:r w:rsidR="000B3DB5" w:rsidRPr="7F942CCE">
        <w:rPr>
          <w:lang w:val="en-GB" w:eastAsia="en-US"/>
        </w:rPr>
        <w:t>to</w:t>
      </w:r>
      <w:r w:rsidRPr="7F942CCE">
        <w:rPr>
          <w:lang w:val="en-GB" w:eastAsia="en-US"/>
        </w:rPr>
        <w:t xml:space="preserve"> generate ground truth</w:t>
      </w:r>
      <w:r w:rsidR="000B3DB5">
        <w:rPr>
          <w:lang w:val="en-GB" w:eastAsia="en-US"/>
        </w:rPr>
        <w:t xml:space="preserve"> information</w:t>
      </w:r>
      <w:r w:rsidRPr="7F942CCE">
        <w:rPr>
          <w:lang w:val="en-GB" w:eastAsia="en-US"/>
        </w:rPr>
        <w:t>.</w:t>
      </w:r>
      <w:r w:rsidRPr="06F8F7AE">
        <w:rPr>
          <w:lang w:val="en-GB" w:eastAsia="en-US"/>
        </w:rPr>
        <w:t xml:space="preserve"> </w:t>
      </w:r>
      <w:r w:rsidRPr="1120DE2D">
        <w:rPr>
          <w:lang w:val="en-GB" w:eastAsia="en-US"/>
        </w:rPr>
        <w:t xml:space="preserve">Similarly, multiple methods can be used to estimate UE’s position, among one of which could be selected according to different criteria, e.g., with respect to confidence of estimation or relative difference between the estimations. For this, </w:t>
      </w:r>
      <w:r w:rsidR="00822C93">
        <w:rPr>
          <w:lang w:val="en-GB" w:eastAsia="en-US"/>
        </w:rPr>
        <w:t xml:space="preserve">the </w:t>
      </w:r>
      <w:r w:rsidRPr="0016196A">
        <w:rPr>
          <w:lang w:val="en-GB" w:eastAsia="en-US"/>
        </w:rPr>
        <w:t>LMF</w:t>
      </w:r>
      <w:r w:rsidR="00822C93">
        <w:rPr>
          <w:lang w:val="en-GB" w:eastAsia="en-US"/>
        </w:rPr>
        <w:t xml:space="preserve"> may </w:t>
      </w:r>
      <w:r w:rsidRPr="0016196A">
        <w:rPr>
          <w:lang w:val="en-GB" w:eastAsia="en-US"/>
        </w:rPr>
        <w:t>indicate UE</w:t>
      </w:r>
      <w:r w:rsidRPr="1120DE2D">
        <w:rPr>
          <w:lang w:val="en-GB" w:eastAsia="en-US"/>
        </w:rPr>
        <w:t xml:space="preserve"> preferred method</w:t>
      </w:r>
      <w:r w:rsidRPr="1191FFBA">
        <w:rPr>
          <w:lang w:val="en-GB" w:eastAsia="en-US"/>
        </w:rPr>
        <w:t>(s)</w:t>
      </w:r>
      <w:r w:rsidRPr="1120DE2D">
        <w:rPr>
          <w:lang w:val="en-GB" w:eastAsia="en-US"/>
        </w:rPr>
        <w:t xml:space="preserve"> or necessary criteria to select a method for generating ground truth. </w:t>
      </w:r>
    </w:p>
    <w:p w14:paraId="6C072BD7" w14:textId="77777777" w:rsidR="008C7861" w:rsidRDefault="008C7861" w:rsidP="008C7861">
      <w:pPr>
        <w:rPr>
          <w:lang w:val="en-GB" w:eastAsia="en-US"/>
        </w:rPr>
      </w:pPr>
    </w:p>
    <w:p w14:paraId="6A29B776" w14:textId="77777777" w:rsidR="008C7861" w:rsidRPr="007643AE" w:rsidRDefault="008C7861" w:rsidP="00AD2EA3">
      <w:pPr>
        <w:pStyle w:val="Proposalstylenokia2023"/>
      </w:pPr>
      <w:bookmarkStart w:id="77" w:name="_Toc159231894"/>
      <w:r w:rsidRPr="460BB565">
        <w:t>For Case 1, for ground truth generation by the target UE, LMF may indicate UE preferred positioning method(s) (e.g., sensor-based, RAT-based, etc.) or necessary criteria (e.g., required confidence value) for an estimation to be used as ground truth.</w:t>
      </w:r>
      <w:bookmarkEnd w:id="77"/>
    </w:p>
    <w:p w14:paraId="5D701A7C" w14:textId="77777777" w:rsidR="008C7861" w:rsidRPr="0016196A" w:rsidRDefault="008C7861" w:rsidP="008C7861">
      <w:pPr>
        <w:pStyle w:val="B1"/>
        <w:rPr>
          <w:strike/>
          <w:lang w:eastAsia="x-none"/>
        </w:rPr>
      </w:pPr>
    </w:p>
    <w:p w14:paraId="30B4E11D" w14:textId="4DCEB7DA" w:rsidR="008C7861" w:rsidRDefault="008C7861" w:rsidP="001E1350">
      <w:pPr>
        <w:pStyle w:val="NORMALTdocNokia"/>
        <w:rPr>
          <w:lang w:val="en-GB"/>
        </w:rPr>
      </w:pPr>
      <w:r w:rsidRPr="43906A6D">
        <w:rPr>
          <w:lang w:val="en-GB"/>
        </w:rPr>
        <w:t xml:space="preserve">Nevertheless, selection of a PRU for generating ground truth (i.e., the location estimate) and other data (i.e., measurements corresponding to model input) for a certain target UE is </w:t>
      </w:r>
      <w:r w:rsidR="001B7ED7">
        <w:rPr>
          <w:lang w:val="en-GB"/>
        </w:rPr>
        <w:t>a challenging</w:t>
      </w:r>
      <w:r w:rsidRPr="43906A6D">
        <w:rPr>
          <w:lang w:val="en-GB"/>
        </w:rPr>
        <w:t xml:space="preserve"> problem. </w:t>
      </w:r>
      <w:r w:rsidRPr="002A6D36">
        <w:rPr>
          <w:lang w:val="en-GB"/>
        </w:rPr>
        <w:t>A</w:t>
      </w:r>
      <w:r w:rsidRPr="43906A6D">
        <w:rPr>
          <w:lang w:val="en-GB"/>
        </w:rPr>
        <w:t xml:space="preserve">lthough being </w:t>
      </w:r>
      <w:r w:rsidR="00D24FA3">
        <w:rPr>
          <w:lang w:val="en-GB"/>
        </w:rPr>
        <w:t>closed</w:t>
      </w:r>
      <w:r w:rsidRPr="43906A6D">
        <w:rPr>
          <w:lang w:val="en-GB"/>
        </w:rPr>
        <w:t xml:space="preserve"> to the PRU</w:t>
      </w:r>
      <w:r w:rsidR="00D24FA3">
        <w:rPr>
          <w:lang w:val="en-GB"/>
        </w:rPr>
        <w:t>,</w:t>
      </w:r>
      <w:r w:rsidRPr="43906A6D">
        <w:rPr>
          <w:lang w:val="en-GB"/>
        </w:rPr>
        <w:t xml:space="preserve"> the target UE may experience different</w:t>
      </w:r>
      <w:r>
        <w:rPr>
          <w:lang w:val="en-GB"/>
        </w:rPr>
        <w:t xml:space="preserve"> </w:t>
      </w:r>
      <w:r w:rsidRPr="43906A6D">
        <w:rPr>
          <w:lang w:val="en-GB"/>
        </w:rPr>
        <w:t>channel</w:t>
      </w:r>
      <w:r>
        <w:rPr>
          <w:lang w:val="en-GB"/>
        </w:rPr>
        <w:t xml:space="preserve">/ propagation/ </w:t>
      </w:r>
      <w:r w:rsidRPr="43906A6D">
        <w:rPr>
          <w:lang w:val="en-GB"/>
        </w:rPr>
        <w:t xml:space="preserve">measurement characteristics </w:t>
      </w:r>
      <w:r>
        <w:rPr>
          <w:lang w:val="en-GB"/>
        </w:rPr>
        <w:t xml:space="preserve">(e.g., LOS/NLOS profiles) compared to </w:t>
      </w:r>
      <w:r w:rsidRPr="43906A6D">
        <w:rPr>
          <w:lang w:val="en-GB"/>
        </w:rPr>
        <w:t xml:space="preserve">the PRU. </w:t>
      </w:r>
      <w:r>
        <w:rPr>
          <w:lang w:val="en-GB"/>
        </w:rPr>
        <w:t>Moreover,</w:t>
      </w:r>
      <w:r w:rsidRPr="43906A6D">
        <w:rPr>
          <w:lang w:val="en-GB"/>
        </w:rPr>
        <w:t xml:space="preserve"> a PRU and a target UE may have different measurement capabilities which render the PRU measurements improper to be used for estimating the location of target UE. As another example, PRU and target UE may experience dissimilar timing related errors such as </w:t>
      </w:r>
      <w:r w:rsidR="001E1350">
        <w:rPr>
          <w:lang w:val="en-GB"/>
        </w:rPr>
        <w:t>t</w:t>
      </w:r>
      <w:r w:rsidRPr="43906A6D">
        <w:rPr>
          <w:lang w:val="en-GB"/>
        </w:rPr>
        <w:t xml:space="preserve">iming </w:t>
      </w:r>
      <w:r w:rsidR="001E1350">
        <w:rPr>
          <w:lang w:val="en-GB"/>
        </w:rPr>
        <w:t>e</w:t>
      </w:r>
      <w:r w:rsidRPr="43906A6D">
        <w:rPr>
          <w:lang w:val="en-GB"/>
        </w:rPr>
        <w:t xml:space="preserve">rror </w:t>
      </w:r>
      <w:r w:rsidR="001E1350">
        <w:rPr>
          <w:lang w:val="en-GB"/>
        </w:rPr>
        <w:t>g</w:t>
      </w:r>
      <w:r w:rsidRPr="43906A6D">
        <w:rPr>
          <w:lang w:val="en-GB"/>
        </w:rPr>
        <w:t xml:space="preserve">roup (TEG) profiles. It follows from the above that the relative location of a PRU with respect to the UE itself is not sufficient for selecting this PRU for generating ground truth and other data for the target UE. </w:t>
      </w:r>
    </w:p>
    <w:p w14:paraId="262CD5C0" w14:textId="77777777" w:rsidR="008C7861" w:rsidRDefault="008C7861" w:rsidP="001E1350">
      <w:pPr>
        <w:pStyle w:val="NORMALTdocNokia"/>
        <w:rPr>
          <w:lang w:val="en-GB"/>
        </w:rPr>
      </w:pPr>
    </w:p>
    <w:p w14:paraId="2110F3C7" w14:textId="5701E572" w:rsidR="008C7861" w:rsidRDefault="008C7861" w:rsidP="001E1350">
      <w:pPr>
        <w:pStyle w:val="NORMALTdocNokia"/>
        <w:rPr>
          <w:lang w:val="en-GB"/>
        </w:rPr>
      </w:pPr>
      <w:r w:rsidRPr="43906A6D">
        <w:rPr>
          <w:lang w:val="en-GB"/>
        </w:rPr>
        <w:t>For the target UE to collect necessary information and assess whether a PRU can generate similar measurements as target UE</w:t>
      </w:r>
      <w:r w:rsidR="000E3AE6">
        <w:rPr>
          <w:lang w:val="en-GB"/>
        </w:rPr>
        <w:t xml:space="preserve">. In this regard, </w:t>
      </w:r>
      <w:r w:rsidR="005E4A4D">
        <w:rPr>
          <w:lang w:val="en-GB"/>
        </w:rPr>
        <w:t>LMF</w:t>
      </w:r>
      <w:r w:rsidR="000E3AE6" w:rsidRPr="43906A6D">
        <w:rPr>
          <w:lang w:val="en-GB"/>
        </w:rPr>
        <w:t xml:space="preserve"> </w:t>
      </w:r>
      <w:r w:rsidR="005E4A4D">
        <w:rPr>
          <w:lang w:val="en-GB"/>
        </w:rPr>
        <w:t>may assistance</w:t>
      </w:r>
      <w:r w:rsidR="00801941">
        <w:rPr>
          <w:lang w:val="en-GB"/>
        </w:rPr>
        <w:t xml:space="preserve"> to UEs as selecting suitable</w:t>
      </w:r>
      <w:r w:rsidRPr="43906A6D">
        <w:rPr>
          <w:lang w:val="en-GB"/>
        </w:rPr>
        <w:t xml:space="preserve"> PRU</w:t>
      </w:r>
      <w:r w:rsidR="00801941">
        <w:rPr>
          <w:lang w:val="en-GB"/>
        </w:rPr>
        <w:t>s</w:t>
      </w:r>
      <w:r w:rsidRPr="43906A6D">
        <w:rPr>
          <w:lang w:val="en-GB"/>
        </w:rPr>
        <w:t xml:space="preserve"> for ground truth and other data generation. </w:t>
      </w:r>
      <w:r w:rsidR="00801941">
        <w:rPr>
          <w:lang w:val="en-GB"/>
        </w:rPr>
        <w:t xml:space="preserve">In addition, </w:t>
      </w:r>
      <w:r w:rsidR="00801941" w:rsidRPr="43906A6D">
        <w:rPr>
          <w:lang w:val="en-GB"/>
        </w:rPr>
        <w:t>LMF</w:t>
      </w:r>
      <w:r w:rsidRPr="43906A6D">
        <w:rPr>
          <w:lang w:val="en-GB"/>
        </w:rPr>
        <w:t xml:space="preserve"> may provide positioning measurements collected from various PRUs, e.g., closest PRUs around the target UE that have similar capabilities as target UE, together with any conditions to assess the similarity between these measurements and target UE’s measurements such as a threshold for a predetermined similarity score.</w:t>
      </w:r>
    </w:p>
    <w:p w14:paraId="2264E8A5" w14:textId="77777777" w:rsidR="008C7861" w:rsidRDefault="008C7861" w:rsidP="008C7861">
      <w:pPr>
        <w:rPr>
          <w:lang w:val="en-GB"/>
        </w:rPr>
      </w:pPr>
    </w:p>
    <w:p w14:paraId="143DC322" w14:textId="77777777" w:rsidR="008C7861" w:rsidRPr="007643AE" w:rsidRDefault="008C7861" w:rsidP="008C7861">
      <w:pPr>
        <w:pStyle w:val="Observationstylenokia2023"/>
      </w:pPr>
      <w:bookmarkStart w:id="78" w:name="_Toc159231763"/>
      <w:bookmarkStart w:id="79" w:name="_Toc159240763"/>
      <w:r>
        <w:t>For Case 1 direct AI/ML positioning and monitoring purposes, s</w:t>
      </w:r>
      <w:r w:rsidRPr="007643AE">
        <w:t>election of a PRU for ground truth or other data generation for a specific target UE is not trivial, e.g., due to different channel measurements that might be observed by PRU and target UE even if they are in proximity.</w:t>
      </w:r>
      <w:bookmarkEnd w:id="78"/>
      <w:bookmarkEnd w:id="79"/>
    </w:p>
    <w:p w14:paraId="2073A3E1" w14:textId="77777777" w:rsidR="008C7861" w:rsidRDefault="008C7861" w:rsidP="008C7861">
      <w:pPr>
        <w:pStyle w:val="ListParagraph"/>
        <w:rPr>
          <w:lang w:val="en-GB" w:eastAsia="en-US"/>
        </w:rPr>
      </w:pPr>
    </w:p>
    <w:p w14:paraId="0F62AEE1" w14:textId="77777777" w:rsidR="008C7861" w:rsidRPr="007643AE" w:rsidRDefault="008C7861" w:rsidP="00AD2EA3">
      <w:pPr>
        <w:pStyle w:val="Proposalstylenokia2023"/>
      </w:pPr>
      <w:bookmarkStart w:id="80" w:name="_Toc159231895"/>
      <w:r w:rsidRPr="460BB565">
        <w:t>For Case 1 direct AI/ML positioning and monitoring purposes, RAN1 to consider in the normative work that LMF may provide target UE measurements collected from different PRUs along with similarity context (e.g., threshold for a predetermined similarity score) to assist selecting a suitable PRU.</w:t>
      </w:r>
      <w:bookmarkEnd w:id="80"/>
    </w:p>
    <w:p w14:paraId="57DBB3CC" w14:textId="77777777" w:rsidR="008C7861" w:rsidRDefault="008C7861" w:rsidP="00316337">
      <w:pPr>
        <w:pStyle w:val="NORMALTdocNokia"/>
        <w:rPr>
          <w:lang w:val="en-GB"/>
        </w:rPr>
      </w:pPr>
      <w:r w:rsidRPr="43906A6D">
        <w:rPr>
          <w:lang w:val="en-GB"/>
        </w:rPr>
        <w:t>After determining a suitable PRU, UE may</w:t>
      </w:r>
      <w:r>
        <w:rPr>
          <w:lang w:val="en-GB"/>
        </w:rPr>
        <w:t xml:space="preserve"> either</w:t>
      </w:r>
      <w:r w:rsidRPr="43906A6D">
        <w:rPr>
          <w:lang w:val="en-GB"/>
        </w:rPr>
        <w:t xml:space="preserve"> utilize the</w:t>
      </w:r>
      <w:r>
        <w:rPr>
          <w:lang w:val="en-GB"/>
        </w:rPr>
        <w:t xml:space="preserve"> already-provided</w:t>
      </w:r>
      <w:r w:rsidRPr="43906A6D">
        <w:rPr>
          <w:lang w:val="en-GB"/>
        </w:rPr>
        <w:t xml:space="preserve"> PRU measurements</w:t>
      </w:r>
      <w:r>
        <w:rPr>
          <w:lang w:val="en-GB"/>
        </w:rPr>
        <w:t xml:space="preserve"> from LMF</w:t>
      </w:r>
      <w:r w:rsidRPr="43906A6D">
        <w:rPr>
          <w:lang w:val="en-GB"/>
        </w:rPr>
        <w:t xml:space="preserve"> directly, e.g., to refine its own location estimate, for ground truth generation, or may indicate LMF</w:t>
      </w:r>
      <w:r>
        <w:rPr>
          <w:lang w:val="en-GB"/>
        </w:rPr>
        <w:t xml:space="preserve"> it as the</w:t>
      </w:r>
      <w:r w:rsidRPr="43906A6D" w:rsidDel="00700F8F">
        <w:rPr>
          <w:lang w:val="en-GB"/>
        </w:rPr>
        <w:t xml:space="preserve"> </w:t>
      </w:r>
      <w:r w:rsidRPr="43906A6D">
        <w:rPr>
          <w:lang w:val="en-GB"/>
        </w:rPr>
        <w:t xml:space="preserve">preferred PRU </w:t>
      </w:r>
      <w:r>
        <w:rPr>
          <w:lang w:val="en-GB"/>
        </w:rPr>
        <w:t>to be utilized for ground truth</w:t>
      </w:r>
      <w:r w:rsidRPr="43906A6D">
        <w:rPr>
          <w:lang w:val="en-GB"/>
        </w:rPr>
        <w:t xml:space="preserve"> generation.</w:t>
      </w:r>
    </w:p>
    <w:p w14:paraId="228D6C95" w14:textId="77777777" w:rsidR="008C7861" w:rsidRDefault="008C7861" w:rsidP="008C7861">
      <w:pPr>
        <w:rPr>
          <w:b/>
          <w:bCs/>
          <w:lang w:val="en-GB" w:eastAsia="en-US"/>
        </w:rPr>
      </w:pPr>
    </w:p>
    <w:p w14:paraId="268B50F2" w14:textId="77777777" w:rsidR="008C7861" w:rsidRPr="007643AE" w:rsidRDefault="008C7861" w:rsidP="00AD2EA3">
      <w:pPr>
        <w:pStyle w:val="Proposalstylenokia2023"/>
      </w:pPr>
      <w:bookmarkStart w:id="81" w:name="_Toc159231896"/>
      <w:r w:rsidRPr="460BB565">
        <w:t>In Case 1 direct AI/ML positioning, for monitoring purposes and generation of ground truth, UE may indicate LMF any preferred PRU(s), which it has previously determined.</w:t>
      </w:r>
      <w:bookmarkEnd w:id="81"/>
    </w:p>
    <w:p w14:paraId="50E125A4" w14:textId="77777777" w:rsidR="006401BE" w:rsidRDefault="006401BE" w:rsidP="00AD2EA3">
      <w:pPr>
        <w:pStyle w:val="Proposalstylenokia2023"/>
        <w:numPr>
          <w:ilvl w:val="0"/>
          <w:numId w:val="0"/>
        </w:numPr>
      </w:pPr>
    </w:p>
    <w:p w14:paraId="21BCD2A3" w14:textId="0B96DB11" w:rsidR="006401BE" w:rsidRDefault="00EE10E7" w:rsidP="000A3C47">
      <w:pPr>
        <w:pStyle w:val="NORMALTdocNokia"/>
        <w:rPr>
          <w:lang w:val="en-GB" w:eastAsia="en-US"/>
        </w:rPr>
      </w:pPr>
      <w:r>
        <w:rPr>
          <w:lang w:val="en-GB" w:eastAsia="en-US"/>
        </w:rPr>
        <w:t xml:space="preserve">It is important to obtain an accurate ground truth (positioning label) </w:t>
      </w:r>
      <w:r w:rsidR="00074988">
        <w:rPr>
          <w:lang w:val="en-GB" w:eastAsia="en-US"/>
        </w:rPr>
        <w:t xml:space="preserve">for </w:t>
      </w:r>
      <w:r w:rsidR="009138E2">
        <w:rPr>
          <w:lang w:val="en-GB" w:eastAsia="en-US"/>
        </w:rPr>
        <w:t xml:space="preserve">the </w:t>
      </w:r>
      <w:r w:rsidR="00074988">
        <w:rPr>
          <w:lang w:val="en-GB" w:eastAsia="en-US"/>
        </w:rPr>
        <w:t xml:space="preserve">monitoring </w:t>
      </w:r>
      <w:r w:rsidR="00474DCD">
        <w:rPr>
          <w:lang w:val="en-GB" w:eastAsia="en-US"/>
        </w:rPr>
        <w:t>of positioning</w:t>
      </w:r>
      <w:r w:rsidR="005F02D3">
        <w:rPr>
          <w:lang w:val="en-GB" w:eastAsia="en-US"/>
        </w:rPr>
        <w:t xml:space="preserve"> accuracy</w:t>
      </w:r>
      <w:r w:rsidR="00074988">
        <w:rPr>
          <w:lang w:val="en-GB" w:eastAsia="en-US"/>
        </w:rPr>
        <w:t xml:space="preserve">. </w:t>
      </w:r>
      <w:r w:rsidR="006401BE" w:rsidRPr="003673A2">
        <w:rPr>
          <w:lang w:val="en-GB" w:eastAsia="en-US"/>
        </w:rPr>
        <w:t xml:space="preserve">To reduce the impact of label inaccuracy on the </w:t>
      </w:r>
      <w:r w:rsidR="00EF277A">
        <w:rPr>
          <w:lang w:val="en-GB" w:eastAsia="en-US"/>
        </w:rPr>
        <w:t xml:space="preserve">monitoring of </w:t>
      </w:r>
      <w:r w:rsidR="006401BE" w:rsidRPr="003673A2">
        <w:rPr>
          <w:lang w:val="en-GB" w:eastAsia="en-US"/>
        </w:rPr>
        <w:t xml:space="preserve">positioning model </w:t>
      </w:r>
      <w:r w:rsidR="00EF277A">
        <w:rPr>
          <w:lang w:val="en-GB" w:eastAsia="en-US"/>
        </w:rPr>
        <w:t>accuracy</w:t>
      </w:r>
      <w:r w:rsidR="006401BE" w:rsidRPr="003673A2">
        <w:rPr>
          <w:lang w:val="en-GB" w:eastAsia="en-US"/>
        </w:rPr>
        <w:t xml:space="preserve">, UE may consider proactive action during data collection </w:t>
      </w:r>
      <w:r w:rsidR="00BF3B19">
        <w:rPr>
          <w:lang w:val="en-GB" w:eastAsia="en-US"/>
        </w:rPr>
        <w:t>for</w:t>
      </w:r>
      <w:r w:rsidR="006401BE" w:rsidRPr="003673A2">
        <w:rPr>
          <w:lang w:val="en-GB" w:eastAsia="en-US"/>
        </w:rPr>
        <w:t xml:space="preserve"> </w:t>
      </w:r>
      <w:r w:rsidR="009F4F4F">
        <w:rPr>
          <w:lang w:val="en-GB" w:eastAsia="en-US"/>
        </w:rPr>
        <w:t>monitoring</w:t>
      </w:r>
      <w:r w:rsidR="006401BE" w:rsidRPr="003673A2">
        <w:rPr>
          <w:lang w:val="en-GB" w:eastAsia="en-US"/>
        </w:rPr>
        <w:t xml:space="preserve">. </w:t>
      </w:r>
      <w:r w:rsidR="009C5A69">
        <w:rPr>
          <w:lang w:val="en-GB" w:eastAsia="en-US"/>
        </w:rPr>
        <w:t>Therefore,</w:t>
      </w:r>
      <w:r w:rsidR="006E157A">
        <w:rPr>
          <w:lang w:val="en-GB" w:eastAsia="en-US"/>
        </w:rPr>
        <w:t xml:space="preserve"> </w:t>
      </w:r>
      <w:r w:rsidR="009C5A69">
        <w:rPr>
          <w:lang w:val="en-GB" w:eastAsia="en-US"/>
        </w:rPr>
        <w:t>UE collect</w:t>
      </w:r>
      <w:r w:rsidR="006E157A">
        <w:rPr>
          <w:lang w:val="en-GB" w:eastAsia="en-US"/>
        </w:rPr>
        <w:t>s</w:t>
      </w:r>
      <w:r w:rsidR="009C5A69">
        <w:rPr>
          <w:lang w:val="en-GB" w:eastAsia="en-US"/>
        </w:rPr>
        <w:t xml:space="preserve"> samples with high confidence on the obtained ground truth</w:t>
      </w:r>
      <w:r w:rsidR="00C077D6">
        <w:rPr>
          <w:lang w:val="en-GB" w:eastAsia="en-US"/>
        </w:rPr>
        <w:t xml:space="preserve"> (positioning label)</w:t>
      </w:r>
      <w:r w:rsidR="007412F0">
        <w:rPr>
          <w:lang w:val="en-GB" w:eastAsia="en-US"/>
        </w:rPr>
        <w:t>.</w:t>
      </w:r>
      <w:r w:rsidR="009C5A69">
        <w:rPr>
          <w:lang w:val="en-GB" w:eastAsia="en-US"/>
        </w:rPr>
        <w:t xml:space="preserve"> </w:t>
      </w:r>
      <w:r w:rsidR="006401BE" w:rsidRPr="003673A2">
        <w:rPr>
          <w:lang w:val="en-GB" w:eastAsia="en-US"/>
        </w:rPr>
        <w:t xml:space="preserve">In case of single positioning source for sample labelling, UE may only collect samples with high positioning confidence level. Alternatively, UE may obtain </w:t>
      </w:r>
      <w:r w:rsidR="00C3515B">
        <w:rPr>
          <w:lang w:val="en-GB" w:eastAsia="en-US"/>
        </w:rPr>
        <w:t>positioning label</w:t>
      </w:r>
      <w:r w:rsidR="006401BE" w:rsidRPr="003673A2">
        <w:rPr>
          <w:lang w:val="en-GB" w:eastAsia="en-US"/>
        </w:rPr>
        <w:t xml:space="preserve"> from multiple sources e.g., non-NR and/or NR RAT-dependent positioning methods. In this case, UE may only collect samples </w:t>
      </w:r>
      <w:r w:rsidR="00340D9E">
        <w:rPr>
          <w:lang w:val="en-GB" w:eastAsia="en-US"/>
        </w:rPr>
        <w:t>of</w:t>
      </w:r>
      <w:r w:rsidR="006401BE" w:rsidRPr="003673A2">
        <w:rPr>
          <w:lang w:val="en-GB" w:eastAsia="en-US"/>
        </w:rPr>
        <w:t xml:space="preserve"> the position estimation</w:t>
      </w:r>
      <w:r w:rsidR="00C3515B">
        <w:rPr>
          <w:lang w:val="en-GB" w:eastAsia="en-US"/>
        </w:rPr>
        <w:t>s</w:t>
      </w:r>
      <w:r w:rsidR="006401BE" w:rsidRPr="003673A2">
        <w:rPr>
          <w:lang w:val="en-GB" w:eastAsia="en-US"/>
        </w:rPr>
        <w:t xml:space="preserve"> by different </w:t>
      </w:r>
      <w:r w:rsidR="00550B25">
        <w:rPr>
          <w:lang w:val="en-GB" w:eastAsia="en-US"/>
        </w:rPr>
        <w:t xml:space="preserve">consistent </w:t>
      </w:r>
      <w:r w:rsidR="006401BE" w:rsidRPr="003673A2">
        <w:rPr>
          <w:lang w:val="en-GB" w:eastAsia="en-US"/>
        </w:rPr>
        <w:t xml:space="preserve">sources. </w:t>
      </w:r>
    </w:p>
    <w:p w14:paraId="6571160B" w14:textId="77777777" w:rsidR="006401BE" w:rsidRPr="003673A2" w:rsidRDefault="006401BE" w:rsidP="006401BE">
      <w:pPr>
        <w:jc w:val="both"/>
        <w:rPr>
          <w:lang w:val="en-GB" w:eastAsia="en-US"/>
        </w:rPr>
      </w:pPr>
    </w:p>
    <w:p w14:paraId="3E6795E3" w14:textId="68768FCF" w:rsidR="006401BE" w:rsidRPr="00AD2EA3" w:rsidRDefault="006401BE" w:rsidP="004C62E0">
      <w:pPr>
        <w:pStyle w:val="Observationstylenokia2023"/>
      </w:pPr>
      <w:bookmarkStart w:id="82" w:name="_Toc159231897"/>
      <w:bookmarkStart w:id="83" w:name="_Toc159240764"/>
      <w:r w:rsidRPr="00AD2EA3">
        <w:t>For case 1</w:t>
      </w:r>
      <w:r w:rsidR="00A5653B">
        <w:t xml:space="preserve"> </w:t>
      </w:r>
      <w:r w:rsidR="00A5653B" w:rsidRPr="00623F73">
        <w:rPr>
          <w:lang w:val="en-GB"/>
        </w:rPr>
        <w:t>direct AI/ML positioning</w:t>
      </w:r>
      <w:r w:rsidR="00437DDE">
        <w:rPr>
          <w:lang w:val="en-GB"/>
        </w:rPr>
        <w:t>,</w:t>
      </w:r>
      <w:r w:rsidR="00A5653B" w:rsidRPr="00623F73">
        <w:rPr>
          <w:lang w:val="en-GB"/>
        </w:rPr>
        <w:t xml:space="preserve"> </w:t>
      </w:r>
      <w:r w:rsidR="00EC057A" w:rsidRPr="00AD2EA3">
        <w:t>d</w:t>
      </w:r>
      <w:r w:rsidRPr="00AD2EA3">
        <w:t xml:space="preserve">ata collection for </w:t>
      </w:r>
      <w:r w:rsidR="00EC057A" w:rsidRPr="00AD2EA3">
        <w:t>monitoring</w:t>
      </w:r>
      <w:r w:rsidRPr="00AD2EA3">
        <w:t xml:space="preserve">, collecting samples with high positioning </w:t>
      </w:r>
      <w:r w:rsidR="000A4BC7">
        <w:t xml:space="preserve">label </w:t>
      </w:r>
      <w:r w:rsidRPr="00AD2EA3">
        <w:t>confidence (</w:t>
      </w:r>
      <w:r w:rsidR="009F1237">
        <w:t>high</w:t>
      </w:r>
      <w:r w:rsidRPr="00AD2EA3">
        <w:t xml:space="preserve"> label accuracy) ensures </w:t>
      </w:r>
      <w:r w:rsidR="00EC057A" w:rsidRPr="00AD2EA3">
        <w:t>reliable</w:t>
      </w:r>
      <w:r w:rsidRPr="00AD2EA3">
        <w:t xml:space="preserve"> positioning accuracy </w:t>
      </w:r>
      <w:r w:rsidR="00EC057A" w:rsidRPr="00AD2EA3">
        <w:t>monitoring</w:t>
      </w:r>
      <w:r w:rsidRPr="00AD2EA3">
        <w:t xml:space="preserve"> by </w:t>
      </w:r>
      <w:r w:rsidR="007659F3" w:rsidRPr="00AD2EA3">
        <w:t xml:space="preserve">UE or </w:t>
      </w:r>
      <w:r w:rsidR="00EC057A" w:rsidRPr="00AD2EA3">
        <w:t>LMF</w:t>
      </w:r>
      <w:r w:rsidRPr="00AD2EA3">
        <w:t>.</w:t>
      </w:r>
      <w:bookmarkEnd w:id="82"/>
      <w:bookmarkEnd w:id="83"/>
    </w:p>
    <w:p w14:paraId="26EE02E7" w14:textId="77777777" w:rsidR="006401BE" w:rsidRPr="003673A2" w:rsidRDefault="006401BE" w:rsidP="006401BE">
      <w:pPr>
        <w:rPr>
          <w:lang w:val="en-GB" w:eastAsia="en-US"/>
        </w:rPr>
      </w:pPr>
    </w:p>
    <w:p w14:paraId="4A9471DE" w14:textId="42BA05A9" w:rsidR="006401BE" w:rsidRPr="00AD2EA3" w:rsidRDefault="0006673B" w:rsidP="00AD2EA3">
      <w:pPr>
        <w:pStyle w:val="Proposalstylenokia2023"/>
        <w:rPr>
          <w:lang w:val="en-GB" w:eastAsia="en-US"/>
        </w:rPr>
      </w:pPr>
      <w:bookmarkStart w:id="84" w:name="_Toc159231898"/>
      <w:r w:rsidRPr="00AD2EA3">
        <w:rPr>
          <w:lang w:val="en-GB" w:eastAsia="en-US"/>
        </w:rPr>
        <w:t xml:space="preserve">For </w:t>
      </w:r>
      <w:r w:rsidR="003E07DB" w:rsidRPr="00AD2EA3">
        <w:rPr>
          <w:lang w:val="en-GB" w:eastAsia="en-US"/>
        </w:rPr>
        <w:t>Case 1 direct AI/ML positioning and monitoring purposes</w:t>
      </w:r>
      <w:r w:rsidRPr="00AD2EA3">
        <w:rPr>
          <w:lang w:val="en-GB" w:eastAsia="en-US"/>
        </w:rPr>
        <w:t>,</w:t>
      </w:r>
      <w:r w:rsidRPr="000A4BC7">
        <w:rPr>
          <w:lang w:val="en-GB"/>
        </w:rPr>
        <w:t xml:space="preserve"> </w:t>
      </w:r>
      <w:r w:rsidR="000A4BC7">
        <w:rPr>
          <w:lang w:val="en-GB"/>
        </w:rPr>
        <w:t>t</w:t>
      </w:r>
      <w:r w:rsidR="000A4BC7" w:rsidRPr="0058111E">
        <w:rPr>
          <w:lang w:val="en-GB"/>
        </w:rPr>
        <w:t xml:space="preserve">o assess the quality of </w:t>
      </w:r>
      <w:r w:rsidR="00550B25">
        <w:rPr>
          <w:lang w:val="en-GB"/>
        </w:rPr>
        <w:t>ground truth</w:t>
      </w:r>
      <w:r w:rsidR="000A4BC7" w:rsidRPr="0058111E">
        <w:rPr>
          <w:lang w:val="en-GB"/>
        </w:rPr>
        <w:t xml:space="preserve"> to be used in monitoring</w:t>
      </w:r>
      <w:r w:rsidR="000A4BC7">
        <w:rPr>
          <w:lang w:val="en-GB"/>
        </w:rPr>
        <w:t>,</w:t>
      </w:r>
      <w:r w:rsidR="003E07DB" w:rsidRPr="00AD2EA3">
        <w:rPr>
          <w:lang w:val="en-GB" w:eastAsia="en-US"/>
        </w:rPr>
        <w:t xml:space="preserve"> </w:t>
      </w:r>
      <w:r w:rsidR="006401BE" w:rsidRPr="00AD2EA3">
        <w:rPr>
          <w:lang w:val="en-GB" w:eastAsia="en-US"/>
        </w:rPr>
        <w:t xml:space="preserve">LMF </w:t>
      </w:r>
      <w:r w:rsidR="007659F3">
        <w:rPr>
          <w:lang w:val="en-GB"/>
        </w:rPr>
        <w:t xml:space="preserve">may </w:t>
      </w:r>
      <w:r w:rsidR="006401BE" w:rsidRPr="00AD2EA3">
        <w:rPr>
          <w:lang w:val="en-GB" w:eastAsia="en-US"/>
        </w:rPr>
        <w:t>assist</w:t>
      </w:r>
      <w:r w:rsidR="007659F3">
        <w:rPr>
          <w:lang w:val="en-GB"/>
        </w:rPr>
        <w:t xml:space="preserve"> UE </w:t>
      </w:r>
      <w:r w:rsidR="006401BE" w:rsidRPr="00AD2EA3">
        <w:rPr>
          <w:lang w:val="en-GB" w:eastAsia="en-US"/>
        </w:rPr>
        <w:t xml:space="preserve">for </w:t>
      </w:r>
      <w:r w:rsidR="0096642E">
        <w:rPr>
          <w:lang w:val="en-GB"/>
        </w:rPr>
        <w:t xml:space="preserve">obtaining </w:t>
      </w:r>
      <w:r w:rsidR="006401BE" w:rsidRPr="00AD2EA3">
        <w:rPr>
          <w:lang w:val="en-GB" w:eastAsia="en-US"/>
        </w:rPr>
        <w:t>label consistency score</w:t>
      </w:r>
      <w:r w:rsidR="000947D5">
        <w:rPr>
          <w:lang w:val="en-GB"/>
        </w:rPr>
        <w:t>/quality</w:t>
      </w:r>
      <w:r w:rsidR="006401BE" w:rsidRPr="00AD2EA3">
        <w:rPr>
          <w:lang w:val="en-GB" w:eastAsia="en-US"/>
        </w:rPr>
        <w:t xml:space="preserve"> </w:t>
      </w:r>
      <w:r>
        <w:rPr>
          <w:lang w:val="en-GB"/>
        </w:rPr>
        <w:t>of</w:t>
      </w:r>
      <w:r w:rsidR="000D5298">
        <w:rPr>
          <w:lang w:val="en-GB"/>
        </w:rPr>
        <w:t xml:space="preserve"> the positioning estimates </w:t>
      </w:r>
      <w:r w:rsidR="000D3312">
        <w:rPr>
          <w:lang w:val="en-GB"/>
        </w:rPr>
        <w:t>from one or multiple positioning sources</w:t>
      </w:r>
      <w:r w:rsidR="000D5298">
        <w:rPr>
          <w:lang w:val="en-GB"/>
        </w:rPr>
        <w:t>.</w:t>
      </w:r>
      <w:bookmarkEnd w:id="84"/>
    </w:p>
    <w:p w14:paraId="53BE17DE" w14:textId="77777777" w:rsidR="006401BE" w:rsidRPr="007643AE" w:rsidRDefault="006401BE" w:rsidP="00AD2EA3">
      <w:pPr>
        <w:pStyle w:val="Proposalstylenokia2023"/>
        <w:numPr>
          <w:ilvl w:val="0"/>
          <w:numId w:val="0"/>
        </w:numPr>
      </w:pPr>
    </w:p>
    <w:p w14:paraId="5C40C340" w14:textId="77777777" w:rsidR="004768E6" w:rsidRPr="008639DA" w:rsidRDefault="004768E6" w:rsidP="004768E6">
      <w:pPr>
        <w:jc w:val="both"/>
      </w:pPr>
    </w:p>
    <w:p w14:paraId="6E96D5DC" w14:textId="2C66595D" w:rsidR="009462E3" w:rsidRDefault="009462E3" w:rsidP="0016196A">
      <w:pPr>
        <w:pStyle w:val="Heading2"/>
        <w:ind w:left="567"/>
      </w:pPr>
      <w:r>
        <w:t xml:space="preserve">Handling of additional conditions </w:t>
      </w:r>
    </w:p>
    <w:p w14:paraId="3C9961E8" w14:textId="77777777" w:rsidR="009462E3" w:rsidRDefault="009462E3" w:rsidP="009462E3">
      <w:pPr>
        <w:rPr>
          <w:lang w:eastAsia="en-US"/>
        </w:rPr>
      </w:pPr>
    </w:p>
    <w:p w14:paraId="0676B4ED" w14:textId="27E32B6D" w:rsidR="006F3B93" w:rsidRDefault="00087438" w:rsidP="00F06236">
      <w:pPr>
        <w:pStyle w:val="NORMALTdocNokia"/>
        <w:rPr>
          <w:lang w:eastAsia="en-US"/>
        </w:rPr>
      </w:pPr>
      <w:r>
        <w:t xml:space="preserve">The additional conditions (as </w:t>
      </w:r>
      <w:r w:rsidR="0035567A">
        <w:t>described in</w:t>
      </w:r>
      <w:r>
        <w:t xml:space="preserve"> </w:t>
      </w:r>
      <w:sdt>
        <w:sdtPr>
          <w:id w:val="1061519677"/>
          <w:citation/>
        </w:sdtPr>
        <w:sdtContent>
          <w:r w:rsidR="001C0A66">
            <w:fldChar w:fldCharType="begin"/>
          </w:r>
          <w:r w:rsidR="001C0A66">
            <w:instrText xml:space="preserve"> CITATION Qua231 \l 1033 </w:instrText>
          </w:r>
          <w:r w:rsidR="001C0A66">
            <w:fldChar w:fldCharType="separate"/>
          </w:r>
          <w:r w:rsidR="001C0A66">
            <w:rPr>
              <w:noProof/>
            </w:rPr>
            <w:t>[2]</w:t>
          </w:r>
          <w:r w:rsidR="001C0A66">
            <w:fldChar w:fldCharType="end"/>
          </w:r>
        </w:sdtContent>
      </w:sdt>
      <w:r w:rsidR="001C0A66">
        <w:t xml:space="preserve"> </w:t>
      </w:r>
      <w:r>
        <w:t xml:space="preserve">section 4.2.3) refer to the aspects that are used during training but are not part of UE </w:t>
      </w:r>
      <w:r w:rsidR="00A53FC0">
        <w:t>or network</w:t>
      </w:r>
      <w:r>
        <w:t xml:space="preserve"> capability </w:t>
      </w:r>
      <w:r w:rsidRPr="00133C49">
        <w:t>for the AI/ML-enabled feature/FG</w:t>
      </w:r>
      <w:r>
        <w:t>.</w:t>
      </w:r>
      <w:r w:rsidR="007B4C30">
        <w:t xml:space="preserve"> For this purpose, </w:t>
      </w:r>
      <w:r w:rsidR="0002516E">
        <w:t xml:space="preserve">in </w:t>
      </w:r>
      <w:r w:rsidR="00AE63B3">
        <w:rPr>
          <w:lang w:eastAsia="en-US"/>
        </w:rPr>
        <w:t xml:space="preserve">the study item of AI/ML positioning, several generalization scenarios were considered </w:t>
      </w:r>
      <w:r w:rsidR="00E562BA">
        <w:rPr>
          <w:lang w:eastAsia="en-US"/>
        </w:rPr>
        <w:t>in evaluations</w:t>
      </w:r>
      <w:r w:rsidR="003E0107">
        <w:rPr>
          <w:lang w:eastAsia="en-US"/>
        </w:rPr>
        <w:t>.</w:t>
      </w:r>
      <w:r w:rsidR="00D25CBA">
        <w:rPr>
          <w:lang w:eastAsia="en-US"/>
        </w:rPr>
        <w:t xml:space="preserve"> Some scenarios were </w:t>
      </w:r>
      <w:r w:rsidR="00EC0EC6">
        <w:rPr>
          <w:lang w:eastAsia="en-US"/>
        </w:rPr>
        <w:t>defined</w:t>
      </w:r>
      <w:r w:rsidR="004E7305">
        <w:rPr>
          <w:lang w:eastAsia="en-US"/>
        </w:rPr>
        <w:t xml:space="preserve"> by</w:t>
      </w:r>
      <w:r w:rsidR="00D25CBA">
        <w:rPr>
          <w:lang w:eastAsia="en-US"/>
        </w:rPr>
        <w:t xml:space="preserve"> </w:t>
      </w:r>
      <w:r w:rsidR="00384404">
        <w:rPr>
          <w:lang w:eastAsia="en-US"/>
        </w:rPr>
        <w:t xml:space="preserve">specific channel characteristics </w:t>
      </w:r>
      <w:r w:rsidR="0097635F">
        <w:rPr>
          <w:lang w:eastAsia="en-US"/>
        </w:rPr>
        <w:t xml:space="preserve">or </w:t>
      </w:r>
      <w:r w:rsidR="00D64F33">
        <w:rPr>
          <w:lang w:eastAsia="en-US"/>
        </w:rPr>
        <w:t>imperfection</w:t>
      </w:r>
      <w:r w:rsidR="004E7305">
        <w:rPr>
          <w:lang w:eastAsia="en-US"/>
        </w:rPr>
        <w:t>s</w:t>
      </w:r>
      <w:r w:rsidR="00AF161B">
        <w:rPr>
          <w:lang w:eastAsia="en-US"/>
        </w:rPr>
        <w:t xml:space="preserve">. However, </w:t>
      </w:r>
      <w:r w:rsidR="00EE03B2">
        <w:rPr>
          <w:lang w:eastAsia="en-US"/>
        </w:rPr>
        <w:t>no</w:t>
      </w:r>
      <w:r w:rsidR="00102A0B">
        <w:rPr>
          <w:lang w:eastAsia="en-US"/>
        </w:rPr>
        <w:t xml:space="preserve"> </w:t>
      </w:r>
      <w:r w:rsidR="004E7305">
        <w:rPr>
          <w:lang w:eastAsia="en-US"/>
        </w:rPr>
        <w:t xml:space="preserve">evaluation </w:t>
      </w:r>
      <w:r w:rsidR="00102A0B">
        <w:rPr>
          <w:lang w:eastAsia="en-US"/>
        </w:rPr>
        <w:t>scenario considered</w:t>
      </w:r>
      <w:r w:rsidR="002737D1">
        <w:rPr>
          <w:lang w:eastAsia="en-US"/>
        </w:rPr>
        <w:t xml:space="preserve"> specific capabi</w:t>
      </w:r>
      <w:r w:rsidR="00B9705E">
        <w:rPr>
          <w:lang w:eastAsia="en-US"/>
        </w:rPr>
        <w:t xml:space="preserve">lity </w:t>
      </w:r>
      <w:r w:rsidR="00972A14">
        <w:rPr>
          <w:lang w:eastAsia="en-US"/>
        </w:rPr>
        <w:t>mismatch</w:t>
      </w:r>
      <w:r w:rsidR="00395AF0">
        <w:rPr>
          <w:lang w:eastAsia="en-US"/>
        </w:rPr>
        <w:t xml:space="preserve"> between network (LMF) and </w:t>
      </w:r>
      <w:r w:rsidR="00972A14">
        <w:rPr>
          <w:lang w:eastAsia="en-US"/>
        </w:rPr>
        <w:t>UE.</w:t>
      </w:r>
      <w:r w:rsidR="00665638">
        <w:rPr>
          <w:lang w:eastAsia="en-US"/>
        </w:rPr>
        <w:t xml:space="preserve"> </w:t>
      </w:r>
      <w:r w:rsidR="00083BB3">
        <w:rPr>
          <w:lang w:eastAsia="en-US"/>
        </w:rPr>
        <w:t xml:space="preserve">In other words, </w:t>
      </w:r>
      <w:r w:rsidR="00FE236E">
        <w:rPr>
          <w:lang w:eastAsia="en-US"/>
        </w:rPr>
        <w:t>no</w:t>
      </w:r>
      <w:r w:rsidR="006F3B93">
        <w:rPr>
          <w:lang w:eastAsia="en-US"/>
        </w:rPr>
        <w:t xml:space="preserve"> UE or NW-side</w:t>
      </w:r>
      <w:r w:rsidR="00E23542">
        <w:rPr>
          <w:lang w:eastAsia="en-US"/>
        </w:rPr>
        <w:t xml:space="preserve"> additional condition </w:t>
      </w:r>
      <w:r w:rsidR="00451529">
        <w:rPr>
          <w:lang w:eastAsia="en-US"/>
        </w:rPr>
        <w:t>was explicitly disclosed in</w:t>
      </w:r>
      <w:r w:rsidR="00C50ADF">
        <w:rPr>
          <w:lang w:eastAsia="en-US"/>
        </w:rPr>
        <w:t xml:space="preserve"> </w:t>
      </w:r>
      <w:sdt>
        <w:sdtPr>
          <w:rPr>
            <w:lang w:eastAsia="en-US"/>
          </w:rPr>
          <w:id w:val="-1042901173"/>
          <w:citation/>
        </w:sdtPr>
        <w:sdtContent>
          <w:r w:rsidR="00C50ADF">
            <w:rPr>
              <w:lang w:eastAsia="en-US"/>
            </w:rPr>
            <w:fldChar w:fldCharType="begin"/>
          </w:r>
          <w:r w:rsidR="00C50ADF">
            <w:rPr>
              <w:lang w:eastAsia="en-US"/>
            </w:rPr>
            <w:instrText xml:space="preserve"> CITATION Qua231 \l 1033 </w:instrText>
          </w:r>
          <w:r w:rsidR="00C50ADF">
            <w:rPr>
              <w:lang w:eastAsia="en-US"/>
            </w:rPr>
            <w:fldChar w:fldCharType="separate"/>
          </w:r>
          <w:r w:rsidR="00C50ADF">
            <w:rPr>
              <w:noProof/>
              <w:lang w:eastAsia="en-US"/>
            </w:rPr>
            <w:t>[2]</w:t>
          </w:r>
          <w:r w:rsidR="00C50ADF">
            <w:rPr>
              <w:lang w:eastAsia="en-US"/>
            </w:rPr>
            <w:fldChar w:fldCharType="end"/>
          </w:r>
        </w:sdtContent>
      </w:sdt>
      <w:r w:rsidR="006F3B93">
        <w:rPr>
          <w:lang w:eastAsia="en-US"/>
        </w:rPr>
        <w:t>.</w:t>
      </w:r>
      <w:r w:rsidR="00451529">
        <w:rPr>
          <w:lang w:eastAsia="en-US"/>
        </w:rPr>
        <w:t xml:space="preserve"> However, </w:t>
      </w:r>
      <w:r w:rsidR="00693558">
        <w:rPr>
          <w:lang w:eastAsia="en-US"/>
        </w:rPr>
        <w:t xml:space="preserve">if we map </w:t>
      </w:r>
      <w:r w:rsidR="00383807">
        <w:rPr>
          <w:lang w:eastAsia="en-US"/>
        </w:rPr>
        <w:t>specific scenario</w:t>
      </w:r>
      <w:r w:rsidR="00C55901">
        <w:rPr>
          <w:lang w:eastAsia="en-US"/>
        </w:rPr>
        <w:t>s</w:t>
      </w:r>
      <w:r w:rsidR="00383807">
        <w:rPr>
          <w:lang w:eastAsia="en-US"/>
        </w:rPr>
        <w:t>, sites</w:t>
      </w:r>
      <w:r w:rsidR="00C55901">
        <w:rPr>
          <w:lang w:eastAsia="en-US"/>
        </w:rPr>
        <w:t xml:space="preserve"> to specific TRPs</w:t>
      </w:r>
      <w:r w:rsidR="009A2BF9">
        <w:rPr>
          <w:lang w:eastAsia="en-US"/>
        </w:rPr>
        <w:t xml:space="preserve"> to datasets collected </w:t>
      </w:r>
      <w:r w:rsidR="00D34E20">
        <w:rPr>
          <w:lang w:eastAsia="en-US"/>
        </w:rPr>
        <w:t>on specific geographical locations</w:t>
      </w:r>
      <w:r w:rsidR="00854C99">
        <w:rPr>
          <w:lang w:eastAsia="en-US"/>
        </w:rPr>
        <w:t xml:space="preserve">. These datasets and </w:t>
      </w:r>
      <w:r w:rsidR="00F86918">
        <w:rPr>
          <w:lang w:eastAsia="en-US"/>
        </w:rPr>
        <w:t>their relevant information may represent a type of NW-side additional condition.</w:t>
      </w:r>
      <w:r w:rsidR="00224B3C">
        <w:rPr>
          <w:lang w:eastAsia="en-US"/>
        </w:rPr>
        <w:t xml:space="preserve"> To complement our argument, i</w:t>
      </w:r>
      <w:r w:rsidR="001243D0">
        <w:rPr>
          <w:lang w:eastAsia="en-US"/>
        </w:rPr>
        <w:t>n the TR 38.843 we have the following clause</w:t>
      </w:r>
      <w:r w:rsidR="00773438">
        <w:rPr>
          <w:lang w:eastAsia="en-US"/>
        </w:rPr>
        <w:t>.</w:t>
      </w:r>
    </w:p>
    <w:p w14:paraId="508C498D" w14:textId="77777777" w:rsidR="00A24263" w:rsidRDefault="00A24263" w:rsidP="009462E3">
      <w:pPr>
        <w:rPr>
          <w:lang w:eastAsia="en-US"/>
        </w:rPr>
      </w:pPr>
    </w:p>
    <w:p w14:paraId="013C90CC" w14:textId="77777777" w:rsidR="0093631A" w:rsidRDefault="0093631A" w:rsidP="009462E3">
      <w:pPr>
        <w:rPr>
          <w:lang w:eastAsia="en-US"/>
        </w:rPr>
      </w:pPr>
    </w:p>
    <w:tbl>
      <w:tblPr>
        <w:tblStyle w:val="TableGrid"/>
        <w:tblW w:w="0" w:type="auto"/>
        <w:tblLook w:val="04A0" w:firstRow="1" w:lastRow="0" w:firstColumn="1" w:lastColumn="0" w:noHBand="0" w:noVBand="1"/>
      </w:tblPr>
      <w:tblGrid>
        <w:gridCol w:w="9629"/>
      </w:tblGrid>
      <w:tr w:rsidR="001243D0" w14:paraId="70D25CCE" w14:textId="77777777" w:rsidTr="001243D0">
        <w:tc>
          <w:tcPr>
            <w:tcW w:w="9629" w:type="dxa"/>
          </w:tcPr>
          <w:p w14:paraId="78C61784" w14:textId="77777777" w:rsidR="001243D0" w:rsidRPr="00636276" w:rsidRDefault="001243D0" w:rsidP="00636276">
            <w:pPr>
              <w:pStyle w:val="NORMALTdocNokia"/>
              <w:rPr>
                <w:sz w:val="20"/>
              </w:rPr>
            </w:pPr>
            <w:r w:rsidRPr="00636276">
              <w:rPr>
                <w:sz w:val="20"/>
              </w:rPr>
              <w:t>-</w:t>
            </w:r>
            <w:r w:rsidRPr="00636276">
              <w:rPr>
                <w:sz w:val="20"/>
              </w:rPr>
              <w:tab/>
              <w:t>Validity conditions, e.g., applicable area/[zone</w:t>
            </w:r>
            <w:proofErr w:type="gramStart"/>
            <w:r w:rsidRPr="00636276">
              <w:rPr>
                <w:sz w:val="20"/>
              </w:rPr>
              <w:t>/]scenario</w:t>
            </w:r>
            <w:proofErr w:type="gramEnd"/>
            <w:r w:rsidRPr="00636276">
              <w:rPr>
                <w:sz w:val="20"/>
              </w:rPr>
              <w:t>/environment and time interval, etc.</w:t>
            </w:r>
          </w:p>
          <w:p w14:paraId="628112E5" w14:textId="77777777" w:rsidR="001243D0" w:rsidRPr="00636276" w:rsidRDefault="001243D0" w:rsidP="00636276">
            <w:pPr>
              <w:pStyle w:val="NORMALTdocNokia"/>
              <w:rPr>
                <w:sz w:val="20"/>
              </w:rPr>
            </w:pPr>
            <w:r w:rsidRPr="00636276">
              <w:rPr>
                <w:sz w:val="20"/>
              </w:rPr>
              <w:t>-</w:t>
            </w:r>
            <w:r w:rsidRPr="00636276">
              <w:rPr>
                <w:sz w:val="20"/>
              </w:rPr>
              <w:tab/>
              <w:t>Model capability, e.g., positioning accuracy quality and model inference latency.</w:t>
            </w:r>
          </w:p>
          <w:p w14:paraId="0CBEC36C" w14:textId="77777777" w:rsidR="001243D0" w:rsidRPr="00636276" w:rsidRDefault="001243D0" w:rsidP="00636276">
            <w:pPr>
              <w:pStyle w:val="NORMALTdocNokia"/>
              <w:rPr>
                <w:sz w:val="20"/>
              </w:rPr>
            </w:pPr>
            <w:r w:rsidRPr="00636276">
              <w:rPr>
                <w:sz w:val="20"/>
              </w:rPr>
              <w:t>-</w:t>
            </w:r>
            <w:r w:rsidRPr="00636276">
              <w:rPr>
                <w:sz w:val="20"/>
              </w:rPr>
              <w:tab/>
              <w:t xml:space="preserve">Conditions and requirements, e.g., required assistance </w:t>
            </w:r>
            <w:proofErr w:type="spellStart"/>
            <w:r w:rsidRPr="00636276">
              <w:rPr>
                <w:sz w:val="20"/>
              </w:rPr>
              <w:t>signalling</w:t>
            </w:r>
            <w:proofErr w:type="spellEnd"/>
            <w:r w:rsidRPr="00636276">
              <w:rPr>
                <w:sz w:val="20"/>
              </w:rPr>
              <w:t xml:space="preserve"> and/or reference signals configurations, dataset information.</w:t>
            </w:r>
          </w:p>
          <w:p w14:paraId="2094356D" w14:textId="759F34DA" w:rsidR="001243D0" w:rsidRDefault="001243D0" w:rsidP="00636276">
            <w:pPr>
              <w:pStyle w:val="NORMALTdocNokia"/>
            </w:pPr>
            <w:r w:rsidRPr="00636276">
              <w:rPr>
                <w:sz w:val="20"/>
              </w:rPr>
              <w:t>-</w:t>
            </w:r>
            <w:r w:rsidRPr="00636276">
              <w:rPr>
                <w:sz w:val="20"/>
              </w:rPr>
              <w:tab/>
              <w:t xml:space="preserve">Note: the above-mentioned examples and </w:t>
            </w:r>
            <w:r w:rsidRPr="00D34F60">
              <w:rPr>
                <w:sz w:val="20"/>
              </w:rPr>
              <w:t>terms “validity conditions”, “model capability”, and “Conditions and requirements” can be referred to the conditions and additional conditions discussed</w:t>
            </w:r>
            <w:r w:rsidRPr="00636276">
              <w:rPr>
                <w:sz w:val="20"/>
              </w:rPr>
              <w:t xml:space="preserve"> in the context of the model identification and functionality identification in clause 4.2.</w:t>
            </w:r>
          </w:p>
        </w:tc>
      </w:tr>
    </w:tbl>
    <w:p w14:paraId="2B391398" w14:textId="77777777" w:rsidR="001243D0" w:rsidRDefault="001243D0" w:rsidP="009462E3">
      <w:pPr>
        <w:rPr>
          <w:lang w:eastAsia="en-US"/>
        </w:rPr>
      </w:pPr>
    </w:p>
    <w:p w14:paraId="6815C97F" w14:textId="774C8C54" w:rsidR="00087438" w:rsidRPr="00371A7A" w:rsidRDefault="001243D0" w:rsidP="0093631A">
      <w:pPr>
        <w:pStyle w:val="NORMALTdocNokia"/>
        <w:rPr>
          <w:lang w:eastAsia="en-US"/>
        </w:rPr>
      </w:pPr>
      <w:r w:rsidRPr="00371A7A">
        <w:rPr>
          <w:lang w:eastAsia="en-US"/>
        </w:rPr>
        <w:t xml:space="preserve">Thus, for </w:t>
      </w:r>
      <w:r w:rsidR="00371A7A">
        <w:rPr>
          <w:lang w:eastAsia="en-US"/>
        </w:rPr>
        <w:t>Case 1</w:t>
      </w:r>
      <w:r w:rsidR="00BC7780">
        <w:rPr>
          <w:lang w:eastAsia="en-US"/>
        </w:rPr>
        <w:t xml:space="preserve"> direct AI/ML positioning</w:t>
      </w:r>
      <w:r w:rsidRPr="00371A7A">
        <w:rPr>
          <w:lang w:eastAsia="en-US"/>
        </w:rPr>
        <w:t xml:space="preserve">, </w:t>
      </w:r>
      <w:r w:rsidR="00A36870" w:rsidRPr="00371A7A">
        <w:rPr>
          <w:lang w:eastAsia="en-US"/>
        </w:rPr>
        <w:t>some specific validity conditions</w:t>
      </w:r>
      <w:r w:rsidR="009F7E78" w:rsidRPr="00371A7A">
        <w:rPr>
          <w:lang w:eastAsia="en-US"/>
        </w:rPr>
        <w:t xml:space="preserve"> (</w:t>
      </w:r>
      <w:r w:rsidR="009F7E78" w:rsidRPr="00371A7A">
        <w:t xml:space="preserve">e.g., </w:t>
      </w:r>
      <w:r w:rsidR="00B443BE" w:rsidRPr="00371A7A">
        <w:t xml:space="preserve">areas with specific channel characteristics, </w:t>
      </w:r>
      <w:r w:rsidR="00371A7A" w:rsidRPr="00371A7A">
        <w:t>datasets mapped to specific areas</w:t>
      </w:r>
      <w:r w:rsidR="009F7E78" w:rsidRPr="00371A7A">
        <w:rPr>
          <w:lang w:eastAsia="en-US"/>
        </w:rPr>
        <w:t>)</w:t>
      </w:r>
      <w:r w:rsidR="005A3064" w:rsidRPr="00371A7A">
        <w:rPr>
          <w:lang w:eastAsia="en-US"/>
        </w:rPr>
        <w:t xml:space="preserve"> </w:t>
      </w:r>
      <w:r w:rsidR="00E94889" w:rsidRPr="00371A7A">
        <w:rPr>
          <w:lang w:eastAsia="en-US"/>
        </w:rPr>
        <w:t xml:space="preserve">that are used for </w:t>
      </w:r>
      <w:r w:rsidR="00BA764B" w:rsidRPr="00371A7A">
        <w:rPr>
          <w:lang w:eastAsia="en-US"/>
        </w:rPr>
        <w:t xml:space="preserve">consistency purposes between training and </w:t>
      </w:r>
      <w:r w:rsidR="00315AA5" w:rsidRPr="00371A7A">
        <w:rPr>
          <w:lang w:eastAsia="en-US"/>
        </w:rPr>
        <w:t>inference</w:t>
      </w:r>
      <w:r w:rsidR="008470C3" w:rsidRPr="00371A7A">
        <w:rPr>
          <w:lang w:eastAsia="en-US"/>
        </w:rPr>
        <w:t xml:space="preserve"> may be considered as </w:t>
      </w:r>
      <w:r w:rsidR="00F379B7" w:rsidRPr="00371A7A">
        <w:rPr>
          <w:lang w:eastAsia="en-US"/>
        </w:rPr>
        <w:t xml:space="preserve">NW-side </w:t>
      </w:r>
      <w:r w:rsidR="008470C3" w:rsidRPr="00371A7A">
        <w:rPr>
          <w:lang w:eastAsia="en-US"/>
        </w:rPr>
        <w:t>additional conditions</w:t>
      </w:r>
      <w:r w:rsidR="00814D9A" w:rsidRPr="00371A7A">
        <w:rPr>
          <w:lang w:eastAsia="en-US"/>
        </w:rPr>
        <w:t>.</w:t>
      </w:r>
    </w:p>
    <w:p w14:paraId="11E71028" w14:textId="77777777" w:rsidR="00814D9A" w:rsidRDefault="00814D9A" w:rsidP="009462E3">
      <w:pPr>
        <w:rPr>
          <w:lang w:eastAsia="en-US"/>
        </w:rPr>
      </w:pPr>
    </w:p>
    <w:p w14:paraId="4CC01609" w14:textId="5CA7BFF0" w:rsidR="00814D9A" w:rsidRPr="00AD2EA3" w:rsidRDefault="00C00D91" w:rsidP="00AD2EA3">
      <w:pPr>
        <w:pStyle w:val="Proposalstylenokia2023"/>
      </w:pPr>
      <w:bookmarkStart w:id="85" w:name="_Toc159231899"/>
      <w:r w:rsidRPr="00AD2EA3">
        <w:t xml:space="preserve">For Case 1 direct AI/ML positioning, </w:t>
      </w:r>
      <w:r w:rsidR="00CB3F2D" w:rsidRPr="00D2556A">
        <w:t xml:space="preserve">RAN1 to consider </w:t>
      </w:r>
      <w:r w:rsidR="003F3A69">
        <w:t xml:space="preserve">areas with specific </w:t>
      </w:r>
      <w:r w:rsidR="00651E62" w:rsidRPr="00AD2EA3">
        <w:t>channel characteristics</w:t>
      </w:r>
      <w:r w:rsidR="00756E51">
        <w:t xml:space="preserve">, datasets mapped to specific </w:t>
      </w:r>
      <w:r w:rsidR="005A6C1D" w:rsidRPr="00D2556A">
        <w:t>areas</w:t>
      </w:r>
      <w:r w:rsidR="008C7E9B" w:rsidRPr="00AD2EA3">
        <w:t xml:space="preserve"> as NW-side additional conditions</w:t>
      </w:r>
      <w:r w:rsidR="00240E71" w:rsidRPr="00AD2EA3">
        <w:t>.</w:t>
      </w:r>
      <w:bookmarkEnd w:id="85"/>
      <w:r w:rsidR="00516556" w:rsidRPr="00D2556A">
        <w:t xml:space="preserve"> </w:t>
      </w:r>
    </w:p>
    <w:p w14:paraId="62DAD930" w14:textId="77777777" w:rsidR="001243D0" w:rsidRDefault="001243D0" w:rsidP="009462E3">
      <w:pPr>
        <w:rPr>
          <w:lang w:eastAsia="en-US"/>
        </w:rPr>
      </w:pPr>
    </w:p>
    <w:p w14:paraId="28DEDCFD" w14:textId="0851CAF9" w:rsidR="00ED79C8" w:rsidRDefault="00ED79C8" w:rsidP="00EF7487">
      <w:pPr>
        <w:pStyle w:val="NORMALTdocNokia"/>
        <w:rPr>
          <w:lang w:eastAsia="en-US"/>
        </w:rPr>
      </w:pPr>
      <w:r>
        <w:rPr>
          <w:lang w:eastAsia="en-US"/>
        </w:rPr>
        <w:t>T</w:t>
      </w:r>
      <w:r w:rsidR="0000284F">
        <w:rPr>
          <w:lang w:eastAsia="en-US"/>
        </w:rPr>
        <w:t xml:space="preserve">his subsection is organized in two </w:t>
      </w:r>
      <w:r w:rsidR="006575F4">
        <w:rPr>
          <w:lang w:eastAsia="en-US"/>
        </w:rPr>
        <w:t>important aspects, one is based on the identification of NW-side additional conditions and</w:t>
      </w:r>
      <w:r w:rsidR="007074DE">
        <w:rPr>
          <w:lang w:eastAsia="en-US"/>
        </w:rPr>
        <w:t xml:space="preserve"> another one is based on indicating the usability of such NW-side additional conditions</w:t>
      </w:r>
      <w:r w:rsidR="00EF7487">
        <w:rPr>
          <w:lang w:eastAsia="en-US"/>
        </w:rPr>
        <w:t>, both are shared in the following.</w:t>
      </w:r>
    </w:p>
    <w:p w14:paraId="06F780E6" w14:textId="77777777" w:rsidR="00AF4FCD" w:rsidRDefault="00AF4FCD" w:rsidP="009462E3">
      <w:pPr>
        <w:rPr>
          <w:lang w:eastAsia="en-US"/>
        </w:rPr>
      </w:pPr>
    </w:p>
    <w:p w14:paraId="42468C33" w14:textId="7ECF24E7" w:rsidR="00AE0D6F" w:rsidRPr="00F86C42" w:rsidRDefault="004167B1" w:rsidP="00A24263">
      <w:pPr>
        <w:pStyle w:val="Heading3"/>
        <w:ind w:left="851"/>
      </w:pPr>
      <w:r>
        <w:t xml:space="preserve">Identification of </w:t>
      </w:r>
      <w:r w:rsidR="00E8020B">
        <w:t>additional conditions</w:t>
      </w:r>
    </w:p>
    <w:p w14:paraId="3D6A861E" w14:textId="29063C6E" w:rsidR="00763A47" w:rsidRDefault="00763A47" w:rsidP="002C6B5E">
      <w:pPr>
        <w:pStyle w:val="NORMALTdocNokia"/>
      </w:pPr>
      <w:r>
        <w:t xml:space="preserve">An important problem of </w:t>
      </w:r>
      <w:r w:rsidR="002C6B5E">
        <w:t>C</w:t>
      </w:r>
      <w:r>
        <w:t>ase 1</w:t>
      </w:r>
      <w:r w:rsidR="002C6B5E">
        <w:t xml:space="preserve"> direct AI/ML </w:t>
      </w:r>
      <w:r w:rsidR="001442D2">
        <w:t>positioning</w:t>
      </w:r>
      <w:r>
        <w:t xml:space="preserve"> is how to account for specific RF limitations (also referred to as RF imperfections) of the deployed UE types (e.g., handheld UE, fixed UE etc.). Examples of RF limitations/imperfections are dependent on the HW limitations of the different antenna configurations and form factors, </w:t>
      </w:r>
      <w:r w:rsidR="007632ED">
        <w:t>analog/digital converters (</w:t>
      </w:r>
      <w:r>
        <w:t>ADC</w:t>
      </w:r>
      <w:r w:rsidR="007632ED">
        <w:t>)</w:t>
      </w:r>
      <w:r>
        <w:t xml:space="preserve"> resolutions, crystal oscillators</w:t>
      </w:r>
      <w:r w:rsidR="007632ED">
        <w:t xml:space="preserve"> and so on</w:t>
      </w:r>
      <w:r>
        <w:t xml:space="preserve">. The various RF imperfections are known to introduce a combination of </w:t>
      </w:r>
      <w:r w:rsidRPr="00B03398">
        <w:t>carrier frequency offset, sampling time offset</w:t>
      </w:r>
      <w:r w:rsidRPr="00BE0F4C">
        <w:t>,</w:t>
      </w:r>
      <w:r>
        <w:t xml:space="preserve"> </w:t>
      </w:r>
      <w:r w:rsidRPr="00B03398">
        <w:t xml:space="preserve">TX/RX beam offsets, </w:t>
      </w:r>
      <w:r w:rsidR="00793B97">
        <w:t xml:space="preserve">and </w:t>
      </w:r>
      <w:r w:rsidRPr="00B03398">
        <w:t xml:space="preserve">phase noise. </w:t>
      </w:r>
    </w:p>
    <w:p w14:paraId="00BB875C" w14:textId="77777777" w:rsidR="002C6B5E" w:rsidRDefault="002C6B5E" w:rsidP="002C6B5E">
      <w:pPr>
        <w:pStyle w:val="NORMALTdocNokia"/>
      </w:pPr>
    </w:p>
    <w:p w14:paraId="3AA7FBCC" w14:textId="3B7ABF2C" w:rsidR="00763A47" w:rsidRDefault="00763A47" w:rsidP="00763A47">
      <w:pPr>
        <w:pStyle w:val="Observationstylenokia2023"/>
      </w:pPr>
      <w:bookmarkStart w:id="86" w:name="_Toc159231764"/>
      <w:bookmarkStart w:id="87" w:name="_Toc159240765"/>
      <w:r>
        <w:t xml:space="preserve">The RF imperfections cause </w:t>
      </w:r>
      <w:r w:rsidR="00DE2366">
        <w:t>undesired</w:t>
      </w:r>
      <w:r>
        <w:t xml:space="preserve"> phase rotation and delays of the positioning signal. As a result, the UE hosting </w:t>
      </w:r>
      <w:r w:rsidR="00DE2366">
        <w:t>one specific</w:t>
      </w:r>
      <w:r>
        <w:t xml:space="preserve"> functionality experiences signal distortions which, if are not considered during training, are wrongly absorbed into the positioning measurement.</w:t>
      </w:r>
      <w:bookmarkEnd w:id="86"/>
      <w:bookmarkEnd w:id="87"/>
      <w:r>
        <w:t xml:space="preserve"> </w:t>
      </w:r>
    </w:p>
    <w:p w14:paraId="4495FC3B" w14:textId="7E03D5F0" w:rsidR="00763A47" w:rsidRPr="002E735F" w:rsidRDefault="00622B10" w:rsidP="00AD2EA3">
      <w:pPr>
        <w:pStyle w:val="Proposalstylenokia2023"/>
        <w:rPr>
          <w:lang w:val="en-GB"/>
        </w:rPr>
      </w:pPr>
      <w:bookmarkStart w:id="88" w:name="_Toc159231900"/>
      <w:r w:rsidRPr="002E735F">
        <w:t>Fo</w:t>
      </w:r>
      <w:r w:rsidRPr="002E735F">
        <w:rPr>
          <w:lang w:eastAsia="en-US"/>
        </w:rPr>
        <w:t xml:space="preserve">r </w:t>
      </w:r>
      <w:r w:rsidR="002E735F" w:rsidRPr="002E735F">
        <w:rPr>
          <w:lang w:eastAsia="en-US"/>
        </w:rPr>
        <w:t xml:space="preserve">Case 1 direct AI/ML positioning, </w:t>
      </w:r>
      <w:r w:rsidR="00853380" w:rsidRPr="002E735F">
        <w:rPr>
          <w:lang w:eastAsia="en-US"/>
        </w:rPr>
        <w:t>RAN1 to consider</w:t>
      </w:r>
      <w:r w:rsidR="005E4B5B" w:rsidRPr="002E735F">
        <w:rPr>
          <w:lang w:eastAsia="en-US"/>
        </w:rPr>
        <w:t xml:space="preserve"> as </w:t>
      </w:r>
      <w:r w:rsidR="00964DE4">
        <w:rPr>
          <w:lang w:eastAsia="en-US"/>
        </w:rPr>
        <w:t xml:space="preserve">NW-side </w:t>
      </w:r>
      <w:r w:rsidR="005E4B5B" w:rsidRPr="002E735F">
        <w:rPr>
          <w:lang w:eastAsia="en-US"/>
        </w:rPr>
        <w:t xml:space="preserve">additional condition </w:t>
      </w:r>
      <w:r w:rsidR="00B467A2" w:rsidRPr="002E735F">
        <w:rPr>
          <w:lang w:eastAsia="en-US"/>
        </w:rPr>
        <w:t>specific signal distortions</w:t>
      </w:r>
      <w:r w:rsidR="00F800BA" w:rsidRPr="002E735F">
        <w:rPr>
          <w:lang w:eastAsia="en-US"/>
        </w:rPr>
        <w:t xml:space="preserve"> in training and inference </w:t>
      </w:r>
      <w:r w:rsidR="000B4B7E" w:rsidRPr="002E735F">
        <w:rPr>
          <w:lang w:eastAsia="en-US"/>
        </w:rPr>
        <w:t xml:space="preserve">to </w:t>
      </w:r>
      <w:r w:rsidR="00121871" w:rsidRPr="002E735F">
        <w:rPr>
          <w:lang w:eastAsia="en-US"/>
        </w:rPr>
        <w:t>improve</w:t>
      </w:r>
      <w:r w:rsidR="006B1479" w:rsidRPr="002E735F">
        <w:rPr>
          <w:lang w:eastAsia="en-US"/>
        </w:rPr>
        <w:t xml:space="preserve"> the performance of generic UE-side model.</w:t>
      </w:r>
      <w:bookmarkEnd w:id="88"/>
    </w:p>
    <w:p w14:paraId="6D206ACD" w14:textId="77058FCD" w:rsidR="00763A47" w:rsidRPr="00465B7F" w:rsidRDefault="00465B7F" w:rsidP="00465B7F">
      <w:pPr>
        <w:pStyle w:val="NORMALTdocNokia"/>
      </w:pPr>
      <w:r>
        <w:t>The plurality of</w:t>
      </w:r>
      <w:r w:rsidR="00E40DAB" w:rsidRPr="00465B7F">
        <w:t xml:space="preserve"> model</w:t>
      </w:r>
      <w:r>
        <w:t>s</w:t>
      </w:r>
      <w:r w:rsidR="00E40DAB" w:rsidRPr="00465B7F">
        <w:t xml:space="preserve"> considered for Case 1 direct AI/ML positioning</w:t>
      </w:r>
      <w:r w:rsidR="005C0A46" w:rsidRPr="00465B7F">
        <w:t xml:space="preserve"> may require</w:t>
      </w:r>
      <w:r w:rsidR="00763A47" w:rsidRPr="00465B7F">
        <w:t xml:space="preserve"> periodic updates, where the periodicity depends on:</w:t>
      </w:r>
      <w:r w:rsidR="005C0A46" w:rsidRPr="00465B7F">
        <w:t xml:space="preserve"> (</w:t>
      </w:r>
      <w:proofErr w:type="spellStart"/>
      <w:r w:rsidR="005C0A46" w:rsidRPr="00465B7F">
        <w:t>i</w:t>
      </w:r>
      <w:proofErr w:type="spellEnd"/>
      <w:r w:rsidR="005C0A46" w:rsidRPr="00465B7F">
        <w:t>) t</w:t>
      </w:r>
      <w:r w:rsidR="00763A47" w:rsidRPr="00465B7F">
        <w:t>he inference frequency i.e., how often the model is used after deployment</w:t>
      </w:r>
      <w:r w:rsidR="005C0A46" w:rsidRPr="00465B7F">
        <w:t>;</w:t>
      </w:r>
      <w:r w:rsidR="00E327A5" w:rsidRPr="00465B7F">
        <w:t xml:space="preserve"> (ii) t</w:t>
      </w:r>
      <w:r w:rsidR="00763A47" w:rsidRPr="00465B7F">
        <w:t>he type of the UE using the model</w:t>
      </w:r>
      <w:r w:rsidR="00E327A5" w:rsidRPr="00465B7F">
        <w:t>, which is</w:t>
      </w:r>
      <w:r w:rsidR="00763A47" w:rsidRPr="00465B7F">
        <w:t xml:space="preserve"> because different UE have different capabilities to collect data and/or update the model accordingly</w:t>
      </w:r>
      <w:r w:rsidR="00E327A5" w:rsidRPr="00465B7F">
        <w:t>; (iii) w</w:t>
      </w:r>
      <w:r w:rsidR="00763A47" w:rsidRPr="00465B7F">
        <w:t xml:space="preserve">hat positioning task the model is solving e.g., LOS detection, location estimation, </w:t>
      </w:r>
      <w:proofErr w:type="spellStart"/>
      <w:r w:rsidR="00763A47" w:rsidRPr="00465B7F">
        <w:t>etc</w:t>
      </w:r>
      <w:proofErr w:type="spellEnd"/>
      <w:r w:rsidR="00490A3F" w:rsidRPr="00465B7F">
        <w:t>; (iv) t</w:t>
      </w:r>
      <w:r w:rsidR="00763A47" w:rsidRPr="00465B7F">
        <w:t>he availability of training data i.e., how much data, how diverse and how often training data can be collected</w:t>
      </w:r>
      <w:r w:rsidR="00490A3F" w:rsidRPr="00465B7F">
        <w:t>; (v) t</w:t>
      </w:r>
      <w:r w:rsidR="00763A47" w:rsidRPr="00465B7F">
        <w:t>he reliability of the training data i.e., is training data characterizing well the conditions for which the model is being trained.</w:t>
      </w:r>
    </w:p>
    <w:p w14:paraId="0FAE398E" w14:textId="77777777" w:rsidR="00763A47" w:rsidRDefault="00763A47" w:rsidP="00763A47">
      <w:pPr>
        <w:ind w:left="709"/>
        <w:jc w:val="both"/>
        <w:rPr>
          <w:rFonts w:cs="Arial"/>
        </w:rPr>
      </w:pPr>
    </w:p>
    <w:p w14:paraId="29E2B276" w14:textId="2FA7E758" w:rsidR="00763A47" w:rsidRDefault="00763A47" w:rsidP="00763A47">
      <w:pPr>
        <w:pStyle w:val="Observationstylenokia2023"/>
      </w:pPr>
      <w:bookmarkStart w:id="89" w:name="_Toc159231765"/>
      <w:bookmarkStart w:id="90" w:name="_Toc159240766"/>
      <w:r>
        <w:t xml:space="preserve">While features as inference frequency, UE type, positioning measurement acquisition are intrinsic to </w:t>
      </w:r>
      <w:r w:rsidR="003660A3">
        <w:t>functionality</w:t>
      </w:r>
      <w:r>
        <w:t xml:space="preserve"> and/or UE type and thus relatively easily controllable, features as training data availability and reliability are extrinsic and typically depend on the propagation and interference conditions that the UE finds itself in.</w:t>
      </w:r>
      <w:bookmarkEnd w:id="89"/>
      <w:bookmarkEnd w:id="90"/>
      <w:r>
        <w:t xml:space="preserve"> </w:t>
      </w:r>
    </w:p>
    <w:p w14:paraId="78E52358" w14:textId="77777777" w:rsidR="00763A47" w:rsidRDefault="00763A47" w:rsidP="00763A47">
      <w:pPr>
        <w:ind w:left="709"/>
        <w:jc w:val="both"/>
        <w:rPr>
          <w:rFonts w:cs="Arial"/>
        </w:rPr>
      </w:pPr>
    </w:p>
    <w:p w14:paraId="0989D5F1" w14:textId="1A2B79EF" w:rsidR="00763A47" w:rsidRPr="00D37046" w:rsidRDefault="00763A47" w:rsidP="00D37046">
      <w:pPr>
        <w:pStyle w:val="NORMALTdocNokia"/>
      </w:pPr>
      <w:r w:rsidRPr="00D37046">
        <w:t xml:space="preserve">Thus, if only features </w:t>
      </w:r>
      <w:r w:rsidR="00842872" w:rsidRPr="00D37046">
        <w:t>(</w:t>
      </w:r>
      <w:proofErr w:type="spellStart"/>
      <w:r w:rsidR="00842872" w:rsidRPr="00D37046">
        <w:t>i</w:t>
      </w:r>
      <w:proofErr w:type="spellEnd"/>
      <w:r w:rsidR="00842872" w:rsidRPr="00D37046">
        <w:t>)</w:t>
      </w:r>
      <w:r w:rsidRPr="00D37046">
        <w:t>-</w:t>
      </w:r>
      <w:r w:rsidR="00842872" w:rsidRPr="00D37046">
        <w:t>(iii)</w:t>
      </w:r>
      <w:r w:rsidRPr="00D37046">
        <w:t xml:space="preserve"> are accounted for when managing the model update, while features </w:t>
      </w:r>
      <w:r w:rsidR="00D37046" w:rsidRPr="00D37046">
        <w:t>(iv)</w:t>
      </w:r>
      <w:r w:rsidRPr="00D37046">
        <w:t xml:space="preserve"> and </w:t>
      </w:r>
      <w:r w:rsidR="00D37046" w:rsidRPr="00D37046">
        <w:t>(v)</w:t>
      </w:r>
      <w:r w:rsidRPr="00D37046">
        <w:t xml:space="preserve"> are disregarded, the model may be updated to learn a set of peculiar/rare channel conditions that do not represent well the average daily conditions. In other words, the training is done based on a situation that does not represent typical wireless conditions, but an anomaly, leading to an overall unrealistic model that does not generalize well. Thus, the model forgets how to deal with average conditions and exhibits poor performance in most cases. This phenomenon is called catastrophic </w:t>
      </w:r>
      <w:r w:rsidR="00D37046" w:rsidRPr="00D37046">
        <w:t>forgetting,</w:t>
      </w:r>
      <w:r w:rsidRPr="00D37046">
        <w:t xml:space="preserve"> and it is one of the caveats of continual learning/updating. </w:t>
      </w:r>
    </w:p>
    <w:p w14:paraId="07E1327B" w14:textId="77777777" w:rsidR="00763A47" w:rsidRPr="00D37046" w:rsidRDefault="00763A47" w:rsidP="00D37046">
      <w:pPr>
        <w:pStyle w:val="NORMALTdocNokia"/>
      </w:pPr>
    </w:p>
    <w:p w14:paraId="10378EF5" w14:textId="74A178F6" w:rsidR="00763A47" w:rsidRPr="00D37046" w:rsidRDefault="00763A47" w:rsidP="005D7A0D">
      <w:pPr>
        <w:pStyle w:val="NORMALTdocNokia"/>
      </w:pPr>
      <w:r w:rsidRPr="00D37046">
        <w:t>Exemplary</w:t>
      </w:r>
      <w:r w:rsidR="00785406">
        <w:t>,</w:t>
      </w:r>
      <w:r w:rsidRPr="00D37046">
        <w:t xml:space="preserve"> rare conditions that may lead to a catastrophic forgetting of a positioning </w:t>
      </w:r>
      <w:r w:rsidR="00785406">
        <w:t>functionality</w:t>
      </w:r>
      <w:r w:rsidRPr="00D37046">
        <w:t xml:space="preserve"> are linked to the cases in which a positioning link towards a set of TRPs is temporarily blocked or severely attenuated due to an aberration in the wireless channel. Most often, such aberrations occur due to very high speeds and/or the presence of structures that create a Faraday cage/shield around either the positioning receiver or transmitter</w:t>
      </w:r>
      <w:r w:rsidR="005D7A0D">
        <w:t>, for instance</w:t>
      </w:r>
      <w:r w:rsidRPr="00D37046">
        <w:t>:</w:t>
      </w:r>
      <w:r w:rsidR="005D7A0D">
        <w:t xml:space="preserve"> </w:t>
      </w:r>
      <w:r w:rsidRPr="00D37046">
        <w:t xml:space="preserve">Buildings covered in metallic scaffolding during renovations, </w:t>
      </w:r>
      <w:proofErr w:type="spellStart"/>
      <w:r w:rsidRPr="00D37046">
        <w:t>etc</w:t>
      </w:r>
      <w:proofErr w:type="spellEnd"/>
      <w:r w:rsidR="005D7A0D">
        <w:t>; or l</w:t>
      </w:r>
      <w:r w:rsidRPr="00D37046">
        <w:t>arge provisional structures associated with construction sites, outdoor concerts, road work, etc.</w:t>
      </w:r>
    </w:p>
    <w:p w14:paraId="3E7403A1" w14:textId="77777777" w:rsidR="00763A47" w:rsidRPr="00D37046" w:rsidRDefault="00763A47" w:rsidP="00D37046">
      <w:pPr>
        <w:pStyle w:val="NORMALTdocNokia"/>
      </w:pPr>
    </w:p>
    <w:p w14:paraId="03BBFAEE" w14:textId="3A36914F" w:rsidR="00763A47" w:rsidRPr="00D37046" w:rsidRDefault="00763A47" w:rsidP="00D37046">
      <w:pPr>
        <w:pStyle w:val="NORMALTdocNokia"/>
      </w:pPr>
      <w:r w:rsidRPr="00D37046">
        <w:t xml:space="preserve">In the above case, the positioning measurements do not represent well the reflectors distribution for that set of TRPs relative to the UE location, and they are considered rare events. Nevertheless, some rare events may prove useful to </w:t>
      </w:r>
      <w:r w:rsidR="00A907D5">
        <w:t xml:space="preserve">specific </w:t>
      </w:r>
      <w:r w:rsidRPr="00D37046">
        <w:t>functionalit</w:t>
      </w:r>
      <w:r w:rsidR="00A907D5">
        <w:t>ies</w:t>
      </w:r>
      <w:r w:rsidRPr="00D37046">
        <w:t>, while others may be entirely detrimental.</w:t>
      </w:r>
    </w:p>
    <w:p w14:paraId="5D961BDB" w14:textId="77777777" w:rsidR="00763A47" w:rsidRDefault="00763A47" w:rsidP="00763A47">
      <w:pPr>
        <w:jc w:val="both"/>
        <w:rPr>
          <w:rFonts w:cs="Arial"/>
        </w:rPr>
      </w:pPr>
    </w:p>
    <w:p w14:paraId="437DE35F" w14:textId="38D711AB" w:rsidR="00C64639" w:rsidRPr="00AD2EA3" w:rsidRDefault="005E7DFB" w:rsidP="00AD2EA3">
      <w:pPr>
        <w:pStyle w:val="Proposalstylenokia2023"/>
      </w:pPr>
      <w:bookmarkStart w:id="91" w:name="_Toc159231901"/>
      <w:r w:rsidRPr="00AD2EA3">
        <w:t xml:space="preserve">RAN1 to consider </w:t>
      </w:r>
      <w:r w:rsidR="00DD5BBF" w:rsidRPr="00AD2EA3">
        <w:t>rare events</w:t>
      </w:r>
      <w:r w:rsidR="00370700" w:rsidRPr="00AD2EA3">
        <w:t xml:space="preserve"> </w:t>
      </w:r>
      <w:r w:rsidR="00C96708" w:rsidRPr="00AD2EA3">
        <w:t xml:space="preserve">as </w:t>
      </w:r>
      <w:r w:rsidR="00964DE4">
        <w:t xml:space="preserve">NW-side </w:t>
      </w:r>
      <w:r w:rsidR="00C96708" w:rsidRPr="00AD2EA3">
        <w:t xml:space="preserve">additional conditions to </w:t>
      </w:r>
      <w:r w:rsidR="008D4C7B" w:rsidRPr="00AD2EA3">
        <w:t>improve</w:t>
      </w:r>
      <w:r w:rsidR="00D17A15" w:rsidRPr="00AD2EA3">
        <w:t xml:space="preserve"> consistency between training and inference</w:t>
      </w:r>
      <w:r w:rsidR="008D4C7B" w:rsidRPr="00AD2EA3">
        <w:t>.</w:t>
      </w:r>
      <w:bookmarkEnd w:id="91"/>
    </w:p>
    <w:p w14:paraId="48904480" w14:textId="6B27F3C0" w:rsidR="00C64639" w:rsidRDefault="001A73F8" w:rsidP="00E03A06">
      <w:pPr>
        <w:pStyle w:val="NORMALTdocNokia"/>
      </w:pPr>
      <w:r w:rsidRPr="00AD2EA3">
        <w:t xml:space="preserve">For </w:t>
      </w:r>
      <w:r w:rsidR="008505EB">
        <w:t xml:space="preserve">Case 1 direct </w:t>
      </w:r>
      <w:r w:rsidR="0014513F" w:rsidRPr="00AD2EA3">
        <w:t xml:space="preserve">AI/ML positioning, </w:t>
      </w:r>
      <w:r w:rsidR="00A927F8" w:rsidRPr="00AD2EA3">
        <w:t>it was verified</w:t>
      </w:r>
      <w:r w:rsidR="008505EB">
        <w:t xml:space="preserve"> in</w:t>
      </w:r>
      <w:r w:rsidR="00A927F8" w:rsidRPr="00AD2EA3">
        <w:t xml:space="preserve"> </w:t>
      </w:r>
      <w:sdt>
        <w:sdtPr>
          <w:id w:val="356553499"/>
          <w:citation/>
        </w:sdtPr>
        <w:sdtContent>
          <w:r w:rsidR="008505EB">
            <w:fldChar w:fldCharType="begin"/>
          </w:r>
          <w:r w:rsidR="008505EB">
            <w:instrText xml:space="preserve"> CITATION Qua231 \l 1033 </w:instrText>
          </w:r>
          <w:r w:rsidR="008505EB">
            <w:fldChar w:fldCharType="separate"/>
          </w:r>
          <w:r w:rsidR="008505EB">
            <w:rPr>
              <w:noProof/>
            </w:rPr>
            <w:t>[2]</w:t>
          </w:r>
          <w:r w:rsidR="008505EB">
            <w:fldChar w:fldCharType="end"/>
          </w:r>
        </w:sdtContent>
      </w:sdt>
      <w:r w:rsidR="00A927F8" w:rsidRPr="00AD2EA3">
        <w:t xml:space="preserve"> </w:t>
      </w:r>
      <w:proofErr w:type="gramStart"/>
      <w:r w:rsidR="00A927F8" w:rsidRPr="00AD2EA3">
        <w:t>that specific</w:t>
      </w:r>
      <w:r w:rsidR="000304D0">
        <w:t xml:space="preserve"> evaluations</w:t>
      </w:r>
      <w:proofErr w:type="gramEnd"/>
      <w:r w:rsidR="000304D0">
        <w:t xml:space="preserve"> on different</w:t>
      </w:r>
      <w:r w:rsidR="00A927F8" w:rsidRPr="00AD2EA3">
        <w:t xml:space="preserve"> channel characteristics</w:t>
      </w:r>
      <w:r w:rsidR="005A79D6" w:rsidRPr="00AD2EA3">
        <w:t>/scenarios</w:t>
      </w:r>
      <w:r w:rsidR="00A927F8" w:rsidRPr="00AD2EA3">
        <w:t xml:space="preserve">, such as clutter density </w:t>
      </w:r>
      <w:r w:rsidR="00C05EC2" w:rsidRPr="00AD2EA3">
        <w:t>or specific indoor channel models</w:t>
      </w:r>
      <w:r w:rsidR="005A79D6" w:rsidRPr="00AD2EA3">
        <w:t xml:space="preserve"> </w:t>
      </w:r>
      <w:r w:rsidR="000304D0">
        <w:t>achieved</w:t>
      </w:r>
      <w:r w:rsidR="005A79D6" w:rsidRPr="00AD2EA3">
        <w:t xml:space="preserve"> low generalization </w:t>
      </w:r>
      <w:r w:rsidR="000226A4" w:rsidRPr="000226A4">
        <w:t>performance</w:t>
      </w:r>
      <w:r w:rsidR="009941B9">
        <w:t xml:space="preserve">. </w:t>
      </w:r>
      <w:r w:rsidR="005C0A73">
        <w:t xml:space="preserve">For </w:t>
      </w:r>
      <w:r w:rsidR="00550F30">
        <w:t>instance</w:t>
      </w:r>
      <w:r w:rsidR="005C0A73">
        <w:t>, the clutter density in one specific indoor scenario</w:t>
      </w:r>
      <w:r w:rsidR="00A05FFD">
        <w:t xml:space="preserve"> </w:t>
      </w:r>
      <w:r w:rsidR="0035312B">
        <w:t>has</w:t>
      </w:r>
      <w:r w:rsidR="00A05FFD">
        <w:t xml:space="preserve"> a direct effect in the rate of </w:t>
      </w:r>
      <w:proofErr w:type="spellStart"/>
      <w:r w:rsidR="00A05FFD">
        <w:t>LoS</w:t>
      </w:r>
      <w:proofErr w:type="spellEnd"/>
      <w:r w:rsidR="00A05FFD">
        <w:t>/</w:t>
      </w:r>
      <w:proofErr w:type="spellStart"/>
      <w:r w:rsidR="00A05FFD">
        <w:t>NLoS</w:t>
      </w:r>
      <w:proofErr w:type="spellEnd"/>
      <w:r w:rsidR="00A05FFD">
        <w:t xml:space="preserve"> links collected in one specific dataset</w:t>
      </w:r>
      <w:r w:rsidR="005238CB">
        <w:t xml:space="preserve"> for training</w:t>
      </w:r>
      <w:r w:rsidR="00EA28B6">
        <w:t xml:space="preserve"> purposes</w:t>
      </w:r>
      <w:r w:rsidR="005238CB">
        <w:t xml:space="preserve">. </w:t>
      </w:r>
      <w:r w:rsidR="00880595">
        <w:t xml:space="preserve">Thus, it is expected that </w:t>
      </w:r>
      <w:r w:rsidR="008E4EE4">
        <w:t xml:space="preserve">areas with specific channel characteristics </w:t>
      </w:r>
      <w:r w:rsidR="00173E35">
        <w:t xml:space="preserve">may be mapped in datasets for AI/ML positioning as NW-side additional conditions. </w:t>
      </w:r>
    </w:p>
    <w:p w14:paraId="0ECFDE0D" w14:textId="77777777" w:rsidR="00E03A06" w:rsidRDefault="00E03A06" w:rsidP="00E03A06">
      <w:pPr>
        <w:pStyle w:val="NORMALTdocNokia"/>
      </w:pPr>
    </w:p>
    <w:p w14:paraId="76E9D9B5" w14:textId="00CC6E63" w:rsidR="00D40606" w:rsidRDefault="00D40606" w:rsidP="00AD2EA3">
      <w:pPr>
        <w:pStyle w:val="Proposalstylenokia2023"/>
      </w:pPr>
      <w:bookmarkStart w:id="92" w:name="_Toc159231902"/>
      <w:r w:rsidRPr="00AD2EA3">
        <w:t>For Case 1 direct AI/ML positioning, RAN1 to consider</w:t>
      </w:r>
      <w:r w:rsidR="000B1FBD" w:rsidRPr="00AD2EA3">
        <w:t xml:space="preserve"> the set of </w:t>
      </w:r>
      <w:r w:rsidR="005A6F0C" w:rsidRPr="00AD2EA3">
        <w:t>channel characteristics</w:t>
      </w:r>
      <w:r w:rsidR="000B1FBD" w:rsidRPr="00AD2EA3">
        <w:t xml:space="preserve"> (</w:t>
      </w:r>
      <w:r w:rsidR="0089601D" w:rsidRPr="00AD2EA3">
        <w:t xml:space="preserve">e.g., </w:t>
      </w:r>
      <w:proofErr w:type="spellStart"/>
      <w:r w:rsidR="0089601D" w:rsidRPr="00AD2EA3">
        <w:t>LoS</w:t>
      </w:r>
      <w:proofErr w:type="spellEnd"/>
      <w:r w:rsidR="0089601D" w:rsidRPr="00AD2EA3">
        <w:t>/</w:t>
      </w:r>
      <w:proofErr w:type="spellStart"/>
      <w:r w:rsidR="0089601D" w:rsidRPr="00AD2EA3">
        <w:t>NLoS</w:t>
      </w:r>
      <w:proofErr w:type="spellEnd"/>
      <w:r w:rsidR="0089601D" w:rsidRPr="00AD2EA3">
        <w:t xml:space="preserve"> rate</w:t>
      </w:r>
      <w:r w:rsidR="000B1FBD" w:rsidRPr="00AD2EA3">
        <w:t>)</w:t>
      </w:r>
      <w:r w:rsidR="005A6F0C" w:rsidRPr="00AD2EA3">
        <w:t xml:space="preserve"> </w:t>
      </w:r>
      <w:r w:rsidR="00632997" w:rsidRPr="00AD2EA3">
        <w:t>as NW-side additional condition.</w:t>
      </w:r>
      <w:bookmarkEnd w:id="92"/>
    </w:p>
    <w:p w14:paraId="657805ED" w14:textId="77777777" w:rsidR="00881F05" w:rsidRPr="00AD2EA3" w:rsidRDefault="00881F05" w:rsidP="00881F05">
      <w:pPr>
        <w:pStyle w:val="Proposalstylenokia2023"/>
        <w:numPr>
          <w:ilvl w:val="0"/>
          <w:numId w:val="0"/>
        </w:numPr>
      </w:pPr>
    </w:p>
    <w:p w14:paraId="0DCA3BDF" w14:textId="543F8FF7" w:rsidR="005179DE" w:rsidRDefault="005179DE" w:rsidP="00881F05">
      <w:pPr>
        <w:pStyle w:val="Heading3"/>
        <w:ind w:left="851"/>
      </w:pPr>
      <w:r>
        <w:t>Usability of additional conditions</w:t>
      </w:r>
    </w:p>
    <w:p w14:paraId="528C3872" w14:textId="0AD45180" w:rsidR="005A2600" w:rsidRDefault="00623D2E" w:rsidP="00964DE4">
      <w:pPr>
        <w:pStyle w:val="NORMALTdocNokia"/>
        <w:rPr>
          <w:lang w:val="en-GB" w:eastAsia="en-US"/>
        </w:rPr>
      </w:pPr>
      <w:r>
        <w:rPr>
          <w:lang w:val="en-GB" w:eastAsia="en-US"/>
        </w:rPr>
        <w:t xml:space="preserve">Complementing the previous section, </w:t>
      </w:r>
      <w:r w:rsidR="00EC5530">
        <w:rPr>
          <w:lang w:val="en-GB" w:eastAsia="en-US"/>
        </w:rPr>
        <w:t xml:space="preserve">after the </w:t>
      </w:r>
      <w:r w:rsidR="007D3497">
        <w:rPr>
          <w:lang w:val="en-GB" w:eastAsia="en-US"/>
        </w:rPr>
        <w:t>NW-side additional condition is identified</w:t>
      </w:r>
      <w:r w:rsidR="00EF1281">
        <w:rPr>
          <w:lang w:val="en-GB" w:eastAsia="en-US"/>
        </w:rPr>
        <w:t>,</w:t>
      </w:r>
      <w:r w:rsidR="007D3497">
        <w:rPr>
          <w:lang w:val="en-GB" w:eastAsia="en-US"/>
        </w:rPr>
        <w:t xml:space="preserve"> the usability </w:t>
      </w:r>
      <w:r w:rsidR="00593319">
        <w:rPr>
          <w:lang w:val="en-GB" w:eastAsia="en-US"/>
        </w:rPr>
        <w:t xml:space="preserve">may consider one of the following </w:t>
      </w:r>
      <w:r w:rsidR="005A2600">
        <w:rPr>
          <w:lang w:val="en-GB" w:eastAsia="en-US"/>
        </w:rPr>
        <w:t xml:space="preserve">four potential approaches listed in </w:t>
      </w:r>
      <w:sdt>
        <w:sdtPr>
          <w:rPr>
            <w:lang w:val="en-GB" w:eastAsia="en-US"/>
          </w:rPr>
          <w:id w:val="905567598"/>
          <w:citation/>
        </w:sdtPr>
        <w:sdtContent>
          <w:r w:rsidR="00964DE4">
            <w:rPr>
              <w:lang w:val="en-GB" w:eastAsia="en-US"/>
            </w:rPr>
            <w:fldChar w:fldCharType="begin"/>
          </w:r>
          <w:r w:rsidR="00964DE4">
            <w:rPr>
              <w:lang w:eastAsia="en-US"/>
            </w:rPr>
            <w:instrText xml:space="preserve"> CITATION Qua231 \l 1033 </w:instrText>
          </w:r>
          <w:r w:rsidR="00964DE4">
            <w:rPr>
              <w:lang w:val="en-GB" w:eastAsia="en-US"/>
            </w:rPr>
            <w:fldChar w:fldCharType="separate"/>
          </w:r>
          <w:r w:rsidR="00964DE4">
            <w:rPr>
              <w:noProof/>
              <w:lang w:eastAsia="en-US"/>
            </w:rPr>
            <w:t>[2]</w:t>
          </w:r>
          <w:r w:rsidR="00964DE4">
            <w:rPr>
              <w:lang w:val="en-GB" w:eastAsia="en-US"/>
            </w:rPr>
            <w:fldChar w:fldCharType="end"/>
          </w:r>
        </w:sdtContent>
      </w:sdt>
      <w:r w:rsidR="005A2600">
        <w:rPr>
          <w:lang w:val="en-GB" w:eastAsia="en-US"/>
        </w:rPr>
        <w:t>.</w:t>
      </w:r>
    </w:p>
    <w:p w14:paraId="77C24F7F" w14:textId="77777777" w:rsidR="005A2600" w:rsidRDefault="005A2600" w:rsidP="004B1FF1">
      <w:pPr>
        <w:rPr>
          <w:lang w:val="en-GB" w:eastAsia="en-US"/>
        </w:rPr>
      </w:pPr>
    </w:p>
    <w:tbl>
      <w:tblPr>
        <w:tblStyle w:val="TableGrid"/>
        <w:tblW w:w="0" w:type="auto"/>
        <w:tblLook w:val="04A0" w:firstRow="1" w:lastRow="0" w:firstColumn="1" w:lastColumn="0" w:noHBand="0" w:noVBand="1"/>
      </w:tblPr>
      <w:tblGrid>
        <w:gridCol w:w="9629"/>
      </w:tblGrid>
      <w:tr w:rsidR="005A2600" w14:paraId="0029D68A" w14:textId="77777777" w:rsidTr="005A2600">
        <w:tc>
          <w:tcPr>
            <w:tcW w:w="9629" w:type="dxa"/>
          </w:tcPr>
          <w:p w14:paraId="202481B1" w14:textId="77777777" w:rsidR="0054091C" w:rsidRPr="00964DE4" w:rsidRDefault="0054091C" w:rsidP="00964DE4">
            <w:pPr>
              <w:pStyle w:val="NORMALTdocNokia"/>
              <w:rPr>
                <w:sz w:val="20"/>
              </w:rPr>
            </w:pPr>
            <w:r w:rsidRPr="00964DE4">
              <w:rPr>
                <w:sz w:val="20"/>
              </w:rPr>
              <w:t xml:space="preserve">For inference for UE-side models, to ensure consistency between training and inference regarding NW-side </w:t>
            </w:r>
            <w:r w:rsidRPr="00964DE4">
              <w:rPr>
                <w:i/>
                <w:iCs/>
                <w:sz w:val="20"/>
              </w:rPr>
              <w:t>additional conditions</w:t>
            </w:r>
            <w:r w:rsidRPr="00964DE4">
              <w:rPr>
                <w:sz w:val="20"/>
              </w:rPr>
              <w:t xml:space="preserve"> (if identified), the following options can be taken as potential approaches (when feasible and necessary): </w:t>
            </w:r>
          </w:p>
          <w:p w14:paraId="33901820" w14:textId="21739974" w:rsidR="0054091C" w:rsidRPr="00964DE4" w:rsidRDefault="0054091C" w:rsidP="00213058">
            <w:pPr>
              <w:pStyle w:val="NORMALTdocNokia"/>
              <w:numPr>
                <w:ilvl w:val="0"/>
                <w:numId w:val="17"/>
              </w:numPr>
              <w:rPr>
                <w:sz w:val="20"/>
              </w:rPr>
            </w:pPr>
            <w:r w:rsidRPr="00964DE4">
              <w:rPr>
                <w:sz w:val="20"/>
              </w:rPr>
              <w:t>Model identification to achieve alignment on the NW-side additional condition between NW-side and UE-side</w:t>
            </w:r>
            <w:r w:rsidR="00F31DAF">
              <w:rPr>
                <w:sz w:val="20"/>
              </w:rPr>
              <w:t>.</w:t>
            </w:r>
          </w:p>
          <w:p w14:paraId="39FA5FA3" w14:textId="7C8BACA3" w:rsidR="0054091C" w:rsidRPr="00964DE4" w:rsidRDefault="0054091C" w:rsidP="00213058">
            <w:pPr>
              <w:pStyle w:val="NORMALTdocNokia"/>
              <w:numPr>
                <w:ilvl w:val="0"/>
                <w:numId w:val="17"/>
              </w:numPr>
              <w:rPr>
                <w:sz w:val="20"/>
              </w:rPr>
            </w:pPr>
            <w:r w:rsidRPr="00964DE4">
              <w:rPr>
                <w:sz w:val="20"/>
              </w:rPr>
              <w:t>Model training at NW and transfer to UE, where the model has been trained under the additional condition</w:t>
            </w:r>
            <w:r w:rsidR="00F31DAF">
              <w:rPr>
                <w:sz w:val="20"/>
              </w:rPr>
              <w:t>.</w:t>
            </w:r>
          </w:p>
          <w:p w14:paraId="5533CC27" w14:textId="74FF2DC4" w:rsidR="0054091C" w:rsidRPr="00F31DAF" w:rsidRDefault="0054091C" w:rsidP="00213058">
            <w:pPr>
              <w:pStyle w:val="NORMALTdocNokia"/>
              <w:numPr>
                <w:ilvl w:val="0"/>
                <w:numId w:val="17"/>
              </w:numPr>
              <w:rPr>
                <w:sz w:val="20"/>
              </w:rPr>
            </w:pPr>
            <w:r w:rsidRPr="00F31DAF">
              <w:rPr>
                <w:sz w:val="20"/>
              </w:rPr>
              <w:t>Information and/or indication on NW-side additional conditions is provided to UE</w:t>
            </w:r>
            <w:r w:rsidR="00F31DAF">
              <w:rPr>
                <w:sz w:val="20"/>
              </w:rPr>
              <w:t>.</w:t>
            </w:r>
            <w:r w:rsidRPr="00F31DAF">
              <w:rPr>
                <w:sz w:val="20"/>
              </w:rPr>
              <w:t xml:space="preserve"> </w:t>
            </w:r>
          </w:p>
          <w:p w14:paraId="3F2BC923" w14:textId="156AF3E9" w:rsidR="0054091C" w:rsidRPr="00964DE4" w:rsidRDefault="0054091C" w:rsidP="00213058">
            <w:pPr>
              <w:pStyle w:val="NORMALTdocNokia"/>
              <w:numPr>
                <w:ilvl w:val="0"/>
                <w:numId w:val="17"/>
              </w:numPr>
              <w:rPr>
                <w:sz w:val="20"/>
              </w:rPr>
            </w:pPr>
            <w:r w:rsidRPr="00964DE4">
              <w:rPr>
                <w:sz w:val="20"/>
              </w:rPr>
              <w:t>Consistency assisted by monitoring (by UE and/or NW, the performance of UE-side candidate models/functionalities to select a model/functionality)</w:t>
            </w:r>
            <w:r w:rsidR="00F31DAF">
              <w:rPr>
                <w:sz w:val="20"/>
              </w:rPr>
              <w:t>.</w:t>
            </w:r>
          </w:p>
          <w:p w14:paraId="0DD01CCF" w14:textId="431BED83" w:rsidR="0054091C" w:rsidRPr="00964DE4" w:rsidRDefault="0054091C" w:rsidP="00213058">
            <w:pPr>
              <w:pStyle w:val="NORMALTdocNokia"/>
              <w:numPr>
                <w:ilvl w:val="0"/>
                <w:numId w:val="17"/>
              </w:numPr>
              <w:rPr>
                <w:sz w:val="20"/>
              </w:rPr>
            </w:pPr>
            <w:r w:rsidRPr="00964DE4">
              <w:rPr>
                <w:sz w:val="20"/>
              </w:rPr>
              <w:t>Other approaches are not precluded</w:t>
            </w:r>
            <w:r w:rsidR="00F31DAF">
              <w:rPr>
                <w:sz w:val="20"/>
              </w:rPr>
              <w:t>.</w:t>
            </w:r>
          </w:p>
          <w:p w14:paraId="19843675" w14:textId="490E872C" w:rsidR="005A2600" w:rsidRPr="00AD2EA3" w:rsidRDefault="0054091C" w:rsidP="00213058">
            <w:pPr>
              <w:pStyle w:val="NORMALTdocNokia"/>
              <w:numPr>
                <w:ilvl w:val="0"/>
                <w:numId w:val="17"/>
              </w:numPr>
            </w:pPr>
            <w:r w:rsidRPr="00964DE4">
              <w:rPr>
                <w:sz w:val="20"/>
              </w:rPr>
              <w:t xml:space="preserve">Note: </w:t>
            </w:r>
            <w:r w:rsidRPr="00964DE4">
              <w:rPr>
                <w:sz w:val="20"/>
              </w:rPr>
              <w:tab/>
              <w:t>the possibility that different approaches can achieve the same function is not denied</w:t>
            </w:r>
            <w:r w:rsidR="00BF0F21" w:rsidRPr="00964DE4">
              <w:rPr>
                <w:sz w:val="20"/>
              </w:rPr>
              <w:t>.</w:t>
            </w:r>
          </w:p>
        </w:tc>
      </w:tr>
    </w:tbl>
    <w:p w14:paraId="4BCEFA48" w14:textId="77777777" w:rsidR="005A2600" w:rsidRDefault="005A2600" w:rsidP="004B1FF1">
      <w:pPr>
        <w:rPr>
          <w:lang w:val="en-GB" w:eastAsia="en-US"/>
        </w:rPr>
      </w:pPr>
    </w:p>
    <w:p w14:paraId="7F1CEF82" w14:textId="39949954" w:rsidR="00632997" w:rsidRDefault="00A356A1" w:rsidP="005F515F">
      <w:pPr>
        <w:pStyle w:val="NORMALTdocNokia"/>
        <w:rPr>
          <w:lang w:val="en-GB" w:eastAsia="en-US"/>
        </w:rPr>
      </w:pPr>
      <w:r>
        <w:rPr>
          <w:lang w:val="en-GB" w:eastAsia="en-US"/>
        </w:rPr>
        <w:t>One of the potential approaches</w:t>
      </w:r>
      <w:r w:rsidR="00322F0C">
        <w:rPr>
          <w:lang w:val="en-GB" w:eastAsia="en-US"/>
        </w:rPr>
        <w:t xml:space="preserve"> to ensure consistency between training and inference regarding NW-side additional conditions</w:t>
      </w:r>
      <w:r>
        <w:rPr>
          <w:lang w:val="en-GB" w:eastAsia="en-US"/>
        </w:rPr>
        <w:t xml:space="preserve"> aims to </w:t>
      </w:r>
      <w:r w:rsidR="00B24E68">
        <w:rPr>
          <w:lang w:val="en-GB" w:eastAsia="en-US"/>
        </w:rPr>
        <w:t>indicate</w:t>
      </w:r>
      <w:r>
        <w:rPr>
          <w:lang w:val="en-GB" w:eastAsia="en-US"/>
        </w:rPr>
        <w:t xml:space="preserve"> the NW-side additional condition to </w:t>
      </w:r>
      <w:r w:rsidR="00485282">
        <w:rPr>
          <w:lang w:val="en-GB" w:eastAsia="en-US"/>
        </w:rPr>
        <w:t xml:space="preserve">UE. </w:t>
      </w:r>
      <w:r w:rsidR="008356BF">
        <w:rPr>
          <w:lang w:val="en-GB" w:eastAsia="en-US"/>
        </w:rPr>
        <w:t xml:space="preserve">Which means that at some point the </w:t>
      </w:r>
      <w:r w:rsidR="00173CD7">
        <w:rPr>
          <w:lang w:val="en-GB" w:eastAsia="en-US"/>
        </w:rPr>
        <w:t>information of the</w:t>
      </w:r>
      <w:r w:rsidR="005E29BE">
        <w:rPr>
          <w:lang w:val="en-GB" w:eastAsia="en-US"/>
        </w:rPr>
        <w:t xml:space="preserve"> </w:t>
      </w:r>
      <w:r w:rsidR="00771613">
        <w:rPr>
          <w:lang w:val="en-GB" w:eastAsia="en-US"/>
        </w:rPr>
        <w:t xml:space="preserve">NW-side additional condition </w:t>
      </w:r>
      <w:r w:rsidR="00075711">
        <w:rPr>
          <w:lang w:val="en-GB" w:eastAsia="en-US"/>
        </w:rPr>
        <w:t>of the dataset used for training</w:t>
      </w:r>
      <w:r w:rsidR="00C72A7E">
        <w:rPr>
          <w:lang w:val="en-GB" w:eastAsia="en-US"/>
        </w:rPr>
        <w:t xml:space="preserve"> of the target model</w:t>
      </w:r>
      <w:r w:rsidR="00234C0B">
        <w:rPr>
          <w:lang w:val="en-GB" w:eastAsia="en-US"/>
        </w:rPr>
        <w:t xml:space="preserve"> must be correlated with NW-side additional condition indicated by the LMF to the UE during inference</w:t>
      </w:r>
      <w:r w:rsidR="00356CD8">
        <w:rPr>
          <w:lang w:val="en-GB" w:eastAsia="en-US"/>
        </w:rPr>
        <w:t xml:space="preserve">. </w:t>
      </w:r>
      <w:r w:rsidR="00681917">
        <w:rPr>
          <w:lang w:val="en-GB" w:eastAsia="en-US"/>
        </w:rPr>
        <w:t>For Case 1 direct AI/ML positioning, the</w:t>
      </w:r>
      <w:r w:rsidR="00356CD8">
        <w:rPr>
          <w:lang w:val="en-GB" w:eastAsia="en-US"/>
        </w:rPr>
        <w:t xml:space="preserve"> </w:t>
      </w:r>
      <w:r w:rsidR="00EA077C">
        <w:rPr>
          <w:lang w:val="en-GB" w:eastAsia="en-US"/>
        </w:rPr>
        <w:t xml:space="preserve">additional condition </w:t>
      </w:r>
      <w:r w:rsidR="00356CD8">
        <w:rPr>
          <w:lang w:val="en-GB" w:eastAsia="en-US"/>
        </w:rPr>
        <w:t>correlation may be done in the UE-side or LMF-side</w:t>
      </w:r>
      <w:r w:rsidR="00EA077C">
        <w:rPr>
          <w:lang w:val="en-GB" w:eastAsia="en-US"/>
        </w:rPr>
        <w:t>. If the correlation is done in the UE-side, the LMF may assist indicating the specific NW-side additional condition</w:t>
      </w:r>
      <w:r w:rsidR="00310692">
        <w:rPr>
          <w:lang w:val="en-GB" w:eastAsia="en-US"/>
        </w:rPr>
        <w:t>, in the other case where the correlation is done in the LMF-side, the LMF may assist indicating</w:t>
      </w:r>
      <w:r w:rsidR="00EB0E56">
        <w:rPr>
          <w:lang w:val="en-GB" w:eastAsia="en-US"/>
        </w:rPr>
        <w:t xml:space="preserve"> the correlation outcome</w:t>
      </w:r>
      <w:r w:rsidR="002154F3">
        <w:rPr>
          <w:lang w:val="en-GB" w:eastAsia="en-US"/>
        </w:rPr>
        <w:t xml:space="preserve"> to the UE. </w:t>
      </w:r>
      <w:r w:rsidR="00583B93">
        <w:rPr>
          <w:lang w:val="en-GB" w:eastAsia="en-US"/>
        </w:rPr>
        <w:t xml:space="preserve"> </w:t>
      </w:r>
    </w:p>
    <w:p w14:paraId="7DFDDDB6" w14:textId="77777777" w:rsidR="00D5456C" w:rsidRDefault="00D5456C" w:rsidP="005F515F">
      <w:pPr>
        <w:pStyle w:val="NORMALTdocNokia"/>
        <w:rPr>
          <w:lang w:val="en-GB" w:eastAsia="en-US"/>
        </w:rPr>
      </w:pPr>
    </w:p>
    <w:p w14:paraId="125EC6AC" w14:textId="2BA734A2" w:rsidR="00D5456C" w:rsidRDefault="00C04B73" w:rsidP="002F4F25">
      <w:pPr>
        <w:pStyle w:val="Observationstylenokia2023"/>
      </w:pPr>
      <w:bookmarkStart w:id="93" w:name="_Toc159231766"/>
      <w:bookmarkStart w:id="94" w:name="_Toc159240767"/>
      <w:r w:rsidRPr="002F4F25">
        <w:t xml:space="preserve">For </w:t>
      </w:r>
      <w:r w:rsidR="00BA38EA">
        <w:t>C</w:t>
      </w:r>
      <w:r w:rsidRPr="002F4F25">
        <w:t>ase 1 direct AI/ML</w:t>
      </w:r>
      <w:r w:rsidR="0021168A" w:rsidRPr="002F4F25">
        <w:t xml:space="preserve"> positioning, </w:t>
      </w:r>
      <w:r w:rsidR="009F60A1" w:rsidRPr="002F4F25">
        <w:t>for inference purposes the</w:t>
      </w:r>
      <w:r w:rsidR="0021168A" w:rsidRPr="002F4F25">
        <w:t xml:space="preserve"> NW-side additional condition </w:t>
      </w:r>
      <w:r w:rsidR="00BA1A2A" w:rsidRPr="002F4F25">
        <w:t xml:space="preserve">is used to generate a correlation between the additional condition </w:t>
      </w:r>
      <w:r w:rsidR="00B65EE2" w:rsidRPr="002F4F25">
        <w:t>mapped on individual models deployed in the UE-side and the NW-side additional condition</w:t>
      </w:r>
      <w:r w:rsidR="0027623B" w:rsidRPr="002F4F25">
        <w:t xml:space="preserve"> characterizing the specific area where the inference is </w:t>
      </w:r>
      <w:r w:rsidR="00861F1C" w:rsidRPr="002F4F25">
        <w:t>required.</w:t>
      </w:r>
      <w:bookmarkEnd w:id="93"/>
      <w:bookmarkEnd w:id="94"/>
      <w:r w:rsidR="009F60A1" w:rsidRPr="002F4F25">
        <w:t xml:space="preserve"> </w:t>
      </w:r>
    </w:p>
    <w:p w14:paraId="7B3FD2B1" w14:textId="56281B5E" w:rsidR="00231573" w:rsidRDefault="00BA38EA" w:rsidP="001F68D9">
      <w:pPr>
        <w:pStyle w:val="Proposalstylenokia2023"/>
      </w:pPr>
      <w:bookmarkStart w:id="95" w:name="_Toc159231903"/>
      <w:r>
        <w:t xml:space="preserve">For Case 1 direct AI/ML positioning, </w:t>
      </w:r>
      <w:r w:rsidR="00BF18ED">
        <w:t xml:space="preserve">if </w:t>
      </w:r>
      <w:r>
        <w:t xml:space="preserve">the correlation </w:t>
      </w:r>
      <w:r w:rsidR="00BF18ED">
        <w:t xml:space="preserve">using NW-side additional conditions is done in the UE-side, </w:t>
      </w:r>
      <w:r w:rsidR="001F68D9">
        <w:t>the LMF assists to UE indicating such NW-side additional condition.</w:t>
      </w:r>
      <w:bookmarkEnd w:id="95"/>
      <w:r w:rsidR="001F68D9">
        <w:t xml:space="preserve"> </w:t>
      </w:r>
    </w:p>
    <w:p w14:paraId="7984DF59" w14:textId="63B12FDE" w:rsidR="001F68D9" w:rsidRDefault="001F68D9" w:rsidP="001F68D9">
      <w:pPr>
        <w:pStyle w:val="Proposalstylenokia2023"/>
      </w:pPr>
      <w:bookmarkStart w:id="96" w:name="_Toc159231904"/>
      <w:r>
        <w:t>For Case 1 direct AI/ML positioning, if the correlation using NW-side additional conditions is done in the LMF-side, the LMF assists to UE indicating such correlation outcome.</w:t>
      </w:r>
      <w:bookmarkEnd w:id="96"/>
      <w:r>
        <w:t xml:space="preserve"> </w:t>
      </w:r>
    </w:p>
    <w:p w14:paraId="61C35280" w14:textId="77777777" w:rsidR="00AF7EBB" w:rsidRDefault="00AF7EBB" w:rsidP="005F515F">
      <w:pPr>
        <w:pStyle w:val="NORMALTdocNokia"/>
        <w:rPr>
          <w:lang w:val="en-GB" w:eastAsia="en-US"/>
        </w:rPr>
      </w:pPr>
    </w:p>
    <w:p w14:paraId="7B2E3A10" w14:textId="0941F213" w:rsidR="004B1FF1" w:rsidRPr="00AD2EA3" w:rsidRDefault="00AF7EBB" w:rsidP="00D5456C">
      <w:pPr>
        <w:pStyle w:val="NORMALTdocNokia"/>
        <w:rPr>
          <w:strike/>
        </w:rPr>
      </w:pPr>
      <w:r>
        <w:rPr>
          <w:lang w:val="en-GB" w:eastAsia="en-US"/>
        </w:rPr>
        <w:t xml:space="preserve">For Case 1 direct AI/ML positioning, </w:t>
      </w:r>
      <w:r w:rsidR="005441AC">
        <w:rPr>
          <w:lang w:val="en-GB" w:eastAsia="en-US"/>
        </w:rPr>
        <w:t xml:space="preserve">specific NW-side additional conditions based on areas with specific channel characteristics </w:t>
      </w:r>
      <w:r w:rsidR="00596C12">
        <w:rPr>
          <w:lang w:val="en-GB" w:eastAsia="en-US"/>
        </w:rPr>
        <w:t xml:space="preserve">may be mapped to fixed geographical information as TRPs </w:t>
      </w:r>
      <w:r w:rsidR="00954624">
        <w:rPr>
          <w:lang w:val="en-GB" w:eastAsia="en-US"/>
        </w:rPr>
        <w:t>transmitting</w:t>
      </w:r>
      <w:r w:rsidR="006207C8">
        <w:rPr>
          <w:lang w:val="en-GB" w:eastAsia="en-US"/>
        </w:rPr>
        <w:t xml:space="preserve"> DL PRS</w:t>
      </w:r>
      <w:r w:rsidR="00954624">
        <w:rPr>
          <w:lang w:val="en-GB" w:eastAsia="en-US"/>
        </w:rPr>
        <w:t xml:space="preserve"> </w:t>
      </w:r>
      <w:r w:rsidR="00D5456C">
        <w:rPr>
          <w:lang w:val="en-GB" w:eastAsia="en-US"/>
        </w:rPr>
        <w:t>during inference.</w:t>
      </w:r>
    </w:p>
    <w:p w14:paraId="0D830ACE" w14:textId="5242A1A4" w:rsidR="00E90D15" w:rsidRDefault="00E90D15" w:rsidP="00AD2EA3">
      <w:pPr>
        <w:pStyle w:val="Proposalstylenokia2023"/>
        <w:numPr>
          <w:ilvl w:val="0"/>
          <w:numId w:val="0"/>
        </w:numPr>
        <w:rPr>
          <w:sz w:val="20"/>
          <w:szCs w:val="20"/>
        </w:rPr>
      </w:pPr>
    </w:p>
    <w:p w14:paraId="34802F0A" w14:textId="626CD423" w:rsidR="00E90D15" w:rsidRPr="00AD2EA3" w:rsidRDefault="00E90D15" w:rsidP="00AD2EA3">
      <w:pPr>
        <w:pStyle w:val="Proposalstylenokia2023"/>
      </w:pPr>
      <w:bookmarkStart w:id="97" w:name="_Toc159231905"/>
      <w:r w:rsidRPr="00AD2EA3">
        <w:t>For Case 1 dire</w:t>
      </w:r>
      <w:r w:rsidR="00D34347" w:rsidRPr="00AD2EA3">
        <w:t>c</w:t>
      </w:r>
      <w:r w:rsidRPr="00AD2EA3">
        <w:t xml:space="preserve">t AI/ML positioning, to ensure consistency between training and inference regarding NW-side additional conditions </w:t>
      </w:r>
      <w:r w:rsidR="00322517" w:rsidRPr="00AD2EA3">
        <w:t xml:space="preserve">based on </w:t>
      </w:r>
      <w:r w:rsidR="000524EF">
        <w:t xml:space="preserve">areas with specific </w:t>
      </w:r>
      <w:r w:rsidR="00322517" w:rsidRPr="00AD2EA3">
        <w:t>channel</w:t>
      </w:r>
      <w:r w:rsidR="00845CC1" w:rsidRPr="00AD2EA3">
        <w:t xml:space="preserve"> characteristics</w:t>
      </w:r>
      <w:r w:rsidR="00FB322F" w:rsidRPr="00AD2EA3">
        <w:t xml:space="preserve">, UE reports </w:t>
      </w:r>
      <w:r w:rsidR="00FE42F1" w:rsidRPr="00AD2EA3">
        <w:t xml:space="preserve">to the LMF </w:t>
      </w:r>
      <w:r w:rsidR="00FB322F" w:rsidRPr="00AD2EA3">
        <w:t>set of TRPs</w:t>
      </w:r>
      <w:r w:rsidR="00136F2C" w:rsidRPr="00AD2EA3">
        <w:t xml:space="preserve"> </w:t>
      </w:r>
      <w:r w:rsidR="00FE42F1" w:rsidRPr="00AD2EA3">
        <w:t>identified during inference</w:t>
      </w:r>
      <w:r w:rsidR="00AF5A50">
        <w:t xml:space="preserve"> using the legacy framework</w:t>
      </w:r>
      <w:r w:rsidR="00C04B73">
        <w:t xml:space="preserve"> (e.g. LPP)</w:t>
      </w:r>
      <w:r w:rsidR="00FE42F1" w:rsidRPr="00AD2EA3">
        <w:t>.</w:t>
      </w:r>
      <w:bookmarkEnd w:id="97"/>
    </w:p>
    <w:p w14:paraId="53197854" w14:textId="77777777" w:rsidR="00763A47" w:rsidRDefault="00763A47" w:rsidP="009462E3">
      <w:pPr>
        <w:rPr>
          <w:lang w:eastAsia="en-US"/>
        </w:rPr>
      </w:pPr>
    </w:p>
    <w:p w14:paraId="16255AE4" w14:textId="77777777" w:rsidR="008A3EF7" w:rsidRDefault="000C3672" w:rsidP="000C3672">
      <w:pPr>
        <w:pStyle w:val="NORMALTdocNokia"/>
      </w:pPr>
      <w:r>
        <w:t xml:space="preserve">To ensure consistency between training and inference, two key conditions should be satisfied: </w:t>
      </w:r>
    </w:p>
    <w:p w14:paraId="0CC4B2EB" w14:textId="5A0F9CDE" w:rsidR="008A3EF7" w:rsidRDefault="000C3672" w:rsidP="00213058">
      <w:pPr>
        <w:pStyle w:val="NORMALTdocNokia"/>
        <w:numPr>
          <w:ilvl w:val="0"/>
          <w:numId w:val="18"/>
        </w:numPr>
      </w:pPr>
      <w:r w:rsidRPr="009B5CAE">
        <w:t>UE’s location should belong to the region covered by the training dataset</w:t>
      </w:r>
      <w:r>
        <w:t xml:space="preserve">; and </w:t>
      </w:r>
    </w:p>
    <w:p w14:paraId="22ACCBB5" w14:textId="2401E0BE" w:rsidR="008A3EF7" w:rsidRDefault="000C3672" w:rsidP="00213058">
      <w:pPr>
        <w:pStyle w:val="NORMALTdocNokia"/>
        <w:numPr>
          <w:ilvl w:val="0"/>
          <w:numId w:val="18"/>
        </w:numPr>
      </w:pPr>
      <w:r>
        <w:t>i</w:t>
      </w:r>
      <w:r w:rsidRPr="009B5CAE">
        <w:t xml:space="preserve">n inference, the model input should follow the same TRP pattern as in the training. </w:t>
      </w:r>
    </w:p>
    <w:p w14:paraId="6D74E66A" w14:textId="71108AE1" w:rsidR="000C3672" w:rsidRDefault="000C3672" w:rsidP="000C3672">
      <w:pPr>
        <w:pStyle w:val="NORMALTdocNokia"/>
      </w:pPr>
      <w:r>
        <w:t xml:space="preserve">However, in real-world deployment, when a UE owns multiple fixed-TRP-pattern models for the whole area, it lacks the information of TRP deployment, thus it is difficult to assess if it satisfies the first condition and whether a fixed-TRP pattern model is suitable. On the contrary, since LMF possesses the TRP deployment information as well as the wireless channel information of the whole area, LMF can assist UE to select/monitor the suitable model for that specific area. Therefore, for selecting the most appropriate fixed-TRP-pattern model deployed at UE side, UE would query LMF for assistance in assessing the areas with specific channel characteristics (NW-side additional condition), then send the TRP indices of UE’s pre-stored fixed-TRP-pattern models as well as its received channel measurements (e.g., RSRPP, etc.) to LMF. Based on the received information, LMF can determine the most appropriate model for UE and indicate whether UE should switch its currently used fixed-TRP-pattern model to guarantee the consistency between training and inference. </w:t>
      </w:r>
    </w:p>
    <w:p w14:paraId="38B872F5" w14:textId="77777777" w:rsidR="000C3672" w:rsidRDefault="000C3672" w:rsidP="000C3672">
      <w:pPr>
        <w:jc w:val="both"/>
      </w:pPr>
    </w:p>
    <w:p w14:paraId="171F03FD" w14:textId="77777777" w:rsidR="000C3672" w:rsidRDefault="000C3672" w:rsidP="000C3672"/>
    <w:p w14:paraId="1BE8B25E" w14:textId="367EF86F" w:rsidR="000C3672" w:rsidRPr="00AD2EA3" w:rsidRDefault="000C3672" w:rsidP="000C3672">
      <w:pPr>
        <w:pStyle w:val="Proposalstylenokia2023"/>
        <w:rPr>
          <w:lang w:eastAsia="en-US"/>
        </w:rPr>
      </w:pPr>
      <w:bookmarkStart w:id="98" w:name="_Toc159231906"/>
      <w:r w:rsidRPr="0B079B0D">
        <w:t xml:space="preserve">RAN1 to consider </w:t>
      </w:r>
      <w:r w:rsidR="00E33C37">
        <w:t>on using NW-side additional conditions</w:t>
      </w:r>
      <w:r w:rsidR="004C7B75">
        <w:t xml:space="preserve"> to improve the usability of </w:t>
      </w:r>
      <w:r w:rsidRPr="0B079B0D">
        <w:t xml:space="preserve">fixed-TRP-pattern </w:t>
      </w:r>
      <w:r w:rsidR="004C7B75">
        <w:t>complemented with</w:t>
      </w:r>
      <w:r w:rsidRPr="0B079B0D">
        <w:t xml:space="preserve"> performance monitoring</w:t>
      </w:r>
      <w:r w:rsidR="004C7B75">
        <w:t>.</w:t>
      </w:r>
      <w:bookmarkEnd w:id="98"/>
    </w:p>
    <w:p w14:paraId="26FDB0D0" w14:textId="77777777" w:rsidR="000C3672" w:rsidRDefault="000C3672" w:rsidP="009462E3">
      <w:pPr>
        <w:rPr>
          <w:lang w:eastAsia="en-US"/>
        </w:rPr>
      </w:pPr>
    </w:p>
    <w:p w14:paraId="59483657" w14:textId="613FE6E5" w:rsidR="009462E3" w:rsidRDefault="00CD0606" w:rsidP="0016196A">
      <w:pPr>
        <w:pStyle w:val="Heading2"/>
        <w:ind w:left="567"/>
      </w:pPr>
      <w:r>
        <w:t>Functional</w:t>
      </w:r>
      <w:r w:rsidR="00426CC6">
        <w:t>ity</w:t>
      </w:r>
      <w:r>
        <w:t xml:space="preserve"> Framework</w:t>
      </w:r>
      <w:r w:rsidR="009462E3">
        <w:t xml:space="preserve"> aspects</w:t>
      </w:r>
      <w:r w:rsidR="0009000B">
        <w:t xml:space="preserve"> </w:t>
      </w:r>
    </w:p>
    <w:p w14:paraId="5090FF56" w14:textId="3DED7D67" w:rsidR="003B532D" w:rsidRDefault="0040563C" w:rsidP="006B42A2">
      <w:pPr>
        <w:pStyle w:val="NORMALTdocNokia"/>
        <w:rPr>
          <w:lang w:eastAsia="en-US"/>
        </w:rPr>
      </w:pPr>
      <w:r w:rsidRPr="00AD2EA3">
        <w:rPr>
          <w:lang w:eastAsia="en-US"/>
        </w:rPr>
        <w:t>The aim of the</w:t>
      </w:r>
      <w:r w:rsidR="003B1166" w:rsidRPr="00AD2EA3">
        <w:rPr>
          <w:lang w:eastAsia="en-US"/>
        </w:rPr>
        <w:t xml:space="preserve"> functional</w:t>
      </w:r>
      <w:r w:rsidR="006B42A2">
        <w:rPr>
          <w:lang w:eastAsia="en-US"/>
        </w:rPr>
        <w:t>ity</w:t>
      </w:r>
      <w:r w:rsidR="003B1166" w:rsidRPr="00AD2EA3">
        <w:rPr>
          <w:lang w:eastAsia="en-US"/>
        </w:rPr>
        <w:t xml:space="preserve"> framework</w:t>
      </w:r>
      <w:r w:rsidR="00466824" w:rsidRPr="00AD2EA3">
        <w:rPr>
          <w:lang w:eastAsia="en-US"/>
        </w:rPr>
        <w:t xml:space="preserve"> (as </w:t>
      </w:r>
      <w:r w:rsidR="0035567A" w:rsidRPr="00AD2EA3">
        <w:rPr>
          <w:lang w:eastAsia="en-US"/>
        </w:rPr>
        <w:t>described in</w:t>
      </w:r>
      <w:r w:rsidR="00C325DB">
        <w:rPr>
          <w:lang w:eastAsia="en-US"/>
        </w:rPr>
        <w:t xml:space="preserve"> </w:t>
      </w:r>
      <w:sdt>
        <w:sdtPr>
          <w:rPr>
            <w:lang w:eastAsia="en-US"/>
          </w:rPr>
          <w:id w:val="-2019605291"/>
          <w:citation/>
        </w:sdtPr>
        <w:sdtContent>
          <w:r w:rsidR="00C325DB">
            <w:rPr>
              <w:lang w:eastAsia="en-US"/>
            </w:rPr>
            <w:fldChar w:fldCharType="begin"/>
          </w:r>
          <w:r w:rsidR="00C325DB">
            <w:rPr>
              <w:lang w:eastAsia="en-US"/>
            </w:rPr>
            <w:instrText xml:space="preserve"> CITATION Qua231 \l 1033 </w:instrText>
          </w:r>
          <w:r w:rsidR="00C325DB">
            <w:rPr>
              <w:lang w:eastAsia="en-US"/>
            </w:rPr>
            <w:fldChar w:fldCharType="separate"/>
          </w:r>
          <w:r w:rsidR="00C325DB" w:rsidRPr="00C325DB">
            <w:rPr>
              <w:rFonts w:eastAsiaTheme="minorEastAsia"/>
              <w:noProof/>
              <w:lang w:eastAsia="en-US"/>
            </w:rPr>
            <w:t>[2]</w:t>
          </w:r>
          <w:r w:rsidR="00C325DB">
            <w:rPr>
              <w:lang w:eastAsia="en-US"/>
            </w:rPr>
            <w:fldChar w:fldCharType="end"/>
          </w:r>
        </w:sdtContent>
      </w:sdt>
      <w:r w:rsidR="00466824" w:rsidRPr="00AD2EA3">
        <w:rPr>
          <w:lang w:eastAsia="en-US"/>
        </w:rPr>
        <w:t xml:space="preserve"> section </w:t>
      </w:r>
      <w:r w:rsidR="0020609D" w:rsidRPr="00AD2EA3">
        <w:rPr>
          <w:lang w:eastAsia="en-US"/>
        </w:rPr>
        <w:t xml:space="preserve">4.4) is to </w:t>
      </w:r>
      <w:r w:rsidR="0017415D" w:rsidRPr="00AD2EA3">
        <w:rPr>
          <w:lang w:eastAsia="en-US"/>
        </w:rPr>
        <w:t>cover a gene</w:t>
      </w:r>
      <w:r w:rsidR="00842002" w:rsidRPr="00AD2EA3">
        <w:rPr>
          <w:lang w:eastAsia="en-US"/>
        </w:rPr>
        <w:t>ral functional architecture</w:t>
      </w:r>
      <w:r w:rsidR="00DB1F3C" w:rsidRPr="00AD2EA3">
        <w:rPr>
          <w:lang w:eastAsia="en-US"/>
        </w:rPr>
        <w:t xml:space="preserve"> addressing </w:t>
      </w:r>
      <w:r w:rsidR="003B532D" w:rsidRPr="00AD2EA3">
        <w:rPr>
          <w:lang w:eastAsia="en-US"/>
        </w:rPr>
        <w:t>functionality</w:t>
      </w:r>
      <w:r w:rsidR="00317E0B" w:rsidRPr="00AD2EA3">
        <w:rPr>
          <w:lang w:eastAsia="en-US"/>
        </w:rPr>
        <w:t>-</w:t>
      </w:r>
      <w:r w:rsidR="003B532D" w:rsidRPr="00AD2EA3">
        <w:rPr>
          <w:lang w:eastAsia="en-US"/>
        </w:rPr>
        <w:t>based LCM.</w:t>
      </w:r>
    </w:p>
    <w:p w14:paraId="6C798EF7" w14:textId="77777777" w:rsidR="00A05F0D" w:rsidRDefault="00A05F0D" w:rsidP="006B42A2">
      <w:pPr>
        <w:pStyle w:val="NORMALTdocNokia"/>
        <w:rPr>
          <w:lang w:eastAsia="en-US"/>
        </w:rPr>
      </w:pPr>
    </w:p>
    <w:p w14:paraId="7C68DA98" w14:textId="423A2324" w:rsidR="009A393B" w:rsidRPr="000C553F" w:rsidRDefault="009A393B" w:rsidP="006B42A2">
      <w:pPr>
        <w:pStyle w:val="NORMALTdocNokia"/>
        <w:rPr>
          <w:szCs w:val="24"/>
          <w:lang w:val="en-IN" w:eastAsia="en-IN"/>
        </w:rPr>
      </w:pPr>
      <w:r w:rsidRPr="0B079B0D">
        <w:rPr>
          <w:lang w:eastAsia="en-IN"/>
        </w:rPr>
        <w:t xml:space="preserve">To discuss aspects on functionality-based LCM and its relation to positioning feature </w:t>
      </w:r>
      <w:r w:rsidR="00543BDB">
        <w:rPr>
          <w:lang w:eastAsia="en-IN"/>
        </w:rPr>
        <w:t>and</w:t>
      </w:r>
      <w:r w:rsidRPr="0B079B0D">
        <w:rPr>
          <w:lang w:eastAsia="en-IN"/>
        </w:rPr>
        <w:t xml:space="preserve"> UE’s capabilities, </w:t>
      </w:r>
      <w:r w:rsidR="00D97F8A">
        <w:rPr>
          <w:lang w:eastAsia="en-IN"/>
        </w:rPr>
        <w:t>two generic examples of</w:t>
      </w:r>
      <w:r w:rsidRPr="0B079B0D">
        <w:rPr>
          <w:lang w:eastAsia="en-IN"/>
        </w:rPr>
        <w:t xml:space="preserve"> positioning features that involve </w:t>
      </w:r>
      <w:r w:rsidR="00536798">
        <w:rPr>
          <w:lang w:eastAsia="en-IN"/>
        </w:rPr>
        <w:t>Case 1 direct AI/ML positioning</w:t>
      </w:r>
      <w:r w:rsidRPr="0B079B0D">
        <w:rPr>
          <w:lang w:eastAsia="en-IN"/>
        </w:rPr>
        <w:t xml:space="preserve"> are listed in</w:t>
      </w:r>
      <w:r w:rsidR="001E4DFF">
        <w:rPr>
          <w:lang w:eastAsia="en-IN"/>
        </w:rPr>
        <w:t xml:space="preserve"> </w:t>
      </w:r>
      <w:r w:rsidR="001E4DFF">
        <w:rPr>
          <w:lang w:eastAsia="en-IN"/>
        </w:rPr>
        <w:fldChar w:fldCharType="begin"/>
      </w:r>
      <w:r w:rsidR="001E4DFF">
        <w:rPr>
          <w:lang w:eastAsia="en-IN"/>
        </w:rPr>
        <w:instrText xml:space="preserve"> REF _Ref159196752 \h </w:instrText>
      </w:r>
      <w:r w:rsidR="001E4DFF">
        <w:rPr>
          <w:lang w:eastAsia="en-IN"/>
        </w:rPr>
      </w:r>
      <w:r w:rsidR="001E4DFF">
        <w:rPr>
          <w:lang w:eastAsia="en-IN"/>
        </w:rPr>
        <w:fldChar w:fldCharType="separate"/>
      </w:r>
      <w:r w:rsidR="001E4DFF">
        <w:t xml:space="preserve">Table </w:t>
      </w:r>
      <w:r w:rsidR="001E4DFF">
        <w:rPr>
          <w:noProof/>
        </w:rPr>
        <w:t>4</w:t>
      </w:r>
      <w:r w:rsidR="001E4DFF">
        <w:rPr>
          <w:lang w:eastAsia="en-IN"/>
        </w:rPr>
        <w:fldChar w:fldCharType="end"/>
      </w:r>
      <w:r w:rsidRPr="0B079B0D">
        <w:rPr>
          <w:lang w:eastAsia="en-IN"/>
        </w:rPr>
        <w:t>.</w:t>
      </w:r>
      <w:r w:rsidRPr="0B079B0D">
        <w:rPr>
          <w:lang w:val="en-IN" w:eastAsia="en-IN"/>
        </w:rPr>
        <w:t> </w:t>
      </w:r>
    </w:p>
    <w:p w14:paraId="5D96FC44" w14:textId="6790AE73" w:rsidR="009A393B" w:rsidRPr="000C553F" w:rsidRDefault="009A393B" w:rsidP="009A393B">
      <w:pPr>
        <w:spacing w:before="120" w:after="120"/>
        <w:jc w:val="center"/>
        <w:textAlignment w:val="baseline"/>
        <w:rPr>
          <w:rFonts w:ascii="Times New Roman" w:eastAsia="Times New Roman" w:hAnsi="Times New Roman" w:cs="Times New Roman"/>
          <w:b/>
          <w:bCs/>
          <w:sz w:val="24"/>
          <w:szCs w:val="24"/>
          <w:lang w:val="en-IN" w:eastAsia="en-IN"/>
        </w:rPr>
      </w:pPr>
    </w:p>
    <w:p w14:paraId="504959EC" w14:textId="06A8019D" w:rsidR="001E4DFF" w:rsidRPr="001E4DFF" w:rsidRDefault="001E4DFF" w:rsidP="001E4DFF">
      <w:pPr>
        <w:pStyle w:val="NORMALTdocNokia"/>
        <w:jc w:val="center"/>
        <w:rPr>
          <w:b/>
          <w:bCs/>
        </w:rPr>
      </w:pPr>
      <w:bookmarkStart w:id="99" w:name="_Ref159196752"/>
      <w:r w:rsidRPr="001E4DFF">
        <w:rPr>
          <w:b/>
          <w:bCs/>
        </w:rPr>
        <w:t xml:space="preserve">Table </w:t>
      </w:r>
      <w:r w:rsidRPr="001E4DFF">
        <w:rPr>
          <w:b/>
          <w:bCs/>
        </w:rPr>
        <w:fldChar w:fldCharType="begin"/>
      </w:r>
      <w:r w:rsidRPr="001E4DFF">
        <w:rPr>
          <w:b/>
          <w:bCs/>
        </w:rPr>
        <w:instrText xml:space="preserve"> SEQ Table \* ARABIC </w:instrText>
      </w:r>
      <w:r w:rsidRPr="001E4DFF">
        <w:rPr>
          <w:b/>
          <w:bCs/>
        </w:rPr>
        <w:fldChar w:fldCharType="separate"/>
      </w:r>
      <w:r w:rsidR="001D68C1">
        <w:rPr>
          <w:b/>
          <w:bCs/>
          <w:noProof/>
        </w:rPr>
        <w:t>4</w:t>
      </w:r>
      <w:r w:rsidRPr="001E4DFF">
        <w:rPr>
          <w:b/>
          <w:bCs/>
        </w:rPr>
        <w:fldChar w:fldCharType="end"/>
      </w:r>
      <w:bookmarkEnd w:id="99"/>
      <w:r w:rsidRPr="001E4DFF">
        <w:rPr>
          <w:b/>
          <w:bCs/>
        </w:rPr>
        <w:t xml:space="preserve"> - Example of positioning features for Case 1 direct AI/ML positioning.</w:t>
      </w:r>
    </w:p>
    <w:tbl>
      <w:tblPr>
        <w:tblW w:w="0" w:type="auto"/>
        <w:jc w:val="center"/>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4425"/>
        <w:gridCol w:w="4905"/>
      </w:tblGrid>
      <w:tr w:rsidR="009A393B" w:rsidRPr="000C553F" w14:paraId="2C9ACC4F" w14:textId="77777777" w:rsidTr="00C63B9F">
        <w:trPr>
          <w:trHeight w:val="300"/>
          <w:jc w:val="center"/>
        </w:trPr>
        <w:tc>
          <w:tcPr>
            <w:tcW w:w="4425" w:type="dxa"/>
            <w:tcBorders>
              <w:top w:val="single" w:sz="6" w:space="0" w:color="auto"/>
              <w:left w:val="single" w:sz="6" w:space="0" w:color="auto"/>
              <w:bottom w:val="single" w:sz="6" w:space="0" w:color="auto"/>
              <w:right w:val="single" w:sz="6" w:space="0" w:color="auto"/>
            </w:tcBorders>
            <w:shd w:val="clear" w:color="auto" w:fill="auto"/>
            <w:hideMark/>
          </w:tcPr>
          <w:p w14:paraId="0458B112" w14:textId="15CB0024" w:rsidR="009A393B" w:rsidRPr="001E4DFF" w:rsidRDefault="009A393B" w:rsidP="001E4DFF">
            <w:pPr>
              <w:pStyle w:val="NORMALTdocNokia"/>
              <w:jc w:val="center"/>
              <w:rPr>
                <w:b/>
                <w:bCs/>
              </w:rPr>
            </w:pPr>
            <w:r w:rsidRPr="001E4DFF">
              <w:rPr>
                <w:b/>
                <w:bCs/>
              </w:rPr>
              <w:t xml:space="preserve">Positioning feature </w:t>
            </w:r>
            <w:r w:rsidR="00F74EE2" w:rsidRPr="001E4DFF">
              <w:rPr>
                <w:b/>
                <w:bCs/>
              </w:rPr>
              <w:t>e</w:t>
            </w:r>
            <w:r w:rsidRPr="001E4DFF">
              <w:rPr>
                <w:b/>
                <w:bCs/>
              </w:rPr>
              <w:t>xamples</w:t>
            </w:r>
          </w:p>
        </w:tc>
        <w:tc>
          <w:tcPr>
            <w:tcW w:w="4905" w:type="dxa"/>
            <w:tcBorders>
              <w:top w:val="single" w:sz="6" w:space="0" w:color="auto"/>
              <w:left w:val="single" w:sz="6" w:space="0" w:color="auto"/>
              <w:bottom w:val="single" w:sz="6" w:space="0" w:color="auto"/>
              <w:right w:val="single" w:sz="6" w:space="0" w:color="auto"/>
            </w:tcBorders>
            <w:shd w:val="clear" w:color="auto" w:fill="auto"/>
            <w:hideMark/>
          </w:tcPr>
          <w:p w14:paraId="598DB663" w14:textId="27D1121D" w:rsidR="009A393B" w:rsidRPr="001E4DFF" w:rsidRDefault="009A393B" w:rsidP="001E4DFF">
            <w:pPr>
              <w:pStyle w:val="NORMALTdocNokia"/>
              <w:jc w:val="center"/>
              <w:rPr>
                <w:b/>
                <w:bCs/>
              </w:rPr>
            </w:pPr>
            <w:r w:rsidRPr="001E4DFF">
              <w:rPr>
                <w:b/>
                <w:bCs/>
              </w:rPr>
              <w:t>Description</w:t>
            </w:r>
          </w:p>
        </w:tc>
      </w:tr>
      <w:tr w:rsidR="009A393B" w:rsidRPr="000C553F" w14:paraId="3FB3627F" w14:textId="77777777" w:rsidTr="00C63B9F">
        <w:trPr>
          <w:trHeight w:val="300"/>
          <w:jc w:val="center"/>
        </w:trPr>
        <w:tc>
          <w:tcPr>
            <w:tcW w:w="4425" w:type="dxa"/>
            <w:tcBorders>
              <w:top w:val="single" w:sz="6" w:space="0" w:color="auto"/>
              <w:left w:val="single" w:sz="6" w:space="0" w:color="auto"/>
              <w:bottom w:val="single" w:sz="6" w:space="0" w:color="auto"/>
              <w:right w:val="single" w:sz="6" w:space="0" w:color="auto"/>
            </w:tcBorders>
            <w:shd w:val="clear" w:color="auto" w:fill="auto"/>
            <w:hideMark/>
          </w:tcPr>
          <w:p w14:paraId="499CAC18" w14:textId="508EF133" w:rsidR="009A393B" w:rsidRPr="001E4DFF" w:rsidRDefault="009A393B" w:rsidP="001E4DFF">
            <w:pPr>
              <w:pStyle w:val="NORMALTdocNokia"/>
            </w:pPr>
            <w:r w:rsidRPr="001E4DFF">
              <w:t xml:space="preserve">UE-based direct AI/ML positioning with UE-side model using RSRPP </w:t>
            </w:r>
            <w:r w:rsidR="001E4DFF" w:rsidRPr="001E4DFF">
              <w:t>measurements.</w:t>
            </w:r>
            <w:r w:rsidRPr="001E4DFF">
              <w:t> </w:t>
            </w:r>
          </w:p>
          <w:p w14:paraId="1A82F3CE" w14:textId="77777777" w:rsidR="009A393B" w:rsidRPr="001E4DFF" w:rsidRDefault="009A393B" w:rsidP="001E4DFF">
            <w:pPr>
              <w:pStyle w:val="NORMALTdocNokia"/>
            </w:pPr>
            <w:r w:rsidRPr="001E4DFF">
              <w:t>(</w:t>
            </w:r>
            <w:proofErr w:type="spellStart"/>
            <w:r w:rsidRPr="002776C5">
              <w:rPr>
                <w:i/>
                <w:iCs/>
              </w:rPr>
              <w:t>AIML_direct_DL_RSRPP</w:t>
            </w:r>
            <w:proofErr w:type="spellEnd"/>
            <w:r w:rsidRPr="002776C5">
              <w:rPr>
                <w:i/>
                <w:iCs/>
              </w:rPr>
              <w:t xml:space="preserve">_ </w:t>
            </w:r>
            <w:proofErr w:type="spellStart"/>
            <w:r w:rsidRPr="002776C5">
              <w:rPr>
                <w:i/>
                <w:iCs/>
              </w:rPr>
              <w:t>UEside</w:t>
            </w:r>
            <w:proofErr w:type="spellEnd"/>
            <w:r w:rsidRPr="001E4DFF">
              <w:t>) </w:t>
            </w:r>
          </w:p>
        </w:tc>
        <w:tc>
          <w:tcPr>
            <w:tcW w:w="4905" w:type="dxa"/>
            <w:tcBorders>
              <w:top w:val="single" w:sz="6" w:space="0" w:color="auto"/>
              <w:left w:val="single" w:sz="6" w:space="0" w:color="auto"/>
              <w:bottom w:val="single" w:sz="6" w:space="0" w:color="auto"/>
              <w:right w:val="single" w:sz="6" w:space="0" w:color="auto"/>
            </w:tcBorders>
            <w:shd w:val="clear" w:color="auto" w:fill="auto"/>
            <w:hideMark/>
          </w:tcPr>
          <w:p w14:paraId="2CCFEC92" w14:textId="77777777" w:rsidR="009A393B" w:rsidRPr="001E4DFF" w:rsidRDefault="009A393B" w:rsidP="001E4DFF">
            <w:pPr>
              <w:pStyle w:val="NORMALTdocNokia"/>
            </w:pPr>
            <w:r w:rsidRPr="001E4DFF">
              <w:t>the fingerprint position is estimated by the UE-side model when the input is RSRPP (Case 1 – direct AI/ML). </w:t>
            </w:r>
          </w:p>
        </w:tc>
      </w:tr>
      <w:tr w:rsidR="00EC5509" w:rsidRPr="000C553F" w14:paraId="1ABB36EC" w14:textId="77777777" w:rsidTr="00C63B9F">
        <w:trPr>
          <w:trHeight w:val="300"/>
          <w:jc w:val="center"/>
        </w:trPr>
        <w:tc>
          <w:tcPr>
            <w:tcW w:w="4425" w:type="dxa"/>
            <w:tcBorders>
              <w:top w:val="single" w:sz="6" w:space="0" w:color="auto"/>
              <w:left w:val="single" w:sz="6" w:space="0" w:color="auto"/>
              <w:bottom w:val="single" w:sz="6" w:space="0" w:color="auto"/>
              <w:right w:val="single" w:sz="6" w:space="0" w:color="auto"/>
            </w:tcBorders>
            <w:shd w:val="clear" w:color="auto" w:fill="auto"/>
          </w:tcPr>
          <w:p w14:paraId="40876B2A" w14:textId="03FF40D5" w:rsidR="00EC5509" w:rsidRPr="001E4DFF" w:rsidRDefault="00EC5509" w:rsidP="001E4DFF">
            <w:pPr>
              <w:pStyle w:val="NORMALTdocNokia"/>
            </w:pPr>
            <w:r w:rsidRPr="001E4DFF">
              <w:t>UE-based direct AI/ML positioning with UE-side model using RSRPP measurements </w:t>
            </w:r>
            <w:r w:rsidR="00FF64C8" w:rsidRPr="001E4DFF">
              <w:t xml:space="preserve">and </w:t>
            </w:r>
            <w:r w:rsidR="00EF2A65" w:rsidRPr="001E4DFF">
              <w:t>NW</w:t>
            </w:r>
            <w:r w:rsidR="004A6896" w:rsidRPr="001E4DFF">
              <w:t>-side monitoring</w:t>
            </w:r>
            <w:r w:rsidR="00225867" w:rsidRPr="001E4DFF">
              <w:t xml:space="preserve"> assistance</w:t>
            </w:r>
            <w:r w:rsidR="004A6896" w:rsidRPr="001E4DFF">
              <w:t xml:space="preserve"> </w:t>
            </w:r>
            <w:r w:rsidR="001E4DFF" w:rsidRPr="001E4DFF">
              <w:t>capabilities.</w:t>
            </w:r>
          </w:p>
          <w:p w14:paraId="7DC94A34" w14:textId="74FBF354" w:rsidR="00EC5509" w:rsidRPr="001E4DFF" w:rsidRDefault="00EC5509" w:rsidP="001E4DFF">
            <w:pPr>
              <w:pStyle w:val="NORMALTdocNokia"/>
            </w:pPr>
            <w:r w:rsidRPr="001E4DFF">
              <w:t>(</w:t>
            </w:r>
            <w:proofErr w:type="spellStart"/>
            <w:r w:rsidRPr="002776C5">
              <w:rPr>
                <w:i/>
                <w:iCs/>
              </w:rPr>
              <w:t>AIML_direct_DL_RSRPP</w:t>
            </w:r>
            <w:proofErr w:type="spellEnd"/>
            <w:r w:rsidRPr="002776C5">
              <w:rPr>
                <w:i/>
                <w:iCs/>
              </w:rPr>
              <w:t xml:space="preserve">_ </w:t>
            </w:r>
            <w:proofErr w:type="spellStart"/>
            <w:r w:rsidRPr="002776C5">
              <w:rPr>
                <w:i/>
                <w:iCs/>
              </w:rPr>
              <w:t>UEside</w:t>
            </w:r>
            <w:r w:rsidR="00AB342B" w:rsidRPr="002776C5">
              <w:rPr>
                <w:i/>
                <w:iCs/>
              </w:rPr>
              <w:t>_NWsideMonitoring</w:t>
            </w:r>
            <w:proofErr w:type="spellEnd"/>
            <w:r w:rsidRPr="001E4DFF">
              <w:t>)</w:t>
            </w:r>
            <w:r w:rsidR="00225867" w:rsidRPr="001E4DFF">
              <w:t>.</w:t>
            </w:r>
          </w:p>
        </w:tc>
        <w:tc>
          <w:tcPr>
            <w:tcW w:w="4905" w:type="dxa"/>
            <w:tcBorders>
              <w:top w:val="single" w:sz="6" w:space="0" w:color="auto"/>
              <w:left w:val="single" w:sz="6" w:space="0" w:color="auto"/>
              <w:bottom w:val="single" w:sz="6" w:space="0" w:color="auto"/>
              <w:right w:val="single" w:sz="6" w:space="0" w:color="auto"/>
            </w:tcBorders>
            <w:shd w:val="clear" w:color="auto" w:fill="auto"/>
          </w:tcPr>
          <w:p w14:paraId="2E30A1C8" w14:textId="41D8B4F0" w:rsidR="00EC5509" w:rsidRPr="001E4DFF" w:rsidRDefault="00DC7E1E" w:rsidP="001E4DFF">
            <w:pPr>
              <w:pStyle w:val="NORMALTdocNokia"/>
            </w:pPr>
            <w:r w:rsidRPr="001E4DFF">
              <w:t>T</w:t>
            </w:r>
            <w:r w:rsidR="00EC5509" w:rsidRPr="001E4DFF">
              <w:t>he fingerprint position is estimated by the UE-side model when the input is RSRPP (Case 1 – direct AI/ML).</w:t>
            </w:r>
            <w:r w:rsidRPr="001E4DFF">
              <w:t xml:space="preserve"> In </w:t>
            </w:r>
            <w:r w:rsidR="001E4DFF" w:rsidRPr="001E4DFF">
              <w:t>addition,</w:t>
            </w:r>
            <w:r w:rsidRPr="001E4DFF">
              <w:t xml:space="preserve"> the UE has capabilities to </w:t>
            </w:r>
            <w:r w:rsidR="00225867" w:rsidRPr="001E4DFF">
              <w:t xml:space="preserve">assist NW in </w:t>
            </w:r>
            <w:r w:rsidR="00AB342B" w:rsidRPr="001E4DFF">
              <w:t xml:space="preserve">doing </w:t>
            </w:r>
            <w:r w:rsidR="00225867" w:rsidRPr="001E4DFF">
              <w:t>performance monitoring</w:t>
            </w:r>
            <w:r w:rsidR="00AB342B" w:rsidRPr="001E4DFF">
              <w:t>.</w:t>
            </w:r>
            <w:r w:rsidR="00EC5509" w:rsidRPr="001E4DFF">
              <w:t> </w:t>
            </w:r>
          </w:p>
        </w:tc>
      </w:tr>
    </w:tbl>
    <w:p w14:paraId="1B36B73B" w14:textId="77777777" w:rsidR="009A393B" w:rsidRDefault="009A393B" w:rsidP="009A393B">
      <w:pPr>
        <w:jc w:val="both"/>
        <w:rPr>
          <w:rFonts w:ascii="Calibri" w:eastAsia="Calibri" w:hAnsi="Calibri" w:cs="Calibri"/>
        </w:rPr>
      </w:pPr>
    </w:p>
    <w:p w14:paraId="6C3DFEE1" w14:textId="45370902" w:rsidR="006C76D7" w:rsidRDefault="006C76D7" w:rsidP="00D97F8A">
      <w:pPr>
        <w:pStyle w:val="NORMALTdocNokia"/>
        <w:rPr>
          <w:lang w:eastAsia="da-DK"/>
        </w:rPr>
      </w:pPr>
      <w:r w:rsidRPr="0B079B0D">
        <w:rPr>
          <w:lang w:eastAsia="da-DK"/>
        </w:rPr>
        <w:t xml:space="preserve">A positioning feature can be thought as a positioning method defined in legacy NR positioning framework. Then, the </w:t>
      </w:r>
      <w:r w:rsidR="00C56F58">
        <w:rPr>
          <w:lang w:eastAsia="da-DK"/>
        </w:rPr>
        <w:t xml:space="preserve">reporting of </w:t>
      </w:r>
      <w:r w:rsidRPr="0B079B0D">
        <w:rPr>
          <w:lang w:eastAsia="da-DK"/>
        </w:rPr>
        <w:t xml:space="preserve">UE conditions </w:t>
      </w:r>
      <w:r w:rsidR="00C56F58">
        <w:rPr>
          <w:lang w:eastAsia="da-DK"/>
        </w:rPr>
        <w:t>may</w:t>
      </w:r>
      <w:r w:rsidRPr="0B079B0D">
        <w:rPr>
          <w:lang w:eastAsia="da-DK"/>
        </w:rPr>
        <w:t xml:space="preserve"> be viewed as UE capability report. Hence, the legacy framework with </w:t>
      </w:r>
      <w:r>
        <w:t xml:space="preserve">the </w:t>
      </w:r>
      <w:r w:rsidR="00484398">
        <w:t>LPP</w:t>
      </w:r>
      <w:r w:rsidRPr="0B079B0D">
        <w:rPr>
          <w:lang w:eastAsia="da-DK"/>
        </w:rPr>
        <w:t xml:space="preserve"> protocol </w:t>
      </w:r>
      <w:r>
        <w:t xml:space="preserve">specified in </w:t>
      </w:r>
      <w:sdt>
        <w:sdtPr>
          <w:id w:val="1060375368"/>
          <w:citation/>
        </w:sdtPr>
        <w:sdtContent>
          <w:r w:rsidR="00821E92">
            <w:fldChar w:fldCharType="begin"/>
          </w:r>
          <w:r w:rsidR="00821E92">
            <w:instrText xml:space="preserve"> CITATION 3GP242 \l 1033 </w:instrText>
          </w:r>
          <w:r w:rsidR="00821E92">
            <w:fldChar w:fldCharType="separate"/>
          </w:r>
          <w:r w:rsidR="00821E92">
            <w:rPr>
              <w:noProof/>
            </w:rPr>
            <w:t>[5]</w:t>
          </w:r>
          <w:r w:rsidR="00821E92">
            <w:fldChar w:fldCharType="end"/>
          </w:r>
        </w:sdtContent>
      </w:sdt>
      <w:r w:rsidR="00821E92">
        <w:t xml:space="preserve"> </w:t>
      </w:r>
      <w:r w:rsidR="00821E92">
        <w:rPr>
          <w:lang w:eastAsia="da-DK"/>
        </w:rPr>
        <w:t>may</w:t>
      </w:r>
      <w:r w:rsidRPr="0B079B0D">
        <w:rPr>
          <w:lang w:eastAsia="da-DK"/>
        </w:rPr>
        <w:t xml:space="preserve"> be </w:t>
      </w:r>
      <w:r w:rsidR="00821E92">
        <w:rPr>
          <w:lang w:eastAsia="da-DK"/>
        </w:rPr>
        <w:t>reused</w:t>
      </w:r>
      <w:r w:rsidRPr="0B079B0D">
        <w:rPr>
          <w:lang w:eastAsia="da-DK"/>
        </w:rPr>
        <w:t xml:space="preserve"> for functionality-based LCM purposes. Furthermore, the legacy framework can be used </w:t>
      </w:r>
      <w:r w:rsidR="00A2123D">
        <w:rPr>
          <w:lang w:eastAsia="da-DK"/>
        </w:rPr>
        <w:t>to enable</w:t>
      </w:r>
      <w:r w:rsidRPr="0B079B0D">
        <w:rPr>
          <w:lang w:eastAsia="da-DK"/>
        </w:rPr>
        <w:t xml:space="preserve"> performance monitoring of functionalit</w:t>
      </w:r>
      <w:r w:rsidR="00A2123D">
        <w:rPr>
          <w:lang w:eastAsia="da-DK"/>
        </w:rPr>
        <w:t>ies</w:t>
      </w:r>
      <w:r w:rsidRPr="0B079B0D">
        <w:rPr>
          <w:lang w:eastAsia="da-DK"/>
        </w:rPr>
        <w:t xml:space="preserve"> since the framework already offers e.g. position estimate and/or measurement report for different positioning methods from UE to LMF over LPP protocol. </w:t>
      </w:r>
      <w:r w:rsidR="00C94AAF">
        <w:rPr>
          <w:lang w:eastAsia="da-DK"/>
        </w:rPr>
        <w:t>However</w:t>
      </w:r>
      <w:r w:rsidRPr="0B079B0D">
        <w:rPr>
          <w:lang w:eastAsia="da-DK"/>
        </w:rPr>
        <w:t xml:space="preserve">, to exploit LPP protocol, new positioning methods based on AI/ML and new reporting IEs may need to be introduced. </w:t>
      </w:r>
    </w:p>
    <w:p w14:paraId="2167FCE5" w14:textId="77777777" w:rsidR="006C76D7" w:rsidRPr="00737E1A" w:rsidRDefault="006C76D7" w:rsidP="006C76D7">
      <w:pPr>
        <w:jc w:val="both"/>
        <w:rPr>
          <w:b/>
          <w:lang w:eastAsia="x-none"/>
        </w:rPr>
      </w:pPr>
    </w:p>
    <w:p w14:paraId="2D5D9A1C" w14:textId="77777777" w:rsidR="006C76D7" w:rsidRPr="00754EA2" w:rsidRDefault="006C76D7" w:rsidP="006C76D7">
      <w:pPr>
        <w:pStyle w:val="Observationstylenokia2023"/>
        <w:spacing w:line="259" w:lineRule="auto"/>
      </w:pPr>
      <w:bookmarkStart w:id="100" w:name="_Toc159231767"/>
      <w:bookmarkStart w:id="101" w:name="_Toc159240768"/>
      <w:r>
        <w:t>A positioning feature corresponds to a positioning method defined in legacy NR positioning framework. Hence, legacy framework with LPP protocol for e.g., capability reporting, measurement reporting can be exploited for functionality-based LCM purposes.</w:t>
      </w:r>
      <w:bookmarkEnd w:id="100"/>
      <w:bookmarkEnd w:id="101"/>
      <w:r>
        <w:t xml:space="preserve">  </w:t>
      </w:r>
    </w:p>
    <w:p w14:paraId="3FDAFEC9" w14:textId="77777777" w:rsidR="006C76D7" w:rsidRDefault="006C76D7" w:rsidP="009A393B">
      <w:pPr>
        <w:jc w:val="both"/>
        <w:rPr>
          <w:rStyle w:val="normaltextrun"/>
          <w:sz w:val="20"/>
          <w:szCs w:val="20"/>
        </w:rPr>
      </w:pPr>
    </w:p>
    <w:p w14:paraId="66A19DFA" w14:textId="4C14D07E" w:rsidR="007D7FEC" w:rsidRPr="005D6344" w:rsidRDefault="007D7FEC" w:rsidP="005D6344">
      <w:pPr>
        <w:pStyle w:val="NORMALTdocNokia"/>
        <w:rPr>
          <w:rStyle w:val="normaltextrun"/>
        </w:rPr>
      </w:pPr>
      <w:r w:rsidRPr="005D6344">
        <w:rPr>
          <w:rStyle w:val="normaltextrun"/>
        </w:rPr>
        <w:t>To support a positioning feature</w:t>
      </w:r>
      <w:r w:rsidR="001234EB">
        <w:rPr>
          <w:rStyle w:val="normaltextrun"/>
        </w:rPr>
        <w:t xml:space="preserve"> based on </w:t>
      </w:r>
      <w:r w:rsidRPr="005D6344">
        <w:rPr>
          <w:rStyle w:val="normaltextrun"/>
        </w:rPr>
        <w:t>UE</w:t>
      </w:r>
      <w:r w:rsidR="001234EB">
        <w:rPr>
          <w:rStyle w:val="normaltextrun"/>
        </w:rPr>
        <w:t>-side models</w:t>
      </w:r>
      <w:r w:rsidRPr="005D6344">
        <w:rPr>
          <w:rStyle w:val="normaltextrun"/>
        </w:rPr>
        <w:t xml:space="preserve">, a certain set of background conditions </w:t>
      </w:r>
      <w:r w:rsidR="001234EB">
        <w:rPr>
          <w:rStyle w:val="normaltextrun"/>
        </w:rPr>
        <w:t>must be</w:t>
      </w:r>
      <w:r w:rsidRPr="005D6344">
        <w:rPr>
          <w:rStyle w:val="normaltextrun"/>
        </w:rPr>
        <w:t xml:space="preserve"> supported at the UE. Here, the condition may capture a UE capability in supporting an AI/ML operation to enable the positioning feature</w:t>
      </w:r>
      <w:r w:rsidR="00433F50" w:rsidRPr="005D6344">
        <w:rPr>
          <w:rStyle w:val="normaltextrun"/>
        </w:rPr>
        <w:t>.</w:t>
      </w:r>
    </w:p>
    <w:p w14:paraId="4AFC6A0E" w14:textId="77777777" w:rsidR="005A724C" w:rsidRPr="005D6344" w:rsidRDefault="005A724C" w:rsidP="005D6344">
      <w:pPr>
        <w:pStyle w:val="NORMALTdocNokia"/>
        <w:rPr>
          <w:rFonts w:eastAsia="Calibri"/>
        </w:rPr>
      </w:pPr>
    </w:p>
    <w:p w14:paraId="7F00FE79" w14:textId="2CB34722" w:rsidR="00F80EBC" w:rsidRDefault="007E5BFA" w:rsidP="005D6344">
      <w:pPr>
        <w:pStyle w:val="NORMALTdocNokia"/>
        <w:rPr>
          <w:rFonts w:eastAsia="Calibri"/>
        </w:rPr>
      </w:pPr>
      <w:r w:rsidRPr="005D6344">
        <w:rPr>
          <w:rStyle w:val="normaltextrun"/>
        </w:rPr>
        <w:t>Note that,</w:t>
      </w:r>
      <w:r w:rsidR="000E662C" w:rsidRPr="005D6344">
        <w:rPr>
          <w:rStyle w:val="normaltextrun"/>
        </w:rPr>
        <w:t xml:space="preserve"> as captured</w:t>
      </w:r>
      <w:r w:rsidRPr="005D6344">
        <w:rPr>
          <w:rStyle w:val="normaltextrun"/>
        </w:rPr>
        <w:t xml:space="preserve"> in</w:t>
      </w:r>
      <w:r w:rsidR="00AA3DA6">
        <w:rPr>
          <w:rStyle w:val="normaltextrun"/>
        </w:rPr>
        <w:t xml:space="preserve"> </w:t>
      </w:r>
      <w:sdt>
        <w:sdtPr>
          <w:rPr>
            <w:rStyle w:val="normaltextrun"/>
          </w:rPr>
          <w:id w:val="-1300753971"/>
          <w:citation/>
        </w:sdtPr>
        <w:sdtContent>
          <w:r w:rsidR="00AA3DA6">
            <w:rPr>
              <w:rStyle w:val="normaltextrun"/>
            </w:rPr>
            <w:fldChar w:fldCharType="begin"/>
          </w:r>
          <w:r w:rsidR="00AA3DA6">
            <w:rPr>
              <w:rStyle w:val="normaltextrun"/>
            </w:rPr>
            <w:instrText xml:space="preserve"> CITATION Qua231 \l 1033 </w:instrText>
          </w:r>
          <w:r w:rsidR="00AA3DA6">
            <w:rPr>
              <w:rStyle w:val="normaltextrun"/>
            </w:rPr>
            <w:fldChar w:fldCharType="separate"/>
          </w:r>
          <w:r w:rsidR="00AA3DA6">
            <w:rPr>
              <w:noProof/>
            </w:rPr>
            <w:t>[2]</w:t>
          </w:r>
          <w:r w:rsidR="00AA3DA6">
            <w:rPr>
              <w:rStyle w:val="normaltextrun"/>
            </w:rPr>
            <w:fldChar w:fldCharType="end"/>
          </w:r>
        </w:sdtContent>
      </w:sdt>
      <w:r w:rsidRPr="005D6344">
        <w:rPr>
          <w:rStyle w:val="normaltextrun"/>
        </w:rPr>
        <w:t>, a</w:t>
      </w:r>
      <w:r w:rsidR="00F80EBC" w:rsidRPr="005D6344">
        <w:rPr>
          <w:rStyle w:val="normaltextrun"/>
        </w:rPr>
        <w:t xml:space="preserve"> functionality refers to an AI/ML-enabled Feature/FG enabled by configuration(s), where configuration(s) is(are) supported based on conditions indicated by UE capability. </w:t>
      </w:r>
      <w:r w:rsidR="00C006CC" w:rsidRPr="005D6344">
        <w:rPr>
          <w:rStyle w:val="normaltextrun"/>
        </w:rPr>
        <w:t>Correspondingly, functionality-based LCM operates based on, at least, one configuration of AI/ML-enabled Feature/FG or specific configurations of an AI/ML-enabled Feature/FG.</w:t>
      </w:r>
      <w:r w:rsidR="00C006CC" w:rsidRPr="005D6344">
        <w:rPr>
          <w:rFonts w:eastAsia="Calibri"/>
        </w:rPr>
        <w:t xml:space="preserve"> </w:t>
      </w:r>
    </w:p>
    <w:p w14:paraId="050C70FF" w14:textId="77777777" w:rsidR="002E7EBB" w:rsidRPr="005D6344" w:rsidRDefault="002E7EBB" w:rsidP="005D6344">
      <w:pPr>
        <w:pStyle w:val="NORMALTdocNokia"/>
        <w:rPr>
          <w:rFonts w:eastAsia="Calibri"/>
        </w:rPr>
      </w:pPr>
    </w:p>
    <w:p w14:paraId="71D73E92" w14:textId="31974728" w:rsidR="009A393B" w:rsidRPr="005D6344" w:rsidRDefault="00A63CE4" w:rsidP="005D6344">
      <w:pPr>
        <w:pStyle w:val="NORMALTdocNokia"/>
        <w:rPr>
          <w:rStyle w:val="normaltextrun"/>
        </w:rPr>
      </w:pPr>
      <w:r w:rsidRPr="005D6344">
        <w:rPr>
          <w:rStyle w:val="normaltextrun"/>
        </w:rPr>
        <w:t xml:space="preserve">A functionality in positioning use cases can be viewed as a configuration of </w:t>
      </w:r>
      <w:r w:rsidR="005A6C5A" w:rsidRPr="005D6344">
        <w:rPr>
          <w:rStyle w:val="normaltextrun"/>
        </w:rPr>
        <w:t>a set of UE conditions</w:t>
      </w:r>
      <w:r w:rsidR="00BD1198" w:rsidRPr="005D6344">
        <w:rPr>
          <w:rStyle w:val="normaltextrun"/>
        </w:rPr>
        <w:t xml:space="preserve"> to enable a positioning feature. </w:t>
      </w:r>
      <w:r w:rsidR="00195345" w:rsidRPr="005D6344">
        <w:rPr>
          <w:rStyle w:val="normaltextrun"/>
        </w:rPr>
        <w:t xml:space="preserve">Hence, a specific functionality is characterized by a set of specific UE conditions and the parameter values of the conditions. </w:t>
      </w:r>
      <w:r w:rsidR="009A393B" w:rsidRPr="005D6344">
        <w:rPr>
          <w:rStyle w:val="normaltextrun"/>
        </w:rPr>
        <w:t xml:space="preserve">Examples of </w:t>
      </w:r>
      <w:r w:rsidR="00F048B6" w:rsidRPr="005D6344">
        <w:rPr>
          <w:rStyle w:val="normaltextrun"/>
        </w:rPr>
        <w:t>UE</w:t>
      </w:r>
      <w:r w:rsidR="009A393B" w:rsidRPr="005D6344">
        <w:rPr>
          <w:rStyle w:val="normaltextrun"/>
        </w:rPr>
        <w:t xml:space="preserve"> condition</w:t>
      </w:r>
      <w:r w:rsidR="00F048B6" w:rsidRPr="005D6344">
        <w:rPr>
          <w:rStyle w:val="normaltextrun"/>
        </w:rPr>
        <w:t>s</w:t>
      </w:r>
      <w:r w:rsidR="009A393B" w:rsidRPr="005D6344">
        <w:rPr>
          <w:rStyle w:val="normaltextrun"/>
        </w:rPr>
        <w:t xml:space="preserve"> </w:t>
      </w:r>
      <w:r w:rsidR="002E7EBB" w:rsidRPr="005D6344">
        <w:rPr>
          <w:rStyle w:val="normaltextrun"/>
        </w:rPr>
        <w:t>include</w:t>
      </w:r>
      <w:r w:rsidR="009A393B" w:rsidRPr="005D6344">
        <w:rPr>
          <w:rStyle w:val="normaltextrun"/>
        </w:rPr>
        <w:t xml:space="preserve"> supported number of consecutive time domain samples of RSRPP for input parameter (</w:t>
      </w:r>
      <w:proofErr w:type="spellStart"/>
      <w:r w:rsidR="009A393B" w:rsidRPr="005D6344">
        <w:rPr>
          <w:rStyle w:val="normaltextrun"/>
        </w:rPr>
        <w:t>N’t</w:t>
      </w:r>
      <w:proofErr w:type="spellEnd"/>
      <w:r w:rsidR="009A393B" w:rsidRPr="005D6344">
        <w:rPr>
          <w:rStyle w:val="normaltextrun"/>
        </w:rPr>
        <w:t xml:space="preserve">), supported number of TRPs (N_TRP), supported set conditions for measured DL PRS. </w:t>
      </w:r>
      <w:r w:rsidR="00D1626E" w:rsidRPr="005D6344">
        <w:rPr>
          <w:rStyle w:val="normaltextrun"/>
        </w:rPr>
        <w:t xml:space="preserve">Note that a specific positioning feature listed in </w:t>
      </w:r>
      <w:r w:rsidR="00ED473C" w:rsidRPr="00ED473C">
        <w:rPr>
          <w:rStyle w:val="normaltextrun"/>
        </w:rPr>
        <w:fldChar w:fldCharType="begin"/>
      </w:r>
      <w:r w:rsidR="00ED473C" w:rsidRPr="00ED473C">
        <w:rPr>
          <w:rStyle w:val="normaltextrun"/>
        </w:rPr>
        <w:instrText xml:space="preserve"> REF _Ref159197607 \h  \* MERGEFORMAT </w:instrText>
      </w:r>
      <w:r w:rsidR="00ED473C" w:rsidRPr="00ED473C">
        <w:rPr>
          <w:rStyle w:val="normaltextrun"/>
        </w:rPr>
      </w:r>
      <w:r w:rsidR="00ED473C" w:rsidRPr="00ED473C">
        <w:rPr>
          <w:rStyle w:val="normaltextrun"/>
        </w:rPr>
        <w:fldChar w:fldCharType="separate"/>
      </w:r>
      <w:r w:rsidR="00ED473C" w:rsidRPr="00ED473C">
        <w:t xml:space="preserve">Table </w:t>
      </w:r>
      <w:r w:rsidR="00ED473C" w:rsidRPr="00ED473C">
        <w:rPr>
          <w:noProof/>
        </w:rPr>
        <w:t>5</w:t>
      </w:r>
      <w:r w:rsidR="00ED473C" w:rsidRPr="00ED473C">
        <w:rPr>
          <w:rStyle w:val="normaltextrun"/>
        </w:rPr>
        <w:fldChar w:fldCharType="end"/>
      </w:r>
      <w:r w:rsidR="00F7220B" w:rsidRPr="00ED473C">
        <w:rPr>
          <w:rStyle w:val="normaltextrun"/>
        </w:rPr>
        <w:fldChar w:fldCharType="begin"/>
      </w:r>
      <w:r w:rsidR="00F7220B" w:rsidRPr="00ED473C">
        <w:rPr>
          <w:rStyle w:val="normaltextrun"/>
        </w:rPr>
        <w:instrText xml:space="preserve"> REF _Ref158980644 \h </w:instrText>
      </w:r>
      <w:r w:rsidR="005D6344" w:rsidRPr="00ED473C">
        <w:rPr>
          <w:rStyle w:val="normaltextrun"/>
        </w:rPr>
        <w:instrText xml:space="preserve"> \* MERGEFORMAT </w:instrText>
      </w:r>
      <w:r w:rsidR="00F7220B" w:rsidRPr="00ED473C">
        <w:rPr>
          <w:rStyle w:val="normaltextrun"/>
        </w:rPr>
      </w:r>
      <w:r w:rsidR="00000000">
        <w:rPr>
          <w:rStyle w:val="normaltextrun"/>
        </w:rPr>
        <w:fldChar w:fldCharType="separate"/>
      </w:r>
      <w:r w:rsidR="00F7220B" w:rsidRPr="00ED473C">
        <w:rPr>
          <w:rStyle w:val="normaltextrun"/>
        </w:rPr>
        <w:fldChar w:fldCharType="end"/>
      </w:r>
      <w:r w:rsidR="00F7220B" w:rsidRPr="00ED473C">
        <w:rPr>
          <w:rStyle w:val="normaltextrun"/>
        </w:rPr>
        <w:t xml:space="preserve"> </w:t>
      </w:r>
      <w:r w:rsidR="00D1626E" w:rsidRPr="00ED473C">
        <w:rPr>
          <w:rStyle w:val="normaltextrun"/>
        </w:rPr>
        <w:t>can</w:t>
      </w:r>
      <w:r w:rsidR="00D1626E" w:rsidRPr="005D6344">
        <w:rPr>
          <w:rStyle w:val="normaltextrun"/>
        </w:rPr>
        <w:t xml:space="preserve"> be realized by several functionalities where each functionality is configured to utilize certain combination of UE conditions (in-turn UE capabilities). </w:t>
      </w:r>
      <w:r w:rsidR="00BC1457" w:rsidRPr="005D6344">
        <w:rPr>
          <w:rStyle w:val="normaltextrun"/>
        </w:rPr>
        <w:t>Furthermore, t</w:t>
      </w:r>
      <w:r w:rsidR="00590F81" w:rsidRPr="005D6344">
        <w:rPr>
          <w:rStyle w:val="normaltextrun"/>
        </w:rPr>
        <w:t xml:space="preserve">o </w:t>
      </w:r>
      <w:r w:rsidR="00CC45FC" w:rsidRPr="005D6344">
        <w:rPr>
          <w:rStyle w:val="normaltextrun"/>
        </w:rPr>
        <w:t>avoid ambiguity,</w:t>
      </w:r>
      <w:r w:rsidR="001A3CD3">
        <w:rPr>
          <w:rStyle w:val="normaltextrun"/>
        </w:rPr>
        <w:t xml:space="preserve"> as reference purposes, </w:t>
      </w:r>
      <w:r w:rsidR="004B10DC" w:rsidRPr="004B10DC">
        <w:rPr>
          <w:rStyle w:val="normaltextrun"/>
        </w:rPr>
        <w:fldChar w:fldCharType="begin"/>
      </w:r>
      <w:r w:rsidR="004B10DC" w:rsidRPr="004B10DC">
        <w:rPr>
          <w:rStyle w:val="normaltextrun"/>
        </w:rPr>
        <w:instrText xml:space="preserve"> REF _Ref158980644 \h  \* MERGEFORMAT </w:instrText>
      </w:r>
      <w:r w:rsidR="004B10DC" w:rsidRPr="004B10DC">
        <w:rPr>
          <w:rStyle w:val="normaltextrun"/>
        </w:rPr>
      </w:r>
      <w:r w:rsidR="004B10DC" w:rsidRPr="004B10DC">
        <w:rPr>
          <w:rStyle w:val="normaltextrun"/>
        </w:rPr>
        <w:fldChar w:fldCharType="separate"/>
      </w:r>
      <w:r w:rsidR="004B10DC" w:rsidRPr="004B10DC">
        <w:t xml:space="preserve">Table </w:t>
      </w:r>
      <w:r w:rsidR="004B10DC" w:rsidRPr="004B10DC">
        <w:rPr>
          <w:noProof/>
        </w:rPr>
        <w:t>6</w:t>
      </w:r>
      <w:r w:rsidR="004B10DC" w:rsidRPr="004B10DC">
        <w:rPr>
          <w:rStyle w:val="normaltextrun"/>
        </w:rPr>
        <w:fldChar w:fldCharType="end"/>
      </w:r>
      <w:r w:rsidR="004B10DC" w:rsidRPr="004B10DC">
        <w:rPr>
          <w:rStyle w:val="normaltextrun"/>
        </w:rPr>
        <w:t xml:space="preserve"> </w:t>
      </w:r>
      <w:r w:rsidR="000E34B5" w:rsidRPr="005D6344">
        <w:rPr>
          <w:rStyle w:val="normaltextrun"/>
        </w:rPr>
        <w:t>lists a</w:t>
      </w:r>
      <w:r w:rsidR="003E11A2">
        <w:rPr>
          <w:rStyle w:val="normaltextrun"/>
        </w:rPr>
        <w:t>n</w:t>
      </w:r>
      <w:r w:rsidR="000E34B5" w:rsidRPr="005D6344">
        <w:rPr>
          <w:rStyle w:val="normaltextrun"/>
        </w:rPr>
        <w:t xml:space="preserve"> example which show relation between features, </w:t>
      </w:r>
      <w:r w:rsidR="00ED473C" w:rsidRPr="005D6344">
        <w:rPr>
          <w:rStyle w:val="normaltextrun"/>
        </w:rPr>
        <w:t>functionalities,</w:t>
      </w:r>
      <w:r w:rsidR="000E34B5" w:rsidRPr="005D6344">
        <w:rPr>
          <w:rStyle w:val="normaltextrun"/>
        </w:rPr>
        <w:t xml:space="preserve"> and UE conditions.</w:t>
      </w:r>
    </w:p>
    <w:p w14:paraId="186B6CAF" w14:textId="77777777" w:rsidR="005D6344" w:rsidRDefault="005D6344" w:rsidP="009A393B">
      <w:pPr>
        <w:jc w:val="both"/>
        <w:rPr>
          <w:rFonts w:ascii="Calibri" w:eastAsia="Calibri" w:hAnsi="Calibri" w:cs="Calibri"/>
        </w:rPr>
      </w:pPr>
    </w:p>
    <w:p w14:paraId="0741AA6D" w14:textId="2D120BFF" w:rsidR="001D68C1" w:rsidRPr="00344480" w:rsidRDefault="001D68C1" w:rsidP="00344480">
      <w:pPr>
        <w:pStyle w:val="NORMALTdocNokia"/>
        <w:rPr>
          <w:b/>
          <w:bCs/>
        </w:rPr>
      </w:pPr>
      <w:bookmarkStart w:id="102" w:name="_Ref159197607"/>
      <w:r w:rsidRPr="00344480">
        <w:rPr>
          <w:b/>
          <w:bCs/>
        </w:rPr>
        <w:t xml:space="preserve">Table </w:t>
      </w:r>
      <w:r w:rsidRPr="00344480">
        <w:rPr>
          <w:b/>
          <w:bCs/>
        </w:rPr>
        <w:fldChar w:fldCharType="begin"/>
      </w:r>
      <w:r w:rsidRPr="00344480">
        <w:rPr>
          <w:b/>
          <w:bCs/>
        </w:rPr>
        <w:instrText xml:space="preserve"> SEQ Table \* ARABIC </w:instrText>
      </w:r>
      <w:r w:rsidRPr="00344480">
        <w:rPr>
          <w:b/>
          <w:bCs/>
        </w:rPr>
        <w:fldChar w:fldCharType="separate"/>
      </w:r>
      <w:r w:rsidRPr="00344480">
        <w:rPr>
          <w:b/>
          <w:bCs/>
          <w:noProof/>
        </w:rPr>
        <w:t>5</w:t>
      </w:r>
      <w:r w:rsidRPr="00344480">
        <w:rPr>
          <w:b/>
          <w:bCs/>
        </w:rPr>
        <w:fldChar w:fldCharType="end"/>
      </w:r>
      <w:bookmarkEnd w:id="102"/>
      <w:r w:rsidRPr="00344480">
        <w:rPr>
          <w:b/>
          <w:bCs/>
        </w:rPr>
        <w:t xml:space="preserve"> </w:t>
      </w:r>
      <w:r w:rsidR="00344480" w:rsidRPr="00344480">
        <w:rPr>
          <w:b/>
          <w:bCs/>
        </w:rPr>
        <w:t>–</w:t>
      </w:r>
      <w:r w:rsidRPr="00344480">
        <w:rPr>
          <w:b/>
          <w:bCs/>
        </w:rPr>
        <w:t xml:space="preserve"> </w:t>
      </w:r>
      <w:r w:rsidR="00344480" w:rsidRPr="00344480">
        <w:rPr>
          <w:b/>
          <w:bCs/>
        </w:rPr>
        <w:t>Example of</w:t>
      </w:r>
      <w:r w:rsidRPr="00344480">
        <w:rPr>
          <w:b/>
          <w:bCs/>
        </w:rPr>
        <w:t xml:space="preserve"> specific functionality characterized by a set of specific UE conditions and associated parameter values of the condition that realizes an AI/ML-enabled positioning feature.</w:t>
      </w:r>
    </w:p>
    <w:tbl>
      <w:tblPr>
        <w:tblStyle w:val="TableGrid"/>
        <w:tblW w:w="0" w:type="auto"/>
        <w:tblLook w:val="04A0" w:firstRow="1" w:lastRow="0" w:firstColumn="1" w:lastColumn="0" w:noHBand="0" w:noVBand="1"/>
      </w:tblPr>
      <w:tblGrid>
        <w:gridCol w:w="9629"/>
      </w:tblGrid>
      <w:tr w:rsidR="009A393B" w14:paraId="4F91DCA2" w14:textId="77777777" w:rsidTr="0B079B0D">
        <w:tc>
          <w:tcPr>
            <w:tcW w:w="9629" w:type="dxa"/>
          </w:tcPr>
          <w:p w14:paraId="471CA8DB" w14:textId="77777777" w:rsidR="009A393B" w:rsidRDefault="009A393B" w:rsidP="00796F93">
            <w:pPr>
              <w:pStyle w:val="NORMALTdocNokia"/>
            </w:pPr>
            <w:r>
              <w:rPr>
                <w:rStyle w:val="normaltextrun"/>
                <w:b/>
                <w:bCs/>
                <w:sz w:val="20"/>
              </w:rPr>
              <w:t>Feature:  </w:t>
            </w:r>
            <w:proofErr w:type="spellStart"/>
            <w:r>
              <w:rPr>
                <w:rStyle w:val="normaltextrun"/>
                <w:b/>
                <w:bCs/>
                <w:sz w:val="20"/>
              </w:rPr>
              <w:t>AIML_direct_DL_RSRPP_UEside</w:t>
            </w:r>
            <w:proofErr w:type="spellEnd"/>
            <w:r>
              <w:rPr>
                <w:rStyle w:val="eop"/>
                <w:sz w:val="20"/>
              </w:rPr>
              <w:t> </w:t>
            </w:r>
          </w:p>
          <w:p w14:paraId="3186BEF0" w14:textId="0595B8CC" w:rsidR="009A393B" w:rsidRDefault="009A393B" w:rsidP="00796F93">
            <w:pPr>
              <w:pStyle w:val="NORMALTdocNokia"/>
              <w:ind w:left="284"/>
            </w:pPr>
            <w:r>
              <w:rPr>
                <w:rStyle w:val="normaltextrun"/>
                <w:sz w:val="20"/>
              </w:rPr>
              <w:t>Functionality 1-</w:t>
            </w:r>
            <w:proofErr w:type="gramStart"/>
            <w:r>
              <w:rPr>
                <w:rStyle w:val="normaltextrun"/>
                <w:sz w:val="20"/>
              </w:rPr>
              <w:t>01 :</w:t>
            </w:r>
            <w:proofErr w:type="gramEnd"/>
            <w:r>
              <w:rPr>
                <w:rStyle w:val="normaltextrun"/>
                <w:sz w:val="20"/>
              </w:rPr>
              <w:t xml:space="preserve"> </w:t>
            </w:r>
            <w:proofErr w:type="spellStart"/>
            <w:r>
              <w:rPr>
                <w:rStyle w:val="normaltextrun"/>
                <w:sz w:val="20"/>
              </w:rPr>
              <w:t>N’t</w:t>
            </w:r>
            <w:proofErr w:type="spellEnd"/>
            <w:r>
              <w:rPr>
                <w:rStyle w:val="normaltextrun"/>
                <w:sz w:val="20"/>
              </w:rPr>
              <w:t xml:space="preserve"> = 64 only, N_TRP = 12 only</w:t>
            </w:r>
            <w:r>
              <w:rPr>
                <w:rStyle w:val="eop"/>
                <w:sz w:val="20"/>
              </w:rPr>
              <w:t> </w:t>
            </w:r>
          </w:p>
          <w:p w14:paraId="1957CDD0" w14:textId="2081A070" w:rsidR="009A393B" w:rsidRDefault="009A393B" w:rsidP="00796F93">
            <w:pPr>
              <w:pStyle w:val="NORMALTdocNokia"/>
              <w:ind w:left="284"/>
            </w:pPr>
            <w:r>
              <w:rPr>
                <w:rStyle w:val="normaltextrun"/>
                <w:sz w:val="20"/>
              </w:rPr>
              <w:t xml:space="preserve">Functionality 1-02: </w:t>
            </w:r>
            <w:proofErr w:type="spellStart"/>
            <w:r>
              <w:rPr>
                <w:rStyle w:val="normaltextrun"/>
                <w:sz w:val="20"/>
              </w:rPr>
              <w:t>N’t</w:t>
            </w:r>
            <w:proofErr w:type="spellEnd"/>
            <w:r>
              <w:rPr>
                <w:rStyle w:val="normaltextrun"/>
                <w:sz w:val="20"/>
              </w:rPr>
              <w:t xml:space="preserve"> = 128 </w:t>
            </w:r>
            <w:proofErr w:type="gramStart"/>
            <w:r>
              <w:rPr>
                <w:rStyle w:val="normaltextrun"/>
                <w:sz w:val="20"/>
              </w:rPr>
              <w:t>only</w:t>
            </w:r>
            <w:r w:rsidR="00AD5605">
              <w:rPr>
                <w:rStyle w:val="normaltextrun"/>
                <w:sz w:val="20"/>
              </w:rPr>
              <w:t xml:space="preserve"> </w:t>
            </w:r>
            <w:r>
              <w:rPr>
                <w:rStyle w:val="normaltextrun"/>
                <w:sz w:val="20"/>
              </w:rPr>
              <w:t>,</w:t>
            </w:r>
            <w:proofErr w:type="gramEnd"/>
            <w:r>
              <w:rPr>
                <w:rStyle w:val="normaltextrun"/>
                <w:sz w:val="20"/>
              </w:rPr>
              <w:t xml:space="preserve"> N_TRP = 1,…,18 only</w:t>
            </w:r>
            <w:r>
              <w:rPr>
                <w:rStyle w:val="eop"/>
                <w:sz w:val="20"/>
              </w:rPr>
              <w:t> </w:t>
            </w:r>
          </w:p>
          <w:p w14:paraId="587F691F" w14:textId="77777777" w:rsidR="009A393B" w:rsidRDefault="009A393B" w:rsidP="00796F93">
            <w:pPr>
              <w:pStyle w:val="NORMALTdocNokia"/>
              <w:ind w:left="284"/>
            </w:pPr>
            <w:r>
              <w:rPr>
                <w:rStyle w:val="normaltextrun"/>
                <w:sz w:val="20"/>
              </w:rPr>
              <w:t>Functionality 1-03: ….</w:t>
            </w:r>
            <w:r>
              <w:rPr>
                <w:rStyle w:val="eop"/>
                <w:sz w:val="20"/>
              </w:rPr>
              <w:t> </w:t>
            </w:r>
          </w:p>
          <w:p w14:paraId="2AF0ABD2" w14:textId="77777777" w:rsidR="009A393B" w:rsidRDefault="009A393B" w:rsidP="00796F93">
            <w:pPr>
              <w:pStyle w:val="NORMALTdocNokia"/>
              <w:ind w:left="284"/>
            </w:pPr>
            <w:r>
              <w:rPr>
                <w:rStyle w:val="normaltextrun"/>
                <w:sz w:val="20"/>
              </w:rPr>
              <w:t>Functionality 1-04: ….</w:t>
            </w:r>
            <w:r>
              <w:rPr>
                <w:rStyle w:val="eop"/>
                <w:sz w:val="20"/>
              </w:rPr>
              <w:t> </w:t>
            </w:r>
          </w:p>
          <w:p w14:paraId="6DFC5DCB" w14:textId="77777777" w:rsidR="009A393B" w:rsidRDefault="009A393B" w:rsidP="00796F93">
            <w:pPr>
              <w:pStyle w:val="NORMALTdocNokia"/>
            </w:pPr>
            <w:r>
              <w:rPr>
                <w:rStyle w:val="eop"/>
                <w:sz w:val="20"/>
              </w:rPr>
              <w:t> </w:t>
            </w:r>
          </w:p>
          <w:p w14:paraId="41009CF3" w14:textId="1DE43D62" w:rsidR="009A393B" w:rsidRDefault="009A393B" w:rsidP="00796F93">
            <w:pPr>
              <w:pStyle w:val="NORMALTdocNokia"/>
              <w:rPr>
                <w:rFonts w:ascii="Calibri" w:eastAsia="Calibri" w:hAnsi="Calibri" w:cs="Calibri"/>
              </w:rPr>
            </w:pPr>
            <w:r>
              <w:rPr>
                <w:rStyle w:val="normaltextrun"/>
                <w:sz w:val="20"/>
              </w:rPr>
              <w:t>Note: </w:t>
            </w:r>
            <w:r w:rsidRPr="00345ED2">
              <w:rPr>
                <w:rStyle w:val="normaltextrun"/>
                <w:sz w:val="20"/>
              </w:rPr>
              <w:t>The parameter values in UE conditions used to distinguish functionalities are used only for illustrative purposes in the example. </w:t>
            </w:r>
          </w:p>
        </w:tc>
      </w:tr>
    </w:tbl>
    <w:p w14:paraId="482A0B9A" w14:textId="77777777" w:rsidR="00910B23" w:rsidRDefault="00910B23" w:rsidP="00910B23">
      <w:pPr>
        <w:rPr>
          <w:lang w:eastAsia="en-US"/>
        </w:rPr>
      </w:pPr>
    </w:p>
    <w:p w14:paraId="379460E3" w14:textId="02F0909A" w:rsidR="00CE6CBC" w:rsidRPr="00334BB7" w:rsidRDefault="00CE6CBC" w:rsidP="00334BB7">
      <w:pPr>
        <w:pStyle w:val="NORMALTdocNokia"/>
        <w:rPr>
          <w:b/>
          <w:bCs/>
        </w:rPr>
      </w:pPr>
      <w:bookmarkStart w:id="103" w:name="_Ref158980644"/>
      <w:bookmarkStart w:id="104" w:name="_Ref158980488"/>
      <w:r w:rsidRPr="00334BB7">
        <w:rPr>
          <w:b/>
          <w:bCs/>
        </w:rPr>
        <w:t xml:space="preserve">Table </w:t>
      </w:r>
      <w:r w:rsidRPr="00334BB7">
        <w:rPr>
          <w:b/>
          <w:bCs/>
        </w:rPr>
        <w:fldChar w:fldCharType="begin"/>
      </w:r>
      <w:r w:rsidRPr="00334BB7">
        <w:rPr>
          <w:b/>
          <w:bCs/>
        </w:rPr>
        <w:instrText xml:space="preserve"> SEQ Table \* ARABIC </w:instrText>
      </w:r>
      <w:r w:rsidRPr="00334BB7">
        <w:rPr>
          <w:b/>
          <w:bCs/>
        </w:rPr>
        <w:fldChar w:fldCharType="separate"/>
      </w:r>
      <w:r w:rsidR="001D68C1" w:rsidRPr="00334BB7">
        <w:rPr>
          <w:b/>
          <w:bCs/>
          <w:noProof/>
        </w:rPr>
        <w:t>6</w:t>
      </w:r>
      <w:r w:rsidRPr="00334BB7">
        <w:rPr>
          <w:b/>
          <w:bCs/>
        </w:rPr>
        <w:fldChar w:fldCharType="end"/>
      </w:r>
      <w:bookmarkEnd w:id="103"/>
      <w:r w:rsidRPr="00334BB7">
        <w:rPr>
          <w:b/>
          <w:bCs/>
        </w:rPr>
        <w:t xml:space="preserve">: An example of </w:t>
      </w:r>
      <w:r w:rsidR="00613CC6" w:rsidRPr="00334BB7">
        <w:rPr>
          <w:b/>
          <w:bCs/>
        </w:rPr>
        <w:t xml:space="preserve">a </w:t>
      </w:r>
      <w:r w:rsidRPr="00334BB7">
        <w:rPr>
          <w:b/>
          <w:bCs/>
        </w:rPr>
        <w:t>positioning feature and the associated UE conditions</w:t>
      </w:r>
      <w:bookmarkEnd w:id="104"/>
    </w:p>
    <w:tbl>
      <w:tblPr>
        <w:tblStyle w:val="TableGrid"/>
        <w:tblW w:w="0" w:type="auto"/>
        <w:tblLook w:val="04A0" w:firstRow="1" w:lastRow="0" w:firstColumn="1" w:lastColumn="0" w:noHBand="0" w:noVBand="1"/>
      </w:tblPr>
      <w:tblGrid>
        <w:gridCol w:w="2421"/>
        <w:gridCol w:w="5223"/>
        <w:gridCol w:w="1985"/>
      </w:tblGrid>
      <w:tr w:rsidR="007321F9" w14:paraId="3974ECE9" w14:textId="77777777" w:rsidTr="00AD2EA3">
        <w:tc>
          <w:tcPr>
            <w:tcW w:w="2421" w:type="dxa"/>
          </w:tcPr>
          <w:p w14:paraId="5A4BC54A" w14:textId="77777777" w:rsidR="007321F9" w:rsidRPr="00D76321" w:rsidRDefault="007321F9" w:rsidP="00796F93">
            <w:pPr>
              <w:pStyle w:val="NORMALTdocNokia"/>
              <w:rPr>
                <w:sz w:val="20"/>
              </w:rPr>
            </w:pPr>
            <w:r w:rsidRPr="00D76321">
              <w:rPr>
                <w:sz w:val="20"/>
              </w:rPr>
              <w:t>Positioning feature</w:t>
            </w:r>
          </w:p>
        </w:tc>
        <w:tc>
          <w:tcPr>
            <w:tcW w:w="5223" w:type="dxa"/>
          </w:tcPr>
          <w:p w14:paraId="27DC9DF9" w14:textId="3EED0BF1" w:rsidR="007321F9" w:rsidRPr="00D76321" w:rsidRDefault="007321F9" w:rsidP="00796F93">
            <w:pPr>
              <w:pStyle w:val="NORMALTdocNokia"/>
              <w:rPr>
                <w:sz w:val="20"/>
              </w:rPr>
            </w:pPr>
            <w:r w:rsidRPr="00D76321">
              <w:rPr>
                <w:sz w:val="20"/>
              </w:rPr>
              <w:t>UE conditions (UE Capability Report)</w:t>
            </w:r>
            <w:r w:rsidRPr="00D76321">
              <w:rPr>
                <w:sz w:val="20"/>
              </w:rPr>
              <w:br/>
            </w:r>
          </w:p>
        </w:tc>
        <w:tc>
          <w:tcPr>
            <w:tcW w:w="1985" w:type="dxa"/>
          </w:tcPr>
          <w:p w14:paraId="55A5171F" w14:textId="77777777" w:rsidR="007321F9" w:rsidRPr="00D76321" w:rsidRDefault="007321F9" w:rsidP="00796F93">
            <w:pPr>
              <w:pStyle w:val="NORMALTdocNokia"/>
              <w:rPr>
                <w:sz w:val="20"/>
              </w:rPr>
            </w:pPr>
            <w:r w:rsidRPr="00D76321">
              <w:rPr>
                <w:sz w:val="20"/>
              </w:rPr>
              <w:t>Mandatory / Optional</w:t>
            </w:r>
          </w:p>
        </w:tc>
      </w:tr>
      <w:tr w:rsidR="007321F9" w14:paraId="4BBF7705" w14:textId="77777777" w:rsidTr="00AD2EA3">
        <w:trPr>
          <w:trHeight w:val="1119"/>
        </w:trPr>
        <w:tc>
          <w:tcPr>
            <w:tcW w:w="2421" w:type="dxa"/>
            <w:vMerge w:val="restart"/>
          </w:tcPr>
          <w:p w14:paraId="55B168A8" w14:textId="4132478D" w:rsidR="007321F9" w:rsidRPr="00D76321" w:rsidRDefault="007321F9" w:rsidP="00796F93">
            <w:pPr>
              <w:pStyle w:val="NORMALTdocNokia"/>
              <w:rPr>
                <w:i/>
                <w:iCs/>
                <w:sz w:val="20"/>
              </w:rPr>
            </w:pPr>
            <w:proofErr w:type="spellStart"/>
            <w:r w:rsidRPr="00D76321">
              <w:rPr>
                <w:i/>
                <w:iCs/>
                <w:sz w:val="20"/>
              </w:rPr>
              <w:t>AIML_direct_DL_</w:t>
            </w:r>
            <w:r w:rsidR="005F5488" w:rsidRPr="00D76321">
              <w:rPr>
                <w:i/>
                <w:iCs/>
                <w:sz w:val="20"/>
              </w:rPr>
              <w:t>RSRPP</w:t>
            </w:r>
            <w:proofErr w:type="spellEnd"/>
            <w:r w:rsidRPr="00D76321">
              <w:rPr>
                <w:i/>
                <w:iCs/>
                <w:sz w:val="20"/>
              </w:rPr>
              <w:t xml:space="preserve">_ </w:t>
            </w:r>
            <w:proofErr w:type="spellStart"/>
            <w:r w:rsidRPr="00D76321">
              <w:rPr>
                <w:i/>
                <w:iCs/>
                <w:sz w:val="20"/>
              </w:rPr>
              <w:t>UEside</w:t>
            </w:r>
            <w:proofErr w:type="spellEnd"/>
          </w:p>
          <w:p w14:paraId="1208CFD9" w14:textId="292C1639" w:rsidR="007321F9" w:rsidRPr="00D76321" w:rsidRDefault="007321F9" w:rsidP="00796F93">
            <w:pPr>
              <w:pStyle w:val="NORMALTdocNokia"/>
              <w:rPr>
                <w:sz w:val="20"/>
              </w:rPr>
            </w:pPr>
            <w:r w:rsidRPr="00D76321">
              <w:rPr>
                <w:sz w:val="20"/>
              </w:rPr>
              <w:t xml:space="preserve">Description: the fingerprint position is estimated in the UE-side when the input is </w:t>
            </w:r>
            <w:r w:rsidR="005F5488" w:rsidRPr="00D76321">
              <w:rPr>
                <w:sz w:val="20"/>
              </w:rPr>
              <w:t>RSRPP</w:t>
            </w:r>
            <w:r w:rsidRPr="00D76321">
              <w:rPr>
                <w:sz w:val="20"/>
              </w:rPr>
              <w:t>.</w:t>
            </w:r>
          </w:p>
          <w:p w14:paraId="771A7100" w14:textId="77777777" w:rsidR="007321F9" w:rsidRPr="00D76321" w:rsidRDefault="007321F9" w:rsidP="00796F93">
            <w:pPr>
              <w:pStyle w:val="NORMALTdocNokia"/>
              <w:rPr>
                <w:sz w:val="20"/>
              </w:rPr>
            </w:pPr>
            <w:r w:rsidRPr="00D76321">
              <w:rPr>
                <w:sz w:val="20"/>
              </w:rPr>
              <w:t>(Case 1) – Direct AI/ML</w:t>
            </w:r>
          </w:p>
        </w:tc>
        <w:tc>
          <w:tcPr>
            <w:tcW w:w="5223" w:type="dxa"/>
          </w:tcPr>
          <w:p w14:paraId="4C6DFD8B" w14:textId="6D58E21E" w:rsidR="007321F9" w:rsidRPr="00D76321" w:rsidRDefault="007321F9" w:rsidP="00796F93">
            <w:pPr>
              <w:pStyle w:val="NORMALTdocNokia"/>
              <w:rPr>
                <w:sz w:val="20"/>
              </w:rPr>
            </w:pPr>
            <w:r w:rsidRPr="00D76321">
              <w:rPr>
                <w:b/>
                <w:bCs/>
                <w:sz w:val="20"/>
              </w:rPr>
              <w:t xml:space="preserve">Supported </w:t>
            </w:r>
            <w:proofErr w:type="spellStart"/>
            <w:r w:rsidRPr="00D76321">
              <w:rPr>
                <w:rFonts w:ascii="Times" w:eastAsia="Batang" w:hAnsi="Times"/>
                <w:b/>
                <w:bCs/>
                <w:i/>
                <w:iCs/>
                <w:sz w:val="20"/>
              </w:rPr>
              <w:t>N’t</w:t>
            </w:r>
            <w:proofErr w:type="spellEnd"/>
            <w:r w:rsidRPr="00D76321">
              <w:rPr>
                <w:b/>
                <w:bCs/>
                <w:sz w:val="20"/>
              </w:rPr>
              <w:t>:</w:t>
            </w:r>
            <w:r w:rsidRPr="00D76321">
              <w:rPr>
                <w:sz w:val="20"/>
              </w:rPr>
              <w:t xml:space="preserve"> To indicate the </w:t>
            </w:r>
            <w:proofErr w:type="spellStart"/>
            <w:r w:rsidRPr="00D76321">
              <w:rPr>
                <w:sz w:val="20"/>
              </w:rPr>
              <w:t>N’t</w:t>
            </w:r>
            <w:proofErr w:type="spellEnd"/>
            <w:r w:rsidRPr="00D76321">
              <w:rPr>
                <w:sz w:val="20"/>
              </w:rPr>
              <w:t xml:space="preserve"> values that the UE is capable to consider in </w:t>
            </w:r>
            <w:proofErr w:type="spellStart"/>
            <w:r w:rsidRPr="00D76321">
              <w:rPr>
                <w:i/>
                <w:iCs/>
                <w:sz w:val="20"/>
              </w:rPr>
              <w:t>AIML_direct_DL_</w:t>
            </w:r>
            <w:r w:rsidR="005F5488" w:rsidRPr="00D76321">
              <w:rPr>
                <w:i/>
                <w:iCs/>
                <w:sz w:val="20"/>
              </w:rPr>
              <w:t>RSRPP</w:t>
            </w:r>
            <w:r w:rsidRPr="00D76321">
              <w:rPr>
                <w:i/>
                <w:iCs/>
                <w:sz w:val="20"/>
              </w:rPr>
              <w:t>_UEside</w:t>
            </w:r>
            <w:proofErr w:type="spellEnd"/>
            <w:r w:rsidRPr="00D76321">
              <w:rPr>
                <w:sz w:val="20"/>
              </w:rPr>
              <w:t xml:space="preserve"> positioning.</w:t>
            </w:r>
          </w:p>
          <w:p w14:paraId="32A490BE" w14:textId="77777777" w:rsidR="007321F9" w:rsidRPr="00D76321" w:rsidRDefault="007321F9" w:rsidP="00796F93">
            <w:pPr>
              <w:pStyle w:val="NORMALTdocNokia"/>
              <w:rPr>
                <w:sz w:val="20"/>
              </w:rPr>
            </w:pPr>
            <w:proofErr w:type="spellStart"/>
            <w:r w:rsidRPr="00D76321">
              <w:rPr>
                <w:i/>
                <w:sz w:val="20"/>
              </w:rPr>
              <w:t>N’t</w:t>
            </w:r>
            <w:proofErr w:type="spellEnd"/>
            <w:r w:rsidRPr="00D76321">
              <w:rPr>
                <w:sz w:val="20"/>
              </w:rPr>
              <w:t xml:space="preserve"> = 64, 128, 256, 512.</w:t>
            </w:r>
          </w:p>
        </w:tc>
        <w:tc>
          <w:tcPr>
            <w:tcW w:w="1985" w:type="dxa"/>
          </w:tcPr>
          <w:p w14:paraId="6E519B4B" w14:textId="77777777" w:rsidR="007321F9" w:rsidRPr="00D76321" w:rsidRDefault="007321F9" w:rsidP="00796F93">
            <w:pPr>
              <w:pStyle w:val="NORMALTdocNokia"/>
              <w:rPr>
                <w:sz w:val="20"/>
              </w:rPr>
            </w:pPr>
            <w:r w:rsidRPr="00D76321">
              <w:rPr>
                <w:sz w:val="20"/>
              </w:rPr>
              <w:t>Mandatory</w:t>
            </w:r>
          </w:p>
        </w:tc>
      </w:tr>
      <w:tr w:rsidR="007321F9" w14:paraId="32512B77" w14:textId="77777777" w:rsidTr="00AD2EA3">
        <w:trPr>
          <w:trHeight w:val="1250"/>
        </w:trPr>
        <w:tc>
          <w:tcPr>
            <w:tcW w:w="2421" w:type="dxa"/>
            <w:vMerge/>
          </w:tcPr>
          <w:p w14:paraId="169BC636" w14:textId="77777777" w:rsidR="007321F9" w:rsidRPr="00D76321" w:rsidRDefault="007321F9" w:rsidP="00796F93">
            <w:pPr>
              <w:pStyle w:val="NORMALTdocNokia"/>
              <w:rPr>
                <w:sz w:val="20"/>
              </w:rPr>
            </w:pPr>
          </w:p>
        </w:tc>
        <w:tc>
          <w:tcPr>
            <w:tcW w:w="5223" w:type="dxa"/>
          </w:tcPr>
          <w:p w14:paraId="710FBFFC" w14:textId="45CF2CFF" w:rsidR="007321F9" w:rsidRPr="00D76321" w:rsidRDefault="007321F9" w:rsidP="00796F93">
            <w:pPr>
              <w:pStyle w:val="NORMALTdocNokia"/>
              <w:rPr>
                <w:sz w:val="20"/>
              </w:rPr>
            </w:pPr>
            <w:r w:rsidRPr="00D76321">
              <w:rPr>
                <w:b/>
                <w:bCs/>
                <w:sz w:val="20"/>
              </w:rPr>
              <w:t xml:space="preserve">Supported </w:t>
            </w:r>
            <w:r w:rsidRPr="00D76321">
              <w:rPr>
                <w:b/>
                <w:bCs/>
                <w:i/>
                <w:iCs/>
                <w:sz w:val="20"/>
              </w:rPr>
              <w:t>N_TRP</w:t>
            </w:r>
            <w:r w:rsidRPr="00D76321">
              <w:rPr>
                <w:b/>
                <w:bCs/>
                <w:sz w:val="20"/>
              </w:rPr>
              <w:t>:</w:t>
            </w:r>
            <w:r w:rsidRPr="00D76321">
              <w:rPr>
                <w:sz w:val="20"/>
              </w:rPr>
              <w:t xml:space="preserve"> To indicate the number of </w:t>
            </w:r>
            <w:r w:rsidRPr="00D76321">
              <w:rPr>
                <w:i/>
                <w:iCs/>
                <w:sz w:val="20"/>
              </w:rPr>
              <w:t>N_TRP</w:t>
            </w:r>
            <w:r w:rsidRPr="00D76321">
              <w:rPr>
                <w:sz w:val="20"/>
              </w:rPr>
              <w:t xml:space="preserve">, which is the number of TRPs to consider for </w:t>
            </w:r>
            <w:proofErr w:type="spellStart"/>
            <w:r w:rsidRPr="00D76321">
              <w:rPr>
                <w:i/>
                <w:iCs/>
                <w:sz w:val="20"/>
              </w:rPr>
              <w:t>AIML_direct_DL_</w:t>
            </w:r>
            <w:r w:rsidR="005F5488" w:rsidRPr="00D76321">
              <w:rPr>
                <w:i/>
                <w:iCs/>
                <w:sz w:val="20"/>
              </w:rPr>
              <w:t>RSRPP</w:t>
            </w:r>
            <w:r w:rsidRPr="00D76321">
              <w:rPr>
                <w:i/>
                <w:iCs/>
                <w:sz w:val="20"/>
              </w:rPr>
              <w:t>_UEside</w:t>
            </w:r>
            <w:proofErr w:type="spellEnd"/>
            <w:r w:rsidRPr="00D76321">
              <w:rPr>
                <w:sz w:val="20"/>
              </w:rPr>
              <w:t xml:space="preserve"> positioning.</w:t>
            </w:r>
          </w:p>
          <w:p w14:paraId="0445137F" w14:textId="77777777" w:rsidR="007321F9" w:rsidRPr="00D76321" w:rsidRDefault="007321F9" w:rsidP="00796F93">
            <w:pPr>
              <w:pStyle w:val="NORMALTdocNokia"/>
              <w:rPr>
                <w:sz w:val="20"/>
              </w:rPr>
            </w:pPr>
            <w:r w:rsidRPr="00D76321">
              <w:rPr>
                <w:i/>
                <w:iCs/>
                <w:sz w:val="20"/>
              </w:rPr>
              <w:t>N_TRP</w:t>
            </w:r>
            <w:r w:rsidRPr="00D76321">
              <w:rPr>
                <w:sz w:val="20"/>
              </w:rPr>
              <w:t xml:space="preserve"> = 1, 2, …, 72. </w:t>
            </w:r>
          </w:p>
        </w:tc>
        <w:tc>
          <w:tcPr>
            <w:tcW w:w="1985" w:type="dxa"/>
          </w:tcPr>
          <w:p w14:paraId="6909A6CE" w14:textId="26EFFBDD" w:rsidR="007321F9" w:rsidRPr="00D76321" w:rsidRDefault="001E7D6D" w:rsidP="00796F93">
            <w:pPr>
              <w:pStyle w:val="NORMALTdocNokia"/>
              <w:rPr>
                <w:sz w:val="20"/>
              </w:rPr>
            </w:pPr>
            <w:r w:rsidRPr="00D76321">
              <w:rPr>
                <w:sz w:val="20"/>
              </w:rPr>
              <w:t>Mandatory</w:t>
            </w:r>
          </w:p>
        </w:tc>
      </w:tr>
      <w:tr w:rsidR="007321F9" w14:paraId="45FE823A" w14:textId="77777777" w:rsidTr="00AD2EA3">
        <w:trPr>
          <w:trHeight w:val="704"/>
        </w:trPr>
        <w:tc>
          <w:tcPr>
            <w:tcW w:w="2421" w:type="dxa"/>
            <w:vMerge/>
          </w:tcPr>
          <w:p w14:paraId="6EFD4D05" w14:textId="77777777" w:rsidR="007321F9" w:rsidRPr="00D76321" w:rsidRDefault="007321F9" w:rsidP="00796F93">
            <w:pPr>
              <w:pStyle w:val="NORMALTdocNokia"/>
              <w:rPr>
                <w:sz w:val="20"/>
              </w:rPr>
            </w:pPr>
          </w:p>
        </w:tc>
        <w:tc>
          <w:tcPr>
            <w:tcW w:w="5223" w:type="dxa"/>
          </w:tcPr>
          <w:p w14:paraId="06809C06" w14:textId="77777777" w:rsidR="007321F9" w:rsidRPr="00D76321" w:rsidRDefault="007321F9" w:rsidP="00796F93">
            <w:pPr>
              <w:pStyle w:val="NORMALTdocNokia"/>
              <w:rPr>
                <w:sz w:val="20"/>
              </w:rPr>
            </w:pPr>
            <w:r w:rsidRPr="00D76321">
              <w:rPr>
                <w:b/>
                <w:bCs/>
                <w:sz w:val="20"/>
              </w:rPr>
              <w:t>Supported on collecting and labeling dataset for training, updating, and monitoring:</w:t>
            </w:r>
            <w:r w:rsidRPr="00D76321">
              <w:rPr>
                <w:sz w:val="20"/>
              </w:rPr>
              <w:t xml:space="preserve"> Defines the support of the UE to receive data collection assistance from the LMF. </w:t>
            </w:r>
          </w:p>
          <w:p w14:paraId="0EEE588A" w14:textId="77777777" w:rsidR="007321F9" w:rsidRPr="00D76321" w:rsidRDefault="007321F9" w:rsidP="00796F93">
            <w:pPr>
              <w:pStyle w:val="NORMALTdocNokia"/>
              <w:rPr>
                <w:sz w:val="20"/>
              </w:rPr>
            </w:pPr>
            <w:r w:rsidRPr="00D76321">
              <w:rPr>
                <w:sz w:val="20"/>
              </w:rPr>
              <w:t>See Note 1.</w:t>
            </w:r>
          </w:p>
        </w:tc>
        <w:tc>
          <w:tcPr>
            <w:tcW w:w="1985" w:type="dxa"/>
          </w:tcPr>
          <w:p w14:paraId="68C76F1C" w14:textId="77777777" w:rsidR="007321F9" w:rsidRPr="00D76321" w:rsidRDefault="007321F9" w:rsidP="00796F93">
            <w:pPr>
              <w:pStyle w:val="NORMALTdocNokia"/>
              <w:rPr>
                <w:sz w:val="20"/>
              </w:rPr>
            </w:pPr>
            <w:r w:rsidRPr="00D76321">
              <w:rPr>
                <w:sz w:val="20"/>
              </w:rPr>
              <w:t>Optional</w:t>
            </w:r>
          </w:p>
        </w:tc>
      </w:tr>
      <w:tr w:rsidR="007321F9" w14:paraId="72657CB9" w14:textId="77777777" w:rsidTr="00AD2EA3">
        <w:trPr>
          <w:trHeight w:val="629"/>
        </w:trPr>
        <w:tc>
          <w:tcPr>
            <w:tcW w:w="2421" w:type="dxa"/>
            <w:vMerge/>
          </w:tcPr>
          <w:p w14:paraId="4FD6CAFA" w14:textId="77777777" w:rsidR="007321F9" w:rsidRPr="00D76321" w:rsidRDefault="007321F9" w:rsidP="00796F93">
            <w:pPr>
              <w:pStyle w:val="NORMALTdocNokia"/>
              <w:rPr>
                <w:sz w:val="20"/>
              </w:rPr>
            </w:pPr>
          </w:p>
        </w:tc>
        <w:tc>
          <w:tcPr>
            <w:tcW w:w="5223" w:type="dxa"/>
          </w:tcPr>
          <w:p w14:paraId="7E35C5D6" w14:textId="49986E46" w:rsidR="007321F9" w:rsidRPr="00D76321" w:rsidRDefault="007321F9" w:rsidP="00796F93">
            <w:pPr>
              <w:pStyle w:val="NORMALTdocNokia"/>
              <w:rPr>
                <w:sz w:val="20"/>
              </w:rPr>
            </w:pPr>
            <w:r w:rsidRPr="00D76321">
              <w:rPr>
                <w:b/>
                <w:bCs/>
                <w:sz w:val="20"/>
              </w:rPr>
              <w:t>Supported set conditions for measured DL PRS:</w:t>
            </w:r>
            <w:r w:rsidRPr="00D76321">
              <w:rPr>
                <w:sz w:val="20"/>
              </w:rPr>
              <w:t xml:space="preserve"> Defines support of using DL PRS based CIR measurements for </w:t>
            </w:r>
            <w:proofErr w:type="spellStart"/>
            <w:r w:rsidRPr="00D76321">
              <w:rPr>
                <w:i/>
                <w:iCs/>
                <w:sz w:val="20"/>
              </w:rPr>
              <w:t>AIML_direct_DL_</w:t>
            </w:r>
            <w:r w:rsidR="00354960" w:rsidRPr="00D76321">
              <w:rPr>
                <w:i/>
                <w:iCs/>
                <w:sz w:val="20"/>
              </w:rPr>
              <w:t>RSRPP</w:t>
            </w:r>
            <w:r w:rsidRPr="00D76321">
              <w:rPr>
                <w:i/>
                <w:iCs/>
                <w:sz w:val="20"/>
              </w:rPr>
              <w:t>_UEside</w:t>
            </w:r>
            <w:proofErr w:type="spellEnd"/>
            <w:r w:rsidRPr="00D76321">
              <w:rPr>
                <w:sz w:val="20"/>
              </w:rPr>
              <w:t>.</w:t>
            </w:r>
          </w:p>
        </w:tc>
        <w:tc>
          <w:tcPr>
            <w:tcW w:w="1985" w:type="dxa"/>
          </w:tcPr>
          <w:p w14:paraId="6FF3ADF5" w14:textId="77777777" w:rsidR="007321F9" w:rsidRPr="00D76321" w:rsidRDefault="007321F9" w:rsidP="00796F93">
            <w:pPr>
              <w:pStyle w:val="NORMALTdocNokia"/>
              <w:rPr>
                <w:sz w:val="20"/>
              </w:rPr>
            </w:pPr>
            <w:r w:rsidRPr="00D76321">
              <w:rPr>
                <w:sz w:val="20"/>
              </w:rPr>
              <w:t>Optional</w:t>
            </w:r>
          </w:p>
        </w:tc>
      </w:tr>
      <w:tr w:rsidR="007321F9" w14:paraId="319C5B20" w14:textId="77777777" w:rsidTr="00AD2EA3">
        <w:trPr>
          <w:trHeight w:val="934"/>
        </w:trPr>
        <w:tc>
          <w:tcPr>
            <w:tcW w:w="2421" w:type="dxa"/>
            <w:vMerge/>
          </w:tcPr>
          <w:p w14:paraId="3A6EB4A0" w14:textId="77777777" w:rsidR="007321F9" w:rsidRPr="00D76321" w:rsidRDefault="007321F9" w:rsidP="00796F93">
            <w:pPr>
              <w:pStyle w:val="NORMALTdocNokia"/>
              <w:rPr>
                <w:sz w:val="20"/>
              </w:rPr>
            </w:pPr>
          </w:p>
        </w:tc>
        <w:tc>
          <w:tcPr>
            <w:tcW w:w="5223" w:type="dxa"/>
          </w:tcPr>
          <w:p w14:paraId="44143BDC" w14:textId="7C36BD98" w:rsidR="007321F9" w:rsidRPr="00D76321" w:rsidRDefault="007321F9" w:rsidP="00796F93">
            <w:pPr>
              <w:pStyle w:val="NORMALTdocNokia"/>
              <w:rPr>
                <w:sz w:val="20"/>
              </w:rPr>
            </w:pPr>
            <w:r w:rsidRPr="00D76321">
              <w:rPr>
                <w:b/>
                <w:bCs/>
                <w:sz w:val="20"/>
              </w:rPr>
              <w:t>Supported performance monitoring conditions – Supports model drift identification:</w:t>
            </w:r>
            <w:r w:rsidRPr="00D76321">
              <w:rPr>
                <w:sz w:val="20"/>
              </w:rPr>
              <w:t xml:space="preserve"> Defines support of data distribution measurement to identify label drift and features drift for </w:t>
            </w:r>
            <w:proofErr w:type="spellStart"/>
            <w:r w:rsidRPr="00D76321">
              <w:rPr>
                <w:i/>
                <w:iCs/>
                <w:sz w:val="20"/>
              </w:rPr>
              <w:t>AIML_direct_DL_</w:t>
            </w:r>
            <w:r w:rsidR="00354960" w:rsidRPr="00D76321">
              <w:rPr>
                <w:i/>
                <w:iCs/>
                <w:sz w:val="20"/>
              </w:rPr>
              <w:t>RSRPP</w:t>
            </w:r>
            <w:r w:rsidRPr="00D76321">
              <w:rPr>
                <w:i/>
                <w:iCs/>
                <w:sz w:val="20"/>
              </w:rPr>
              <w:t>_UEside</w:t>
            </w:r>
            <w:proofErr w:type="spellEnd"/>
            <w:r w:rsidRPr="00D76321">
              <w:rPr>
                <w:sz w:val="20"/>
              </w:rPr>
              <w:t>.</w:t>
            </w:r>
          </w:p>
        </w:tc>
        <w:tc>
          <w:tcPr>
            <w:tcW w:w="1985" w:type="dxa"/>
          </w:tcPr>
          <w:p w14:paraId="574949AD" w14:textId="77777777" w:rsidR="007321F9" w:rsidRPr="00D76321" w:rsidRDefault="007321F9" w:rsidP="00796F93">
            <w:pPr>
              <w:pStyle w:val="NORMALTdocNokia"/>
              <w:rPr>
                <w:sz w:val="20"/>
              </w:rPr>
            </w:pPr>
            <w:r w:rsidRPr="00D76321">
              <w:rPr>
                <w:sz w:val="20"/>
              </w:rPr>
              <w:t>Optional</w:t>
            </w:r>
          </w:p>
        </w:tc>
      </w:tr>
      <w:tr w:rsidR="007321F9" w14:paraId="26CF3766" w14:textId="77777777" w:rsidTr="00AD2EA3">
        <w:trPr>
          <w:trHeight w:val="848"/>
        </w:trPr>
        <w:tc>
          <w:tcPr>
            <w:tcW w:w="2421" w:type="dxa"/>
            <w:vMerge/>
          </w:tcPr>
          <w:p w14:paraId="566095F8" w14:textId="77777777" w:rsidR="007321F9" w:rsidRPr="00D76321" w:rsidRDefault="007321F9" w:rsidP="00796F93">
            <w:pPr>
              <w:pStyle w:val="NORMALTdocNokia"/>
              <w:rPr>
                <w:sz w:val="20"/>
              </w:rPr>
            </w:pPr>
          </w:p>
        </w:tc>
        <w:tc>
          <w:tcPr>
            <w:tcW w:w="5223" w:type="dxa"/>
          </w:tcPr>
          <w:p w14:paraId="52661F8A" w14:textId="4740AAA1" w:rsidR="007321F9" w:rsidRPr="00D76321" w:rsidRDefault="007321F9" w:rsidP="00796F93">
            <w:pPr>
              <w:pStyle w:val="NORMALTdocNokia"/>
              <w:rPr>
                <w:b/>
                <w:bCs/>
                <w:sz w:val="20"/>
              </w:rPr>
            </w:pPr>
            <w:r w:rsidRPr="00D76321">
              <w:rPr>
                <w:b/>
                <w:bCs/>
                <w:sz w:val="20"/>
              </w:rPr>
              <w:t>Supported performance monitoring conditions – minimum measurement report periodicity:</w:t>
            </w:r>
            <w:r w:rsidRPr="00D76321">
              <w:rPr>
                <w:sz w:val="20"/>
              </w:rPr>
              <w:t xml:space="preserve"> Defines the minimum periodicity to report performance monitoring for </w:t>
            </w:r>
            <w:proofErr w:type="spellStart"/>
            <w:r w:rsidRPr="00D76321">
              <w:rPr>
                <w:i/>
                <w:iCs/>
                <w:sz w:val="20"/>
              </w:rPr>
              <w:t>AIML_direct_DL_</w:t>
            </w:r>
            <w:r w:rsidR="00354960" w:rsidRPr="00D76321">
              <w:rPr>
                <w:i/>
                <w:iCs/>
                <w:sz w:val="20"/>
              </w:rPr>
              <w:t>RSRPP</w:t>
            </w:r>
            <w:r w:rsidRPr="00D76321">
              <w:rPr>
                <w:i/>
                <w:iCs/>
                <w:sz w:val="20"/>
              </w:rPr>
              <w:t>_UEside</w:t>
            </w:r>
            <w:proofErr w:type="spellEnd"/>
            <w:r w:rsidRPr="00D76321">
              <w:rPr>
                <w:sz w:val="20"/>
              </w:rPr>
              <w:t>.</w:t>
            </w:r>
          </w:p>
        </w:tc>
        <w:tc>
          <w:tcPr>
            <w:tcW w:w="1985" w:type="dxa"/>
          </w:tcPr>
          <w:p w14:paraId="32D4BFCF" w14:textId="77777777" w:rsidR="007321F9" w:rsidRPr="00D76321" w:rsidRDefault="007321F9" w:rsidP="00796F93">
            <w:pPr>
              <w:pStyle w:val="NORMALTdocNokia"/>
              <w:rPr>
                <w:sz w:val="20"/>
              </w:rPr>
            </w:pPr>
            <w:r w:rsidRPr="00D76321">
              <w:rPr>
                <w:sz w:val="20"/>
              </w:rPr>
              <w:t>Mandatory</w:t>
            </w:r>
          </w:p>
        </w:tc>
      </w:tr>
      <w:tr w:rsidR="007321F9" w14:paraId="3C26A856" w14:textId="77777777" w:rsidTr="00AD2EA3">
        <w:trPr>
          <w:trHeight w:val="541"/>
        </w:trPr>
        <w:tc>
          <w:tcPr>
            <w:tcW w:w="2421" w:type="dxa"/>
            <w:vMerge/>
          </w:tcPr>
          <w:p w14:paraId="768D1DAA" w14:textId="77777777" w:rsidR="007321F9" w:rsidRPr="00D76321" w:rsidRDefault="007321F9" w:rsidP="00796F93">
            <w:pPr>
              <w:pStyle w:val="NORMALTdocNokia"/>
              <w:rPr>
                <w:sz w:val="20"/>
              </w:rPr>
            </w:pPr>
          </w:p>
        </w:tc>
        <w:tc>
          <w:tcPr>
            <w:tcW w:w="5223" w:type="dxa"/>
          </w:tcPr>
          <w:p w14:paraId="1EB80C41" w14:textId="185C2010" w:rsidR="007321F9" w:rsidRPr="00D76321" w:rsidRDefault="007321F9" w:rsidP="00796F93">
            <w:pPr>
              <w:pStyle w:val="NORMALTdocNokia"/>
              <w:rPr>
                <w:b/>
                <w:bCs/>
                <w:sz w:val="20"/>
              </w:rPr>
            </w:pPr>
            <w:r w:rsidRPr="00D76321">
              <w:rPr>
                <w:b/>
                <w:bCs/>
                <w:sz w:val="20"/>
              </w:rPr>
              <w:t xml:space="preserve">Supported estimated CIR quantization </w:t>
            </w:r>
            <w:proofErr w:type="gramStart"/>
            <w:r w:rsidRPr="00D76321">
              <w:rPr>
                <w:b/>
                <w:bCs/>
                <w:sz w:val="20"/>
              </w:rPr>
              <w:t>reporting:</w:t>
            </w:r>
            <w:proofErr w:type="gramEnd"/>
            <w:r w:rsidRPr="00D76321">
              <w:rPr>
                <w:b/>
                <w:bCs/>
                <w:sz w:val="20"/>
              </w:rPr>
              <w:t xml:space="preserve"> </w:t>
            </w:r>
            <w:r w:rsidRPr="00D76321">
              <w:rPr>
                <w:sz w:val="20"/>
              </w:rPr>
              <w:t xml:space="preserve">defines the discrete characteristics of the </w:t>
            </w:r>
            <w:r w:rsidR="00354960" w:rsidRPr="00D76321">
              <w:rPr>
                <w:sz w:val="20"/>
              </w:rPr>
              <w:t>RSRPP</w:t>
            </w:r>
            <w:r w:rsidRPr="00D76321">
              <w:rPr>
                <w:sz w:val="20"/>
              </w:rPr>
              <w:t xml:space="preserve"> for </w:t>
            </w:r>
            <w:proofErr w:type="spellStart"/>
            <w:r w:rsidRPr="00D76321">
              <w:rPr>
                <w:i/>
                <w:iCs/>
                <w:sz w:val="20"/>
              </w:rPr>
              <w:t>AIML_direct_DL_</w:t>
            </w:r>
            <w:r w:rsidR="00354960" w:rsidRPr="00D76321">
              <w:rPr>
                <w:i/>
                <w:iCs/>
                <w:sz w:val="20"/>
              </w:rPr>
              <w:t>RSRPP</w:t>
            </w:r>
            <w:r w:rsidRPr="00D76321">
              <w:rPr>
                <w:i/>
                <w:iCs/>
                <w:sz w:val="20"/>
              </w:rPr>
              <w:t>_UEside</w:t>
            </w:r>
            <w:proofErr w:type="spellEnd"/>
            <w:r w:rsidRPr="00D76321">
              <w:rPr>
                <w:sz w:val="20"/>
              </w:rPr>
              <w:t>.</w:t>
            </w:r>
          </w:p>
        </w:tc>
        <w:tc>
          <w:tcPr>
            <w:tcW w:w="1985" w:type="dxa"/>
          </w:tcPr>
          <w:p w14:paraId="15BAD915" w14:textId="77777777" w:rsidR="007321F9" w:rsidRPr="00D76321" w:rsidRDefault="007321F9" w:rsidP="00796F93">
            <w:pPr>
              <w:pStyle w:val="NORMALTdocNokia"/>
              <w:rPr>
                <w:sz w:val="20"/>
              </w:rPr>
            </w:pPr>
            <w:r w:rsidRPr="00D76321">
              <w:rPr>
                <w:sz w:val="20"/>
              </w:rPr>
              <w:t>Optional</w:t>
            </w:r>
          </w:p>
        </w:tc>
      </w:tr>
      <w:tr w:rsidR="007321F9" w14:paraId="26748854" w14:textId="77777777" w:rsidTr="00AD2EA3">
        <w:trPr>
          <w:trHeight w:val="541"/>
        </w:trPr>
        <w:tc>
          <w:tcPr>
            <w:tcW w:w="2421" w:type="dxa"/>
            <w:vMerge/>
          </w:tcPr>
          <w:p w14:paraId="3214BD71" w14:textId="77777777" w:rsidR="007321F9" w:rsidRPr="00D76321" w:rsidRDefault="007321F9" w:rsidP="00796F93">
            <w:pPr>
              <w:pStyle w:val="NORMALTdocNokia"/>
              <w:rPr>
                <w:sz w:val="20"/>
              </w:rPr>
            </w:pPr>
          </w:p>
        </w:tc>
        <w:tc>
          <w:tcPr>
            <w:tcW w:w="5223" w:type="dxa"/>
          </w:tcPr>
          <w:p w14:paraId="60B4557E" w14:textId="77777777" w:rsidR="007321F9" w:rsidRPr="00D76321" w:rsidRDefault="007321F9" w:rsidP="00796F93">
            <w:pPr>
              <w:pStyle w:val="NORMALTdocNokia"/>
              <w:rPr>
                <w:rFonts w:eastAsia="Calibri"/>
                <w:sz w:val="20"/>
              </w:rPr>
            </w:pPr>
            <w:r w:rsidRPr="00D76321">
              <w:rPr>
                <w:rFonts w:eastAsia="Calibri"/>
                <w:b/>
                <w:bCs/>
                <w:sz w:val="20"/>
              </w:rPr>
              <w:t xml:space="preserve">Conditions on supporting ML functionalities - Max number of supported functionalities (1, 2, 4, 8, ...): </w:t>
            </w:r>
            <w:r w:rsidRPr="00D76321">
              <w:rPr>
                <w:rFonts w:eastAsia="Calibri"/>
                <w:sz w:val="20"/>
              </w:rPr>
              <w:t xml:space="preserve">Indicates the maximum number of functionalities that can be configured toward the UE. </w:t>
            </w:r>
          </w:p>
        </w:tc>
        <w:tc>
          <w:tcPr>
            <w:tcW w:w="1985" w:type="dxa"/>
          </w:tcPr>
          <w:p w14:paraId="01409A85" w14:textId="77777777" w:rsidR="007321F9" w:rsidRPr="00D76321" w:rsidRDefault="007321F9" w:rsidP="00796F93">
            <w:pPr>
              <w:pStyle w:val="NORMALTdocNokia"/>
              <w:rPr>
                <w:sz w:val="20"/>
              </w:rPr>
            </w:pPr>
            <w:r w:rsidRPr="00D76321">
              <w:rPr>
                <w:sz w:val="20"/>
              </w:rPr>
              <w:t>Mandatory</w:t>
            </w:r>
          </w:p>
        </w:tc>
      </w:tr>
      <w:tr w:rsidR="007321F9" w14:paraId="7CEDFB66" w14:textId="77777777" w:rsidTr="00AD2EA3">
        <w:trPr>
          <w:trHeight w:val="541"/>
        </w:trPr>
        <w:tc>
          <w:tcPr>
            <w:tcW w:w="2421" w:type="dxa"/>
            <w:vMerge/>
          </w:tcPr>
          <w:p w14:paraId="5F9ED834" w14:textId="77777777" w:rsidR="007321F9" w:rsidRPr="00D76321" w:rsidRDefault="007321F9" w:rsidP="00796F93">
            <w:pPr>
              <w:pStyle w:val="NORMALTdocNokia"/>
              <w:rPr>
                <w:sz w:val="20"/>
              </w:rPr>
            </w:pPr>
          </w:p>
        </w:tc>
        <w:tc>
          <w:tcPr>
            <w:tcW w:w="5223" w:type="dxa"/>
          </w:tcPr>
          <w:p w14:paraId="6BD9387D" w14:textId="77777777" w:rsidR="007321F9" w:rsidRPr="00D76321" w:rsidRDefault="007321F9" w:rsidP="00796F93">
            <w:pPr>
              <w:pStyle w:val="NORMALTdocNokia"/>
              <w:rPr>
                <w:rFonts w:eastAsia="Calibri"/>
                <w:b/>
                <w:bCs/>
                <w:sz w:val="20"/>
              </w:rPr>
            </w:pPr>
            <w:r w:rsidRPr="00D76321">
              <w:rPr>
                <w:rFonts w:eastAsia="Calibri"/>
                <w:b/>
                <w:bCs/>
                <w:sz w:val="20"/>
              </w:rPr>
              <w:t xml:space="preserve">Conditions on supporting ML functionalities - Delay in activating a functionality (2 </w:t>
            </w:r>
            <w:proofErr w:type="spellStart"/>
            <w:r w:rsidRPr="00D76321">
              <w:rPr>
                <w:rFonts w:eastAsia="Calibri"/>
                <w:b/>
                <w:bCs/>
                <w:sz w:val="20"/>
              </w:rPr>
              <w:t>ms</w:t>
            </w:r>
            <w:proofErr w:type="spellEnd"/>
            <w:r w:rsidRPr="00D76321">
              <w:rPr>
                <w:rFonts w:eastAsia="Calibri"/>
                <w:b/>
                <w:bCs/>
                <w:sz w:val="20"/>
              </w:rPr>
              <w:t xml:space="preserve">, 4 </w:t>
            </w:r>
            <w:proofErr w:type="spellStart"/>
            <w:r w:rsidRPr="00D76321">
              <w:rPr>
                <w:rFonts w:eastAsia="Calibri"/>
                <w:b/>
                <w:bCs/>
                <w:sz w:val="20"/>
              </w:rPr>
              <w:t>ms</w:t>
            </w:r>
            <w:proofErr w:type="spellEnd"/>
            <w:r w:rsidRPr="00D76321">
              <w:rPr>
                <w:rFonts w:eastAsia="Calibri"/>
                <w:b/>
                <w:bCs/>
                <w:sz w:val="20"/>
              </w:rPr>
              <w:t xml:space="preserve">, ...): </w:t>
            </w:r>
            <w:r w:rsidRPr="00D76321">
              <w:rPr>
                <w:rFonts w:eastAsia="Calibri"/>
                <w:sz w:val="20"/>
              </w:rPr>
              <w:t>Indicates the delay required when activating or switching a functionality.</w:t>
            </w:r>
          </w:p>
        </w:tc>
        <w:tc>
          <w:tcPr>
            <w:tcW w:w="1985" w:type="dxa"/>
          </w:tcPr>
          <w:p w14:paraId="075903A8" w14:textId="77777777" w:rsidR="007321F9" w:rsidRPr="00D76321" w:rsidRDefault="007321F9" w:rsidP="00796F93">
            <w:pPr>
              <w:pStyle w:val="NORMALTdocNokia"/>
              <w:rPr>
                <w:sz w:val="20"/>
              </w:rPr>
            </w:pPr>
            <w:r w:rsidRPr="00D76321">
              <w:rPr>
                <w:sz w:val="20"/>
              </w:rPr>
              <w:t>Mandatory</w:t>
            </w:r>
          </w:p>
        </w:tc>
      </w:tr>
      <w:tr w:rsidR="007321F9" w14:paraId="73A940CC" w14:textId="77777777" w:rsidTr="00AD2EA3">
        <w:trPr>
          <w:trHeight w:val="541"/>
        </w:trPr>
        <w:tc>
          <w:tcPr>
            <w:tcW w:w="2421" w:type="dxa"/>
            <w:vMerge/>
          </w:tcPr>
          <w:p w14:paraId="50D2812C" w14:textId="77777777" w:rsidR="007321F9" w:rsidRPr="00D76321" w:rsidRDefault="007321F9" w:rsidP="00796F93">
            <w:pPr>
              <w:pStyle w:val="NORMALTdocNokia"/>
              <w:rPr>
                <w:sz w:val="20"/>
              </w:rPr>
            </w:pPr>
          </w:p>
        </w:tc>
        <w:tc>
          <w:tcPr>
            <w:tcW w:w="5223" w:type="dxa"/>
          </w:tcPr>
          <w:p w14:paraId="36B25E69" w14:textId="77777777" w:rsidR="007321F9" w:rsidRPr="00D76321" w:rsidRDefault="007321F9" w:rsidP="00796F93">
            <w:pPr>
              <w:pStyle w:val="NORMALTdocNokia"/>
              <w:rPr>
                <w:rFonts w:eastAsia="Calibri"/>
                <w:b/>
                <w:bCs/>
                <w:sz w:val="20"/>
              </w:rPr>
            </w:pPr>
            <w:r w:rsidRPr="00D76321">
              <w:rPr>
                <w:rFonts w:eastAsia="Calibri"/>
                <w:b/>
                <w:bCs/>
                <w:sz w:val="20"/>
              </w:rPr>
              <w:t xml:space="preserve">Conditions on supporting ML functionalities - Generalization condition of functionalities (true, false): </w:t>
            </w:r>
            <w:r w:rsidRPr="00D76321">
              <w:rPr>
                <w:rFonts w:eastAsia="Calibri"/>
                <w:sz w:val="20"/>
              </w:rPr>
              <w:t>Indicates that the UE supports any functionality configured considering the UE’s conditions defined as mandatory, which</w:t>
            </w:r>
            <w:r w:rsidRPr="00D76321">
              <w:rPr>
                <w:rStyle w:val="CommentReference"/>
                <w:rFonts w:eastAsia="MS Mincho"/>
                <w:sz w:val="20"/>
              </w:rPr>
              <w:t xml:space="preserve"> </w:t>
            </w:r>
            <w:r w:rsidRPr="00D76321">
              <w:rPr>
                <w:rFonts w:eastAsia="Calibri"/>
                <w:sz w:val="20"/>
              </w:rPr>
              <w:t>can be used towards the UE without any validation whether functionality is applicable or not.</w:t>
            </w:r>
          </w:p>
        </w:tc>
        <w:tc>
          <w:tcPr>
            <w:tcW w:w="1985" w:type="dxa"/>
          </w:tcPr>
          <w:p w14:paraId="73DCAB6C" w14:textId="77777777" w:rsidR="007321F9" w:rsidRPr="00D76321" w:rsidRDefault="007321F9" w:rsidP="00796F93">
            <w:pPr>
              <w:pStyle w:val="NORMALTdocNokia"/>
              <w:rPr>
                <w:sz w:val="20"/>
              </w:rPr>
            </w:pPr>
            <w:r w:rsidRPr="00D76321">
              <w:rPr>
                <w:sz w:val="20"/>
              </w:rPr>
              <w:t>Mandatory</w:t>
            </w:r>
          </w:p>
        </w:tc>
      </w:tr>
    </w:tbl>
    <w:p w14:paraId="4E3250D2" w14:textId="77777777" w:rsidR="00442B5B" w:rsidRDefault="00442B5B" w:rsidP="002673EC">
      <w:pPr>
        <w:rPr>
          <w:lang w:eastAsia="en-US"/>
        </w:rPr>
      </w:pPr>
    </w:p>
    <w:p w14:paraId="4EE54C81" w14:textId="77777777" w:rsidR="003E5059" w:rsidRDefault="003E5059" w:rsidP="003E5059">
      <w:pPr>
        <w:rPr>
          <w:lang w:eastAsia="en-US"/>
        </w:rPr>
      </w:pPr>
    </w:p>
    <w:p w14:paraId="4DB4BF2A" w14:textId="77777777" w:rsidR="003E5059" w:rsidRDefault="003E5059" w:rsidP="003E5059">
      <w:pPr>
        <w:rPr>
          <w:lang w:eastAsia="en-US"/>
        </w:rPr>
      </w:pPr>
    </w:p>
    <w:p w14:paraId="2A1680FB" w14:textId="4BD50768" w:rsidR="003E5059" w:rsidRPr="00AF753C" w:rsidRDefault="003E5059" w:rsidP="00AD2EA3">
      <w:pPr>
        <w:pStyle w:val="Proposalstylenokia2023"/>
      </w:pPr>
      <w:bookmarkStart w:id="105" w:name="_Toc159231907"/>
      <w:r w:rsidRPr="00045EB9">
        <w:t xml:space="preserve">In Case 1 direct AIML, an AI/ML functionality consists of values for a predetermined list of parameters. These parameters include number of samples in time domain </w:t>
      </w:r>
      <w:proofErr w:type="spellStart"/>
      <w:r w:rsidRPr="00045EB9">
        <w:t>N’t</w:t>
      </w:r>
      <w:proofErr w:type="spellEnd"/>
      <w:r w:rsidRPr="00045EB9">
        <w:t>, number of TRPs (N_TRP), etc. FFS the exact list of parameters and allowed values and/or ranges per functionality.</w:t>
      </w:r>
      <w:bookmarkEnd w:id="105"/>
    </w:p>
    <w:p w14:paraId="583C3AF8" w14:textId="77777777" w:rsidR="003E5059" w:rsidRDefault="003E5059" w:rsidP="002673EC">
      <w:pPr>
        <w:rPr>
          <w:lang w:eastAsia="en-US"/>
        </w:rPr>
      </w:pPr>
    </w:p>
    <w:p w14:paraId="7E178FF3" w14:textId="10B51453" w:rsidR="007614C3" w:rsidRDefault="007614C3" w:rsidP="00AD2EA3">
      <w:pPr>
        <w:pStyle w:val="Proposalstylenokia2023"/>
        <w:rPr>
          <w:lang w:eastAsia="x-none"/>
        </w:rPr>
      </w:pPr>
      <w:bookmarkStart w:id="106" w:name="_Toc134052139"/>
      <w:bookmarkStart w:id="107" w:name="_Toc134521630"/>
      <w:bookmarkStart w:id="108" w:name="_Toc135042310"/>
      <w:bookmarkStart w:id="109" w:name="_Toc142570012"/>
      <w:bookmarkStart w:id="110" w:name="_Toc142650453"/>
      <w:bookmarkStart w:id="111" w:name="_Toc142658742"/>
      <w:bookmarkStart w:id="112" w:name="_Toc142658863"/>
      <w:bookmarkStart w:id="113" w:name="_Toc142658975"/>
      <w:bookmarkStart w:id="114" w:name="_Toc142672327"/>
      <w:bookmarkStart w:id="115" w:name="_Toc142672382"/>
      <w:bookmarkStart w:id="116" w:name="_Toc142672469"/>
      <w:bookmarkStart w:id="117" w:name="_Toc142672576"/>
      <w:bookmarkStart w:id="118" w:name="_Toc159231908"/>
      <w:r>
        <w:t>RAN1 t</w:t>
      </w:r>
      <w:r w:rsidRPr="001A7687">
        <w:t xml:space="preserve">o consider </w:t>
      </w:r>
      <w:r>
        <w:t>at least the following</w:t>
      </w:r>
      <w:r w:rsidRPr="001A7687">
        <w:t xml:space="preserve"> mandatory UE’s condition</w:t>
      </w:r>
      <w:r>
        <w:t>s for Case 1:</w:t>
      </w:r>
      <w:bookmarkEnd w:id="106"/>
      <w:bookmarkEnd w:id="107"/>
      <w:bookmarkEnd w:id="108"/>
      <w:bookmarkEnd w:id="109"/>
      <w:bookmarkEnd w:id="110"/>
      <w:bookmarkEnd w:id="111"/>
      <w:bookmarkEnd w:id="112"/>
      <w:bookmarkEnd w:id="113"/>
      <w:bookmarkEnd w:id="114"/>
      <w:bookmarkEnd w:id="115"/>
      <w:bookmarkEnd w:id="116"/>
      <w:bookmarkEnd w:id="117"/>
      <w:bookmarkEnd w:id="118"/>
    </w:p>
    <w:p w14:paraId="68FA6246" w14:textId="77777777" w:rsidR="007614C3" w:rsidRPr="00D76321" w:rsidRDefault="007614C3" w:rsidP="00213058">
      <w:pPr>
        <w:pStyle w:val="NORMALTdocNokia"/>
        <w:numPr>
          <w:ilvl w:val="0"/>
          <w:numId w:val="19"/>
        </w:numPr>
        <w:rPr>
          <w:b/>
          <w:bCs/>
        </w:rPr>
      </w:pPr>
      <w:bookmarkStart w:id="119" w:name="_Toc134052140"/>
      <w:bookmarkStart w:id="120" w:name="_Toc134521631"/>
      <w:bookmarkStart w:id="121" w:name="_Toc135042311"/>
      <w:bookmarkStart w:id="122" w:name="_Toc142570013"/>
      <w:bookmarkStart w:id="123" w:name="_Toc142650454"/>
      <w:bookmarkStart w:id="124" w:name="_Toc142658743"/>
      <w:bookmarkStart w:id="125" w:name="_Toc142658864"/>
      <w:bookmarkStart w:id="126" w:name="_Toc142658976"/>
      <w:bookmarkStart w:id="127" w:name="_Toc142672328"/>
      <w:bookmarkStart w:id="128" w:name="_Toc142672383"/>
      <w:bookmarkStart w:id="129" w:name="_Toc142672470"/>
      <w:bookmarkStart w:id="130" w:name="_Toc142672577"/>
      <w:r w:rsidRPr="00D76321">
        <w:rPr>
          <w:b/>
          <w:bCs/>
        </w:rPr>
        <w:t xml:space="preserve">Supported </w:t>
      </w:r>
      <w:proofErr w:type="spellStart"/>
      <w:r w:rsidRPr="00D76321">
        <w:rPr>
          <w:rFonts w:ascii="Times" w:eastAsia="Batang" w:hAnsi="Times"/>
          <w:b/>
          <w:bCs/>
          <w:i/>
          <w:iCs/>
        </w:rPr>
        <w:t>N’t</w:t>
      </w:r>
      <w:proofErr w:type="spellEnd"/>
      <w:r w:rsidRPr="00D76321">
        <w:rPr>
          <w:b/>
          <w:bCs/>
        </w:rPr>
        <w:t>: To indicate the</w:t>
      </w:r>
      <w:r w:rsidRPr="00D76321">
        <w:rPr>
          <w:b/>
          <w:bCs/>
          <w:i/>
        </w:rPr>
        <w:t xml:space="preserve"> </w:t>
      </w:r>
      <w:proofErr w:type="spellStart"/>
      <w:r w:rsidRPr="00D76321">
        <w:rPr>
          <w:b/>
          <w:bCs/>
          <w:i/>
        </w:rPr>
        <w:t>N’t</w:t>
      </w:r>
      <w:proofErr w:type="spellEnd"/>
      <w:r w:rsidRPr="00D76321">
        <w:rPr>
          <w:b/>
          <w:bCs/>
        </w:rPr>
        <w:t xml:space="preserve"> values that the UE is capable to consider (e.g., </w:t>
      </w:r>
      <w:proofErr w:type="spellStart"/>
      <w:r w:rsidRPr="00D76321">
        <w:rPr>
          <w:b/>
          <w:bCs/>
          <w:i/>
        </w:rPr>
        <w:t>N’t</w:t>
      </w:r>
      <w:proofErr w:type="spellEnd"/>
      <w:r w:rsidRPr="00D76321">
        <w:rPr>
          <w:b/>
          <w:bCs/>
          <w:i/>
        </w:rPr>
        <w:t xml:space="preserve"> </w:t>
      </w:r>
      <w:r w:rsidRPr="00D76321">
        <w:rPr>
          <w:b/>
          <w:bCs/>
        </w:rPr>
        <w:t>= 64, 128, 256, 512).</w:t>
      </w:r>
      <w:bookmarkEnd w:id="119"/>
      <w:bookmarkEnd w:id="120"/>
      <w:bookmarkEnd w:id="121"/>
      <w:bookmarkEnd w:id="122"/>
      <w:bookmarkEnd w:id="123"/>
      <w:bookmarkEnd w:id="124"/>
      <w:bookmarkEnd w:id="125"/>
      <w:bookmarkEnd w:id="126"/>
      <w:bookmarkEnd w:id="127"/>
      <w:bookmarkEnd w:id="128"/>
      <w:bookmarkEnd w:id="129"/>
      <w:bookmarkEnd w:id="130"/>
    </w:p>
    <w:p w14:paraId="50CE1A52" w14:textId="47D5EC8C" w:rsidR="007614C3" w:rsidRPr="00D76321" w:rsidRDefault="007614C3" w:rsidP="00213058">
      <w:pPr>
        <w:pStyle w:val="NORMALTdocNokia"/>
        <w:numPr>
          <w:ilvl w:val="0"/>
          <w:numId w:val="19"/>
        </w:numPr>
        <w:rPr>
          <w:b/>
          <w:bCs/>
        </w:rPr>
      </w:pPr>
      <w:bookmarkStart w:id="131" w:name="_Toc134052142"/>
      <w:bookmarkStart w:id="132" w:name="_Toc134521633"/>
      <w:bookmarkStart w:id="133" w:name="_Toc135042313"/>
      <w:bookmarkStart w:id="134" w:name="_Toc142570015"/>
      <w:bookmarkStart w:id="135" w:name="_Toc142650456"/>
      <w:bookmarkStart w:id="136" w:name="_Toc142658745"/>
      <w:bookmarkStart w:id="137" w:name="_Toc142658866"/>
      <w:bookmarkStart w:id="138" w:name="_Toc142658978"/>
      <w:bookmarkStart w:id="139" w:name="_Toc142672330"/>
      <w:bookmarkStart w:id="140" w:name="_Toc142672385"/>
      <w:bookmarkStart w:id="141" w:name="_Toc142672472"/>
      <w:bookmarkStart w:id="142" w:name="_Toc142672579"/>
      <w:r w:rsidRPr="00D76321">
        <w:rPr>
          <w:b/>
          <w:bCs/>
        </w:rPr>
        <w:t xml:space="preserve">Supported </w:t>
      </w:r>
      <w:r w:rsidRPr="00D76321">
        <w:rPr>
          <w:b/>
          <w:bCs/>
          <w:i/>
        </w:rPr>
        <w:t>N_TRP</w:t>
      </w:r>
      <w:r w:rsidRPr="00D76321">
        <w:rPr>
          <w:b/>
          <w:bCs/>
        </w:rPr>
        <w:t xml:space="preserve">: To indicate </w:t>
      </w:r>
      <w:r w:rsidRPr="00D76321">
        <w:rPr>
          <w:b/>
          <w:bCs/>
          <w:i/>
        </w:rPr>
        <w:t>N_TRP</w:t>
      </w:r>
      <w:r w:rsidRPr="00D76321">
        <w:rPr>
          <w:b/>
          <w:bCs/>
        </w:rPr>
        <w:t xml:space="preserve">, which is the number of TRPs to (e.g., </w:t>
      </w:r>
      <w:r w:rsidRPr="00D76321">
        <w:rPr>
          <w:b/>
          <w:bCs/>
          <w:i/>
        </w:rPr>
        <w:t>N_TRP</w:t>
      </w:r>
      <w:r w:rsidRPr="00D76321">
        <w:rPr>
          <w:b/>
          <w:bCs/>
        </w:rPr>
        <w:t xml:space="preserve"> = 1, 2, …, 72)</w:t>
      </w:r>
      <w:bookmarkEnd w:id="131"/>
      <w:bookmarkEnd w:id="132"/>
      <w:bookmarkEnd w:id="133"/>
      <w:bookmarkEnd w:id="134"/>
      <w:bookmarkEnd w:id="135"/>
      <w:bookmarkEnd w:id="136"/>
      <w:bookmarkEnd w:id="137"/>
      <w:bookmarkEnd w:id="138"/>
      <w:bookmarkEnd w:id="139"/>
      <w:bookmarkEnd w:id="140"/>
      <w:bookmarkEnd w:id="141"/>
      <w:bookmarkEnd w:id="142"/>
    </w:p>
    <w:p w14:paraId="53A075A6" w14:textId="0DD49DE0" w:rsidR="00AD472E" w:rsidRDefault="00AD472E" w:rsidP="002673EC">
      <w:pPr>
        <w:rPr>
          <w:lang w:eastAsia="en-US"/>
        </w:rPr>
      </w:pPr>
    </w:p>
    <w:p w14:paraId="1CE72693" w14:textId="2873731B" w:rsidR="00AD113D" w:rsidRDefault="00AD113D" w:rsidP="00AD2EA3">
      <w:pPr>
        <w:pStyle w:val="Proposalstylenokia2023"/>
        <w:rPr>
          <w:lang w:eastAsia="x-none"/>
        </w:rPr>
      </w:pPr>
      <w:bookmarkStart w:id="143" w:name="_Toc134052143"/>
      <w:bookmarkStart w:id="144" w:name="_Toc134521634"/>
      <w:bookmarkStart w:id="145" w:name="_Toc135042314"/>
      <w:bookmarkStart w:id="146" w:name="_Toc142570016"/>
      <w:bookmarkStart w:id="147" w:name="_Toc142650458"/>
      <w:bookmarkStart w:id="148" w:name="_Toc142658746"/>
      <w:bookmarkStart w:id="149" w:name="_Toc142658867"/>
      <w:bookmarkStart w:id="150" w:name="_Toc142658979"/>
      <w:bookmarkStart w:id="151" w:name="_Toc142672331"/>
      <w:bookmarkStart w:id="152" w:name="_Toc142672386"/>
      <w:bookmarkStart w:id="153" w:name="_Toc142672473"/>
      <w:bookmarkStart w:id="154" w:name="_Toc142672580"/>
      <w:bookmarkStart w:id="155" w:name="_Toc159231909"/>
      <w:r>
        <w:t>RAN1 to consider at least the following optional UE’s conditions for Case 1:</w:t>
      </w:r>
      <w:bookmarkEnd w:id="143"/>
      <w:bookmarkEnd w:id="144"/>
      <w:bookmarkEnd w:id="145"/>
      <w:bookmarkEnd w:id="146"/>
      <w:bookmarkEnd w:id="147"/>
      <w:bookmarkEnd w:id="148"/>
      <w:bookmarkEnd w:id="149"/>
      <w:bookmarkEnd w:id="150"/>
      <w:bookmarkEnd w:id="151"/>
      <w:bookmarkEnd w:id="152"/>
      <w:bookmarkEnd w:id="153"/>
      <w:bookmarkEnd w:id="154"/>
      <w:bookmarkEnd w:id="155"/>
    </w:p>
    <w:p w14:paraId="6ABF8547" w14:textId="2C72EAF5" w:rsidR="00AD113D" w:rsidRPr="00490040" w:rsidRDefault="00AD113D" w:rsidP="00213058">
      <w:pPr>
        <w:pStyle w:val="NORMALTdocNokia"/>
        <w:numPr>
          <w:ilvl w:val="0"/>
          <w:numId w:val="20"/>
        </w:numPr>
        <w:rPr>
          <w:b/>
          <w:bCs/>
        </w:rPr>
      </w:pPr>
      <w:bookmarkStart w:id="156" w:name="_Toc134052144"/>
      <w:bookmarkStart w:id="157" w:name="_Toc134521635"/>
      <w:bookmarkStart w:id="158" w:name="_Toc135042315"/>
      <w:bookmarkStart w:id="159" w:name="_Toc142570017"/>
      <w:bookmarkStart w:id="160" w:name="_Toc142650459"/>
      <w:bookmarkStart w:id="161" w:name="_Toc142658747"/>
      <w:bookmarkStart w:id="162" w:name="_Toc142658868"/>
      <w:bookmarkStart w:id="163" w:name="_Toc142658980"/>
      <w:bookmarkStart w:id="164" w:name="_Toc142672332"/>
      <w:bookmarkStart w:id="165" w:name="_Toc142672387"/>
      <w:bookmarkStart w:id="166" w:name="_Toc142672474"/>
      <w:bookmarkStart w:id="167" w:name="_Toc142672581"/>
      <w:r w:rsidRPr="00490040">
        <w:rPr>
          <w:b/>
          <w:bCs/>
        </w:rPr>
        <w:t>Supported on collecting</w:t>
      </w:r>
      <w:r w:rsidR="005E5B78">
        <w:rPr>
          <w:b/>
          <w:bCs/>
        </w:rPr>
        <w:t xml:space="preserve"> collection </w:t>
      </w:r>
      <w:r w:rsidR="00F31845">
        <w:rPr>
          <w:b/>
          <w:bCs/>
        </w:rPr>
        <w:t>assistance</w:t>
      </w:r>
      <w:r w:rsidRPr="00490040">
        <w:rPr>
          <w:b/>
          <w:bCs/>
        </w:rPr>
        <w:t xml:space="preserve"> for training</w:t>
      </w:r>
      <w:r w:rsidR="00DC28F8">
        <w:rPr>
          <w:b/>
          <w:bCs/>
        </w:rPr>
        <w:t xml:space="preserve"> </w:t>
      </w:r>
      <w:r w:rsidRPr="00490040">
        <w:rPr>
          <w:b/>
          <w:bCs/>
        </w:rPr>
        <w:t xml:space="preserve">and monitoring: </w:t>
      </w:r>
      <w:r w:rsidR="00D976E9">
        <w:rPr>
          <w:b/>
          <w:bCs/>
        </w:rPr>
        <w:t>i</w:t>
      </w:r>
      <w:r w:rsidRPr="00490040">
        <w:rPr>
          <w:b/>
          <w:bCs/>
        </w:rPr>
        <w:t>t defines the support of UE to receive data collection assistance from the LMF.</w:t>
      </w:r>
      <w:bookmarkEnd w:id="156"/>
      <w:bookmarkEnd w:id="157"/>
      <w:bookmarkEnd w:id="158"/>
      <w:bookmarkEnd w:id="159"/>
      <w:bookmarkEnd w:id="160"/>
      <w:bookmarkEnd w:id="161"/>
      <w:bookmarkEnd w:id="162"/>
      <w:bookmarkEnd w:id="163"/>
      <w:bookmarkEnd w:id="164"/>
      <w:bookmarkEnd w:id="165"/>
      <w:bookmarkEnd w:id="166"/>
      <w:bookmarkEnd w:id="167"/>
      <w:r w:rsidRPr="00490040">
        <w:rPr>
          <w:b/>
          <w:bCs/>
        </w:rPr>
        <w:t xml:space="preserve"> </w:t>
      </w:r>
    </w:p>
    <w:p w14:paraId="5068F79E" w14:textId="610DE44E" w:rsidR="00AD113D" w:rsidRPr="00490040" w:rsidRDefault="00AD113D" w:rsidP="00213058">
      <w:pPr>
        <w:pStyle w:val="NORMALTdocNokia"/>
        <w:numPr>
          <w:ilvl w:val="0"/>
          <w:numId w:val="20"/>
        </w:numPr>
        <w:rPr>
          <w:b/>
          <w:bCs/>
        </w:rPr>
      </w:pPr>
      <w:bookmarkStart w:id="168" w:name="_Toc134052145"/>
      <w:bookmarkStart w:id="169" w:name="_Toc134521636"/>
      <w:bookmarkStart w:id="170" w:name="_Toc135042316"/>
      <w:bookmarkStart w:id="171" w:name="_Toc142570018"/>
      <w:bookmarkStart w:id="172" w:name="_Toc142650460"/>
      <w:bookmarkStart w:id="173" w:name="_Toc142658748"/>
      <w:bookmarkStart w:id="174" w:name="_Toc142658869"/>
      <w:bookmarkStart w:id="175" w:name="_Toc142658981"/>
      <w:bookmarkStart w:id="176" w:name="_Toc142672333"/>
      <w:bookmarkStart w:id="177" w:name="_Toc142672388"/>
      <w:bookmarkStart w:id="178" w:name="_Toc142672475"/>
      <w:bookmarkStart w:id="179" w:name="_Toc142672582"/>
      <w:r w:rsidRPr="00490040">
        <w:rPr>
          <w:b/>
          <w:bCs/>
        </w:rPr>
        <w:t xml:space="preserve">Supported </w:t>
      </w:r>
      <w:r w:rsidR="00F31845">
        <w:rPr>
          <w:b/>
          <w:bCs/>
        </w:rPr>
        <w:t>TRP</w:t>
      </w:r>
      <w:r w:rsidR="0097545C">
        <w:rPr>
          <w:b/>
          <w:bCs/>
        </w:rPr>
        <w:t>s</w:t>
      </w:r>
      <w:r w:rsidRPr="00490040">
        <w:rPr>
          <w:b/>
          <w:bCs/>
        </w:rPr>
        <w:t xml:space="preserve"> indication: </w:t>
      </w:r>
      <w:r w:rsidR="00D976E9">
        <w:rPr>
          <w:b/>
          <w:bCs/>
        </w:rPr>
        <w:t>i</w:t>
      </w:r>
      <w:r w:rsidRPr="00490040">
        <w:rPr>
          <w:b/>
          <w:bCs/>
        </w:rPr>
        <w:t xml:space="preserve">t indicates whether </w:t>
      </w:r>
      <w:r w:rsidR="0097545C">
        <w:rPr>
          <w:b/>
          <w:bCs/>
        </w:rPr>
        <w:t>TRPs</w:t>
      </w:r>
      <w:r w:rsidRPr="00490040">
        <w:rPr>
          <w:b/>
          <w:bCs/>
        </w:rPr>
        <w:t xml:space="preserve"> selection by the UE is supported.</w:t>
      </w:r>
      <w:bookmarkEnd w:id="168"/>
      <w:bookmarkEnd w:id="169"/>
      <w:bookmarkEnd w:id="170"/>
      <w:bookmarkEnd w:id="171"/>
      <w:bookmarkEnd w:id="172"/>
      <w:bookmarkEnd w:id="173"/>
      <w:bookmarkEnd w:id="174"/>
      <w:bookmarkEnd w:id="175"/>
      <w:bookmarkEnd w:id="176"/>
      <w:bookmarkEnd w:id="177"/>
      <w:bookmarkEnd w:id="178"/>
      <w:bookmarkEnd w:id="179"/>
    </w:p>
    <w:p w14:paraId="65F047C8" w14:textId="0BA56462" w:rsidR="00AD113D" w:rsidRPr="00490040" w:rsidRDefault="00AD113D" w:rsidP="00213058">
      <w:pPr>
        <w:pStyle w:val="NORMALTdocNokia"/>
        <w:numPr>
          <w:ilvl w:val="0"/>
          <w:numId w:val="20"/>
        </w:numPr>
        <w:rPr>
          <w:b/>
          <w:bCs/>
        </w:rPr>
      </w:pPr>
      <w:bookmarkStart w:id="180" w:name="_Toc134052146"/>
      <w:bookmarkStart w:id="181" w:name="_Toc134521637"/>
      <w:bookmarkStart w:id="182" w:name="_Toc135042317"/>
      <w:bookmarkStart w:id="183" w:name="_Toc142570019"/>
      <w:bookmarkStart w:id="184" w:name="_Toc142650461"/>
      <w:bookmarkStart w:id="185" w:name="_Toc142658749"/>
      <w:bookmarkStart w:id="186" w:name="_Toc142658870"/>
      <w:bookmarkStart w:id="187" w:name="_Toc142658982"/>
      <w:bookmarkStart w:id="188" w:name="_Toc142672334"/>
      <w:bookmarkStart w:id="189" w:name="_Toc142672389"/>
      <w:bookmarkStart w:id="190" w:name="_Toc142672476"/>
      <w:bookmarkStart w:id="191" w:name="_Toc142672583"/>
      <w:r w:rsidRPr="00490040">
        <w:rPr>
          <w:b/>
          <w:bCs/>
        </w:rPr>
        <w:t xml:space="preserve">Supported set conditions for measured DL PRS: </w:t>
      </w:r>
      <w:r w:rsidR="00D976E9">
        <w:rPr>
          <w:b/>
          <w:bCs/>
        </w:rPr>
        <w:t>d</w:t>
      </w:r>
      <w:r w:rsidRPr="00490040">
        <w:rPr>
          <w:b/>
          <w:bCs/>
        </w:rPr>
        <w:t xml:space="preserve">efines support of using DL PRS based </w:t>
      </w:r>
      <w:r w:rsidR="00760CE7" w:rsidRPr="00490040">
        <w:rPr>
          <w:b/>
          <w:bCs/>
        </w:rPr>
        <w:t>RSRPP</w:t>
      </w:r>
      <w:r w:rsidRPr="00490040">
        <w:rPr>
          <w:b/>
          <w:bCs/>
        </w:rPr>
        <w:t xml:space="preserve"> measurements.</w:t>
      </w:r>
      <w:bookmarkEnd w:id="180"/>
      <w:bookmarkEnd w:id="181"/>
      <w:bookmarkEnd w:id="182"/>
      <w:bookmarkEnd w:id="183"/>
      <w:bookmarkEnd w:id="184"/>
      <w:bookmarkEnd w:id="185"/>
      <w:bookmarkEnd w:id="186"/>
      <w:bookmarkEnd w:id="187"/>
      <w:bookmarkEnd w:id="188"/>
      <w:bookmarkEnd w:id="189"/>
      <w:bookmarkEnd w:id="190"/>
      <w:bookmarkEnd w:id="191"/>
    </w:p>
    <w:p w14:paraId="4DFEA643" w14:textId="03B308D0" w:rsidR="00AD113D" w:rsidRPr="00490040" w:rsidRDefault="00AD113D" w:rsidP="00213058">
      <w:pPr>
        <w:pStyle w:val="NORMALTdocNokia"/>
        <w:numPr>
          <w:ilvl w:val="0"/>
          <w:numId w:val="20"/>
        </w:numPr>
        <w:rPr>
          <w:b/>
          <w:bCs/>
        </w:rPr>
      </w:pPr>
      <w:bookmarkStart w:id="192" w:name="_Toc134052147"/>
      <w:bookmarkStart w:id="193" w:name="_Toc134521638"/>
      <w:bookmarkStart w:id="194" w:name="_Toc135042318"/>
      <w:bookmarkStart w:id="195" w:name="_Toc142570020"/>
      <w:bookmarkStart w:id="196" w:name="_Toc142650462"/>
      <w:bookmarkStart w:id="197" w:name="_Toc142658750"/>
      <w:bookmarkStart w:id="198" w:name="_Toc142658871"/>
      <w:bookmarkStart w:id="199" w:name="_Toc142658983"/>
      <w:bookmarkStart w:id="200" w:name="_Toc142672335"/>
      <w:bookmarkStart w:id="201" w:name="_Toc142672390"/>
      <w:bookmarkStart w:id="202" w:name="_Toc142672477"/>
      <w:bookmarkStart w:id="203" w:name="_Toc142672584"/>
      <w:r w:rsidRPr="00490040">
        <w:rPr>
          <w:b/>
          <w:bCs/>
        </w:rPr>
        <w:t xml:space="preserve">Supported performance monitoring conditions – </w:t>
      </w:r>
      <w:r w:rsidR="00487493">
        <w:rPr>
          <w:b/>
          <w:bCs/>
        </w:rPr>
        <w:t>s</w:t>
      </w:r>
      <w:r w:rsidRPr="00490040">
        <w:rPr>
          <w:b/>
          <w:bCs/>
        </w:rPr>
        <w:t xml:space="preserve">upports model drift </w:t>
      </w:r>
      <w:proofErr w:type="gramStart"/>
      <w:r w:rsidRPr="00490040">
        <w:rPr>
          <w:b/>
          <w:bCs/>
        </w:rPr>
        <w:t>identification:</w:t>
      </w:r>
      <w:proofErr w:type="gramEnd"/>
      <w:r w:rsidRPr="00490040">
        <w:rPr>
          <w:b/>
          <w:bCs/>
        </w:rPr>
        <w:t xml:space="preserve"> </w:t>
      </w:r>
      <w:r w:rsidR="00D976E9">
        <w:rPr>
          <w:b/>
          <w:bCs/>
        </w:rPr>
        <w:t>d</w:t>
      </w:r>
      <w:r w:rsidRPr="00490040">
        <w:rPr>
          <w:b/>
          <w:bCs/>
        </w:rPr>
        <w:t>efines support of data distribution measurement to identify label drift and features drift.</w:t>
      </w:r>
      <w:bookmarkEnd w:id="192"/>
      <w:bookmarkEnd w:id="193"/>
      <w:bookmarkEnd w:id="194"/>
      <w:bookmarkEnd w:id="195"/>
      <w:bookmarkEnd w:id="196"/>
      <w:bookmarkEnd w:id="197"/>
      <w:bookmarkEnd w:id="198"/>
      <w:bookmarkEnd w:id="199"/>
      <w:bookmarkEnd w:id="200"/>
      <w:bookmarkEnd w:id="201"/>
      <w:bookmarkEnd w:id="202"/>
      <w:bookmarkEnd w:id="203"/>
    </w:p>
    <w:p w14:paraId="1C5E29E3" w14:textId="45DFDC34" w:rsidR="007B06DF" w:rsidRDefault="00AD113D" w:rsidP="00213058">
      <w:pPr>
        <w:pStyle w:val="NORMALTdocNokia"/>
        <w:numPr>
          <w:ilvl w:val="0"/>
          <w:numId w:val="20"/>
        </w:numPr>
        <w:rPr>
          <w:b/>
          <w:bCs/>
        </w:rPr>
      </w:pPr>
      <w:bookmarkStart w:id="204" w:name="_Toc134052148"/>
      <w:bookmarkStart w:id="205" w:name="_Toc134521639"/>
      <w:bookmarkStart w:id="206" w:name="_Toc135042319"/>
      <w:bookmarkStart w:id="207" w:name="_Toc142570021"/>
      <w:bookmarkStart w:id="208" w:name="_Toc142650463"/>
      <w:bookmarkStart w:id="209" w:name="_Toc142658751"/>
      <w:bookmarkStart w:id="210" w:name="_Toc142658872"/>
      <w:bookmarkStart w:id="211" w:name="_Toc142658984"/>
      <w:bookmarkStart w:id="212" w:name="_Toc142672336"/>
      <w:bookmarkStart w:id="213" w:name="_Toc142672391"/>
      <w:bookmarkStart w:id="214" w:name="_Toc142672478"/>
      <w:bookmarkStart w:id="215" w:name="_Toc142672585"/>
      <w:r w:rsidRPr="00490040">
        <w:rPr>
          <w:b/>
          <w:bCs/>
        </w:rPr>
        <w:t xml:space="preserve">Supported performance monitoring conditions – minimum measurement report </w:t>
      </w:r>
      <w:proofErr w:type="gramStart"/>
      <w:r w:rsidR="00D976E9" w:rsidRPr="00490040">
        <w:rPr>
          <w:b/>
          <w:bCs/>
        </w:rPr>
        <w:t>periodicity</w:t>
      </w:r>
      <w:r w:rsidR="00D976E9">
        <w:rPr>
          <w:b/>
          <w:bCs/>
        </w:rPr>
        <w:t>:</w:t>
      </w:r>
      <w:proofErr w:type="gramEnd"/>
      <w:r w:rsidRPr="00490040">
        <w:rPr>
          <w:b/>
          <w:bCs/>
        </w:rPr>
        <w:t xml:space="preserve"> </w:t>
      </w:r>
      <w:r w:rsidR="00D976E9">
        <w:rPr>
          <w:b/>
          <w:bCs/>
        </w:rPr>
        <w:t>d</w:t>
      </w:r>
      <w:r w:rsidRPr="00490040">
        <w:rPr>
          <w:b/>
          <w:bCs/>
        </w:rPr>
        <w:t>efines the minimum periodicity to report performance monitoring.</w:t>
      </w:r>
      <w:bookmarkEnd w:id="204"/>
      <w:bookmarkEnd w:id="205"/>
      <w:bookmarkEnd w:id="206"/>
      <w:bookmarkEnd w:id="207"/>
      <w:bookmarkEnd w:id="208"/>
      <w:bookmarkEnd w:id="209"/>
      <w:bookmarkEnd w:id="210"/>
      <w:bookmarkEnd w:id="211"/>
      <w:bookmarkEnd w:id="212"/>
      <w:bookmarkEnd w:id="213"/>
      <w:bookmarkEnd w:id="214"/>
      <w:bookmarkEnd w:id="215"/>
    </w:p>
    <w:p w14:paraId="69C2D762" w14:textId="486BAA6A" w:rsidR="00107D04" w:rsidRPr="00107D04" w:rsidRDefault="00107D04" w:rsidP="00213058">
      <w:pPr>
        <w:pStyle w:val="NORMALTdocNokia"/>
        <w:numPr>
          <w:ilvl w:val="0"/>
          <w:numId w:val="20"/>
        </w:numPr>
        <w:rPr>
          <w:b/>
          <w:bCs/>
        </w:rPr>
      </w:pPr>
      <w:r w:rsidRPr="00490040">
        <w:rPr>
          <w:b/>
          <w:bCs/>
        </w:rPr>
        <w:t xml:space="preserve">Supported performance monitoring conditions – </w:t>
      </w:r>
      <w:r w:rsidR="00912B09">
        <w:rPr>
          <w:b/>
          <w:bCs/>
        </w:rPr>
        <w:t xml:space="preserve">supports </w:t>
      </w:r>
      <w:r w:rsidR="00956FB9">
        <w:rPr>
          <w:b/>
          <w:bCs/>
        </w:rPr>
        <w:t xml:space="preserve">output monitoring without ground </w:t>
      </w:r>
      <w:proofErr w:type="gramStart"/>
      <w:r w:rsidR="00956FB9">
        <w:rPr>
          <w:b/>
          <w:bCs/>
        </w:rPr>
        <w:t>truth</w:t>
      </w:r>
      <w:r>
        <w:rPr>
          <w:b/>
          <w:bCs/>
        </w:rPr>
        <w:t>:</w:t>
      </w:r>
      <w:proofErr w:type="gramEnd"/>
      <w:r w:rsidRPr="00490040">
        <w:rPr>
          <w:b/>
          <w:bCs/>
        </w:rPr>
        <w:t xml:space="preserve"> </w:t>
      </w:r>
      <w:r>
        <w:rPr>
          <w:b/>
          <w:bCs/>
        </w:rPr>
        <w:t>d</w:t>
      </w:r>
      <w:r w:rsidRPr="00490040">
        <w:rPr>
          <w:b/>
          <w:bCs/>
        </w:rPr>
        <w:t>efines</w:t>
      </w:r>
      <w:r w:rsidR="00956FB9">
        <w:rPr>
          <w:b/>
          <w:bCs/>
        </w:rPr>
        <w:t xml:space="preserve"> support of</w:t>
      </w:r>
      <w:r w:rsidR="00087A41">
        <w:rPr>
          <w:b/>
          <w:bCs/>
        </w:rPr>
        <w:t xml:space="preserve"> buffer/historical output inference monitoring</w:t>
      </w:r>
      <w:r w:rsidRPr="00490040">
        <w:rPr>
          <w:b/>
          <w:bCs/>
        </w:rPr>
        <w:t>.</w:t>
      </w:r>
    </w:p>
    <w:p w14:paraId="6FF45DCB" w14:textId="6660B5E5" w:rsidR="00AD113D" w:rsidRPr="00490040" w:rsidRDefault="00AD113D" w:rsidP="00213058">
      <w:pPr>
        <w:pStyle w:val="NORMALTdocNokia"/>
        <w:numPr>
          <w:ilvl w:val="0"/>
          <w:numId w:val="20"/>
        </w:numPr>
        <w:rPr>
          <w:b/>
          <w:bCs/>
        </w:rPr>
      </w:pPr>
      <w:bookmarkStart w:id="216" w:name="_Toc134052149"/>
      <w:bookmarkStart w:id="217" w:name="_Toc134521640"/>
      <w:bookmarkStart w:id="218" w:name="_Toc135042320"/>
      <w:bookmarkStart w:id="219" w:name="_Toc142570022"/>
      <w:bookmarkStart w:id="220" w:name="_Toc142650464"/>
      <w:bookmarkStart w:id="221" w:name="_Toc142658752"/>
      <w:bookmarkStart w:id="222" w:name="_Toc142658873"/>
      <w:bookmarkStart w:id="223" w:name="_Toc142658985"/>
      <w:bookmarkStart w:id="224" w:name="_Toc142672337"/>
      <w:bookmarkStart w:id="225" w:name="_Toc142672392"/>
      <w:bookmarkStart w:id="226" w:name="_Toc142672479"/>
      <w:bookmarkStart w:id="227" w:name="_Toc142672586"/>
      <w:r w:rsidRPr="00490040">
        <w:rPr>
          <w:b/>
          <w:bCs/>
        </w:rPr>
        <w:t xml:space="preserve">Supported estimated </w:t>
      </w:r>
      <w:r w:rsidR="00760CE7" w:rsidRPr="00490040">
        <w:rPr>
          <w:b/>
          <w:bCs/>
        </w:rPr>
        <w:t>RSRPP</w:t>
      </w:r>
      <w:r w:rsidRPr="00490040">
        <w:rPr>
          <w:b/>
          <w:bCs/>
        </w:rPr>
        <w:t xml:space="preserve"> </w:t>
      </w:r>
      <w:r w:rsidR="00E2346E">
        <w:rPr>
          <w:b/>
          <w:bCs/>
        </w:rPr>
        <w:t xml:space="preserve">differential </w:t>
      </w:r>
      <w:r w:rsidRPr="00490040">
        <w:rPr>
          <w:b/>
          <w:bCs/>
        </w:rPr>
        <w:t xml:space="preserve">quantization </w:t>
      </w:r>
      <w:proofErr w:type="gramStart"/>
      <w:r w:rsidRPr="00490040">
        <w:rPr>
          <w:b/>
          <w:bCs/>
        </w:rPr>
        <w:t>reporting:</w:t>
      </w:r>
      <w:proofErr w:type="gramEnd"/>
      <w:r w:rsidRPr="00490040">
        <w:rPr>
          <w:b/>
          <w:bCs/>
        </w:rPr>
        <w:t xml:space="preserve"> defines the </w:t>
      </w:r>
      <w:r w:rsidR="00D92637">
        <w:rPr>
          <w:b/>
          <w:bCs/>
        </w:rPr>
        <w:t>quantization methodology used to deliver</w:t>
      </w:r>
      <w:r w:rsidR="00107D04">
        <w:rPr>
          <w:b/>
          <w:bCs/>
        </w:rPr>
        <w:t xml:space="preserve"> measurements on the </w:t>
      </w:r>
      <w:r w:rsidR="00760CE7" w:rsidRPr="00490040">
        <w:rPr>
          <w:b/>
          <w:bCs/>
        </w:rPr>
        <w:t>RSRPP</w:t>
      </w:r>
      <w:r w:rsidR="00107D04">
        <w:rPr>
          <w:b/>
          <w:bCs/>
        </w:rPr>
        <w:t xml:space="preserve"> reporting message</w:t>
      </w:r>
      <w:r w:rsidRPr="00490040">
        <w:rPr>
          <w:b/>
          <w:bCs/>
        </w:rPr>
        <w:t>.</w:t>
      </w:r>
      <w:bookmarkEnd w:id="216"/>
      <w:bookmarkEnd w:id="217"/>
      <w:bookmarkEnd w:id="218"/>
      <w:bookmarkEnd w:id="219"/>
      <w:bookmarkEnd w:id="220"/>
      <w:bookmarkEnd w:id="221"/>
      <w:bookmarkEnd w:id="222"/>
      <w:bookmarkEnd w:id="223"/>
      <w:bookmarkEnd w:id="224"/>
      <w:bookmarkEnd w:id="225"/>
      <w:bookmarkEnd w:id="226"/>
      <w:bookmarkEnd w:id="227"/>
    </w:p>
    <w:p w14:paraId="42EDB13D" w14:textId="77777777" w:rsidR="00C74540" w:rsidRDefault="00C74540" w:rsidP="002673EC">
      <w:pPr>
        <w:rPr>
          <w:lang w:eastAsia="en-US"/>
        </w:rPr>
      </w:pPr>
    </w:p>
    <w:p w14:paraId="6C4AB930" w14:textId="77777777" w:rsidR="006172E9" w:rsidRDefault="006172E9" w:rsidP="002673EC">
      <w:pPr>
        <w:rPr>
          <w:lang w:eastAsia="en-US"/>
        </w:rPr>
      </w:pPr>
      <w:bookmarkStart w:id="228" w:name="_Toc142650377"/>
      <w:bookmarkStart w:id="229" w:name="_Toc142655694"/>
      <w:bookmarkStart w:id="230" w:name="_Toc142655759"/>
      <w:bookmarkStart w:id="231" w:name="_Toc142655886"/>
      <w:bookmarkStart w:id="232" w:name="_Toc142656721"/>
      <w:bookmarkStart w:id="233" w:name="_Toc142657039"/>
      <w:bookmarkStart w:id="234" w:name="_Toc142657149"/>
      <w:bookmarkStart w:id="235" w:name="_Toc142657240"/>
      <w:bookmarkEnd w:id="228"/>
      <w:bookmarkEnd w:id="229"/>
      <w:bookmarkEnd w:id="230"/>
      <w:bookmarkEnd w:id="231"/>
      <w:bookmarkEnd w:id="232"/>
      <w:bookmarkEnd w:id="233"/>
      <w:bookmarkEnd w:id="234"/>
      <w:bookmarkEnd w:id="235"/>
    </w:p>
    <w:p w14:paraId="1720D4AE" w14:textId="77777777" w:rsidR="00584E19" w:rsidRDefault="00584E19" w:rsidP="0019637C"/>
    <w:p w14:paraId="58C4BF51" w14:textId="096A1F00" w:rsidR="005D008F" w:rsidRPr="00BA1862" w:rsidRDefault="005D008F" w:rsidP="00584E19">
      <w:pPr>
        <w:pStyle w:val="Heading3"/>
        <w:ind w:left="851"/>
      </w:pPr>
      <w:proofErr w:type="spellStart"/>
      <w:r>
        <w:t>Signaling</w:t>
      </w:r>
      <w:proofErr w:type="spellEnd"/>
      <w:r>
        <w:t xml:space="preserve"> and procedures supporting functionalities</w:t>
      </w:r>
    </w:p>
    <w:p w14:paraId="5C1C1C39" w14:textId="77777777" w:rsidR="00B633C6" w:rsidRDefault="00B633C6" w:rsidP="00B633C6">
      <w:pPr>
        <w:pStyle w:val="NORMALTdocNokia"/>
      </w:pPr>
      <w:r>
        <w:t xml:space="preserve">For case 1 direct AI/ML positioning, UE may have received a set of supported functionalities defined by the LMF. Due to a change of the area with specific channel characteristics, UE may request/indicate its desired functionality to LMF. Based on the UE request, </w:t>
      </w:r>
      <w:r w:rsidRPr="003C61E9">
        <w:t xml:space="preserve">LMF may </w:t>
      </w:r>
      <w:r>
        <w:t>switch to another functionality for the target UE.</w:t>
      </w:r>
      <w:r w:rsidRPr="003C61E9">
        <w:t xml:space="preserve"> </w:t>
      </w:r>
      <w:r w:rsidRPr="000D21C5">
        <w:t>By doing so, we enable a robust AI</w:t>
      </w:r>
      <w:r>
        <w:t>/</w:t>
      </w:r>
      <w:r w:rsidRPr="000D21C5">
        <w:t xml:space="preserve">ML positioning framework, in which the </w:t>
      </w:r>
      <w:r>
        <w:t>LMF</w:t>
      </w:r>
      <w:r w:rsidRPr="000D21C5">
        <w:t xml:space="preserve"> gains the ability to switch between</w:t>
      </w:r>
      <w:r>
        <w:t xml:space="preserve"> functionalities.</w:t>
      </w:r>
    </w:p>
    <w:p w14:paraId="3D739BA3" w14:textId="77777777" w:rsidR="00B633C6" w:rsidRDefault="00B633C6" w:rsidP="00B633C6"/>
    <w:p w14:paraId="17268965" w14:textId="2CAB67DF" w:rsidR="00B633C6" w:rsidRDefault="00B633C6" w:rsidP="00B633C6">
      <w:pPr>
        <w:pStyle w:val="Proposalstylenokia2023"/>
      </w:pPr>
      <w:bookmarkStart w:id="236" w:name="_Toc142650382"/>
      <w:bookmarkStart w:id="237" w:name="_Toc142655699"/>
      <w:bookmarkStart w:id="238" w:name="_Toc142655764"/>
      <w:bookmarkStart w:id="239" w:name="_Toc142655891"/>
      <w:bookmarkStart w:id="240" w:name="_Toc142656726"/>
      <w:bookmarkStart w:id="241" w:name="_Toc142657044"/>
      <w:bookmarkStart w:id="242" w:name="_Toc142657154"/>
      <w:bookmarkStart w:id="243" w:name="_Toc159231910"/>
      <w:bookmarkEnd w:id="236"/>
      <w:bookmarkEnd w:id="237"/>
      <w:bookmarkEnd w:id="238"/>
      <w:bookmarkEnd w:id="239"/>
      <w:bookmarkEnd w:id="240"/>
      <w:bookmarkEnd w:id="241"/>
      <w:bookmarkEnd w:id="242"/>
      <w:r w:rsidRPr="00562F98">
        <w:rPr>
          <w:rStyle w:val="cf01"/>
          <w:rFonts w:ascii="Times New Roman" w:hAnsi="Times New Roman" w:cstheme="minorBidi"/>
          <w:sz w:val="24"/>
          <w:szCs w:val="22"/>
        </w:rPr>
        <w:t xml:space="preserve">For Case 1, UE may </w:t>
      </w:r>
      <w:r w:rsidR="002C7BC3">
        <w:rPr>
          <w:rStyle w:val="cf01"/>
          <w:rFonts w:ascii="Times New Roman" w:hAnsi="Times New Roman" w:cstheme="minorBidi"/>
          <w:sz w:val="24"/>
          <w:szCs w:val="22"/>
        </w:rPr>
        <w:t>report</w:t>
      </w:r>
      <w:r w:rsidR="00ED24F5">
        <w:rPr>
          <w:rStyle w:val="cf01"/>
          <w:rFonts w:ascii="Times New Roman" w:hAnsi="Times New Roman" w:cstheme="minorBidi"/>
          <w:sz w:val="24"/>
          <w:szCs w:val="22"/>
        </w:rPr>
        <w:t xml:space="preserve"> applicable</w:t>
      </w:r>
      <w:r w:rsidRPr="00562F98">
        <w:rPr>
          <w:rStyle w:val="cf01"/>
          <w:rFonts w:ascii="Times New Roman" w:hAnsi="Times New Roman" w:cstheme="minorBidi"/>
          <w:sz w:val="24"/>
          <w:szCs w:val="22"/>
        </w:rPr>
        <w:t xml:space="preserve"> functionalit</w:t>
      </w:r>
      <w:r w:rsidR="00ED24F5">
        <w:rPr>
          <w:rStyle w:val="cf01"/>
          <w:rFonts w:ascii="Times New Roman" w:hAnsi="Times New Roman" w:cstheme="minorBidi"/>
          <w:sz w:val="24"/>
          <w:szCs w:val="22"/>
        </w:rPr>
        <w:t>ies</w:t>
      </w:r>
      <w:r w:rsidRPr="00562F98">
        <w:rPr>
          <w:rStyle w:val="cf01"/>
          <w:rFonts w:ascii="Times New Roman" w:hAnsi="Times New Roman" w:cstheme="minorBidi"/>
          <w:sz w:val="24"/>
          <w:szCs w:val="22"/>
        </w:rPr>
        <w:t xml:space="preserve"> to LMF. However, the final functionality decision is up to the LMF</w:t>
      </w:r>
      <w:r w:rsidRPr="00562F98">
        <w:t>.</w:t>
      </w:r>
      <w:bookmarkEnd w:id="243"/>
    </w:p>
    <w:p w14:paraId="0693D71A" w14:textId="00269790" w:rsidR="00213058" w:rsidRPr="00562F98" w:rsidRDefault="00213058" w:rsidP="00213058">
      <w:pPr>
        <w:pStyle w:val="Proposalstylenokia2023"/>
      </w:pPr>
      <w:bookmarkStart w:id="244" w:name="_Toc159231911"/>
      <w:r w:rsidRPr="0B079B0D">
        <w:t>RAN1 to avoid any functionality decision (e.g., switching/deactivation) by UE autonomously.</w:t>
      </w:r>
      <w:bookmarkEnd w:id="244"/>
      <w:r w:rsidRPr="0B079B0D">
        <w:t xml:space="preserve"> </w:t>
      </w:r>
    </w:p>
    <w:p w14:paraId="3C719E9D" w14:textId="77777777" w:rsidR="00B633C6" w:rsidRPr="00CB4078" w:rsidRDefault="00B633C6" w:rsidP="00B633C6">
      <w:pPr>
        <w:pStyle w:val="Proposalstylenokia2023"/>
      </w:pPr>
      <w:bookmarkStart w:id="245" w:name="_Toc159231912"/>
      <w:r>
        <w:t>For Case 1, LMF is the entity to select/switch/activate/deactivate/fallback functionality for the target UE(s).</w:t>
      </w:r>
      <w:bookmarkEnd w:id="245"/>
    </w:p>
    <w:p w14:paraId="61217C91" w14:textId="77777777" w:rsidR="004F3E23" w:rsidRDefault="004F3E23" w:rsidP="0019637C"/>
    <w:p w14:paraId="65290E45" w14:textId="77777777" w:rsidR="00524A6C" w:rsidRDefault="00524A6C" w:rsidP="0019637C"/>
    <w:p w14:paraId="14DD6678" w14:textId="30A01842" w:rsidR="00524A6C" w:rsidRDefault="00524A6C" w:rsidP="00C22902">
      <w:pPr>
        <w:pStyle w:val="NORMALTdocNokia"/>
      </w:pPr>
      <w:r>
        <w:t xml:space="preserve">Some practicalities on managing </w:t>
      </w:r>
      <w:r w:rsidR="0063002F">
        <w:t xml:space="preserve">the set of functionalities defined for one specific UE or UEs </w:t>
      </w:r>
      <w:r w:rsidR="003E79B2">
        <w:t xml:space="preserve">may </w:t>
      </w:r>
      <w:r w:rsidR="00F24FB3">
        <w:t>report</w:t>
      </w:r>
      <w:r w:rsidR="003E79B2">
        <w:t xml:space="preserve"> dynamic</w:t>
      </w:r>
      <w:r w:rsidR="00F24FB3">
        <w:t>/online</w:t>
      </w:r>
      <w:r w:rsidR="003E79B2">
        <w:t xml:space="preserve"> information</w:t>
      </w:r>
      <w:r w:rsidR="00F24FB3">
        <w:t xml:space="preserve"> to the LMF which may impact on the functionality setting</w:t>
      </w:r>
      <w:r w:rsidR="007F6350">
        <w:t>. However, to avoid additional specification impact</w:t>
      </w:r>
      <w:r w:rsidR="00C22902">
        <w:t xml:space="preserve">, no reconfiguration is not expected after the functionality was set by the LMF. </w:t>
      </w:r>
      <w:r w:rsidR="003E79B2">
        <w:t xml:space="preserve"> </w:t>
      </w:r>
    </w:p>
    <w:p w14:paraId="5B2601B3" w14:textId="77777777" w:rsidR="00B633C6" w:rsidRDefault="00B633C6" w:rsidP="0019637C"/>
    <w:p w14:paraId="07B7AEE9" w14:textId="77777777" w:rsidR="004F3E23" w:rsidRDefault="004F3E23" w:rsidP="004F3E23">
      <w:pPr>
        <w:pStyle w:val="Observationstylenokia2023"/>
      </w:pPr>
      <w:bookmarkStart w:id="246" w:name="_Toc159231768"/>
      <w:bookmarkStart w:id="247" w:name="_Toc159240769"/>
      <w:r>
        <w:t>For Case 1 direct AI/ML positioning, no reconfiguration is expected on any f</w:t>
      </w:r>
      <w:r w:rsidRPr="00F670B1">
        <w:t>unctionality</w:t>
      </w:r>
      <w:r>
        <w:t xml:space="preserve"> based on the </w:t>
      </w:r>
      <w:r w:rsidRPr="00330E1E">
        <w:t xml:space="preserve">preferred </w:t>
      </w:r>
      <w:r w:rsidRPr="00F670B1">
        <w:t>dynamic/online</w:t>
      </w:r>
      <w:r w:rsidRPr="00330E1E">
        <w:t xml:space="preserve"> indications</w:t>
      </w:r>
      <w:r>
        <w:t xml:space="preserve"> coming from the UE</w:t>
      </w:r>
      <w:r w:rsidRPr="00F670B1">
        <w:t>.</w:t>
      </w:r>
      <w:bookmarkEnd w:id="246"/>
      <w:bookmarkEnd w:id="247"/>
    </w:p>
    <w:p w14:paraId="2362F4EE" w14:textId="77777777" w:rsidR="00377E5B" w:rsidRPr="00C812DA" w:rsidRDefault="00377E5B" w:rsidP="00377E5B">
      <w:pPr>
        <w:pStyle w:val="Proposalstylenokia2023"/>
        <w:numPr>
          <w:ilvl w:val="0"/>
          <w:numId w:val="0"/>
        </w:numPr>
      </w:pPr>
    </w:p>
    <w:p w14:paraId="136947BF" w14:textId="602C0A04" w:rsidR="00272C46" w:rsidRDefault="008036ED" w:rsidP="00272C46">
      <w:pPr>
        <w:pStyle w:val="Heading1"/>
        <w:rPr>
          <w:lang w:val="en-US"/>
        </w:rPr>
      </w:pPr>
      <w:bookmarkStart w:id="248" w:name="_Toc159231769"/>
      <w:bookmarkStart w:id="249" w:name="_Toc159231913"/>
      <w:bookmarkStart w:id="250" w:name="_Toc159240770"/>
      <w:proofErr w:type="spellStart"/>
      <w:r w:rsidRPr="0016196A">
        <w:rPr>
          <w:lang w:val="en-US"/>
        </w:rPr>
        <w:t>gNB</w:t>
      </w:r>
      <w:proofErr w:type="spellEnd"/>
      <w:r w:rsidRPr="0016196A">
        <w:rPr>
          <w:lang w:val="en-US"/>
        </w:rPr>
        <w:t>-side – AI/ML Assisted</w:t>
      </w:r>
      <w:r w:rsidR="00E32C5F" w:rsidRPr="0016196A">
        <w:rPr>
          <w:lang w:val="en-US"/>
        </w:rPr>
        <w:t xml:space="preserve"> (Case 3a)</w:t>
      </w:r>
      <w:bookmarkEnd w:id="248"/>
      <w:bookmarkEnd w:id="249"/>
      <w:bookmarkEnd w:id="250"/>
    </w:p>
    <w:p w14:paraId="3B86B5D7" w14:textId="77777777" w:rsidR="00535F44" w:rsidRDefault="00535F44" w:rsidP="0370C73D"/>
    <w:p w14:paraId="681825E7" w14:textId="540146D1" w:rsidR="72F48FA4" w:rsidRDefault="72F48FA4" w:rsidP="0370C73D"/>
    <w:p w14:paraId="123CF88A" w14:textId="53EA89F1" w:rsidR="72F48FA4" w:rsidRDefault="1C13686D" w:rsidP="002A1F05">
      <w:pPr>
        <w:pStyle w:val="NORMALTdocNokia"/>
      </w:pPr>
      <w:r w:rsidRPr="0370C73D">
        <w:t xml:space="preserve">In </w:t>
      </w:r>
      <w:r w:rsidR="095BF6A4" w:rsidRPr="0370C73D">
        <w:t>Case 3a</w:t>
      </w:r>
      <w:r w:rsidRPr="0370C73D">
        <w:t xml:space="preserve">, the </w:t>
      </w:r>
      <w:r w:rsidR="3FE9EF3E" w:rsidRPr="0370C73D">
        <w:t xml:space="preserve">AI/ML </w:t>
      </w:r>
      <w:r w:rsidRPr="0370C73D">
        <w:t>model</w:t>
      </w:r>
      <w:r w:rsidR="00E3444A">
        <w:t xml:space="preserve"> is</w:t>
      </w:r>
      <w:r w:rsidRPr="0370C73D">
        <w:t xml:space="preserve"> deployed at </w:t>
      </w:r>
      <w:proofErr w:type="spellStart"/>
      <w:r w:rsidRPr="0370C73D">
        <w:t>gNB</w:t>
      </w:r>
      <w:proofErr w:type="spellEnd"/>
      <w:r w:rsidRPr="0370C73D">
        <w:t xml:space="preserve"> </w:t>
      </w:r>
      <w:r w:rsidR="00B90D9A">
        <w:t xml:space="preserve">to </w:t>
      </w:r>
      <w:r w:rsidRPr="0370C73D">
        <w:t>enable an AI/ML-assisted positioning method.</w:t>
      </w:r>
      <w:r w:rsidR="00011274">
        <w:t xml:space="preserve"> In this case, t</w:t>
      </w:r>
      <w:r w:rsidR="368DDE0B" w:rsidRPr="4BBB5BF9">
        <w:t xml:space="preserve">he model input </w:t>
      </w:r>
      <w:r w:rsidR="000572E1">
        <w:t>is composed by</w:t>
      </w:r>
      <w:r w:rsidR="368DDE0B" w:rsidRPr="4BBB5BF9">
        <w:t xml:space="preserve"> uplink channel observations</w:t>
      </w:r>
      <w:r w:rsidR="00ED372A">
        <w:t xml:space="preserve"> to generate measurements as UL</w:t>
      </w:r>
      <w:r w:rsidR="008F60BB">
        <w:t xml:space="preserve"> RSRPP</w:t>
      </w:r>
      <w:r w:rsidR="368DDE0B" w:rsidRPr="4BBB5BF9">
        <w:t xml:space="preserve"> </w:t>
      </w:r>
      <w:r w:rsidR="002B30C3">
        <w:t>in</w:t>
      </w:r>
      <w:r w:rsidR="4DEB43C7" w:rsidRPr="4BBB5BF9">
        <w:t xml:space="preserve"> </w:t>
      </w:r>
      <w:r w:rsidRPr="4BBB5BF9">
        <w:t xml:space="preserve">the </w:t>
      </w:r>
      <w:proofErr w:type="spellStart"/>
      <w:r w:rsidRPr="4BBB5BF9">
        <w:t>gNB</w:t>
      </w:r>
      <w:proofErr w:type="spellEnd"/>
      <w:r w:rsidR="002B30C3">
        <w:t>. T</w:t>
      </w:r>
      <w:r w:rsidRPr="4BBB5BF9">
        <w:t xml:space="preserve">he output </w:t>
      </w:r>
      <w:r w:rsidR="1D2C6210" w:rsidRPr="4BBB5BF9">
        <w:t xml:space="preserve">of the AI/ML-model </w:t>
      </w:r>
      <w:r w:rsidRPr="4BBB5BF9">
        <w:t xml:space="preserve">is an intermediate feature </w:t>
      </w:r>
      <w:r w:rsidR="3D8D56B3" w:rsidRPr="4BBB5BF9">
        <w:t>(</w:t>
      </w:r>
      <w:r w:rsidR="00212FA9">
        <w:t xml:space="preserve">e.g., </w:t>
      </w:r>
      <w:proofErr w:type="spellStart"/>
      <w:r w:rsidR="3D8D56B3" w:rsidRPr="4BBB5BF9">
        <w:t>ToA</w:t>
      </w:r>
      <w:proofErr w:type="spellEnd"/>
      <w:r w:rsidR="3D8D56B3" w:rsidRPr="4BBB5BF9">
        <w:t>, LOS/NLOS</w:t>
      </w:r>
      <w:r w:rsidR="00212FA9">
        <w:t xml:space="preserve"> indicator</w:t>
      </w:r>
      <w:r w:rsidR="3D8D56B3" w:rsidRPr="4BBB5BF9">
        <w:t>)</w:t>
      </w:r>
      <w:r w:rsidR="00B36087">
        <w:t xml:space="preserve">, </w:t>
      </w:r>
      <w:r w:rsidR="00A41FAF">
        <w:t>which</w:t>
      </w:r>
      <w:r w:rsidR="00B36087">
        <w:t xml:space="preserve"> </w:t>
      </w:r>
      <w:r w:rsidR="00A41FAF">
        <w:t>needs to</w:t>
      </w:r>
      <w:r w:rsidRPr="4BBB5BF9">
        <w:t xml:space="preserve"> be reported to LMF. Finally, LMF performs the position estimation. An illustration of </w:t>
      </w:r>
      <w:r w:rsidR="7B7C4FB7" w:rsidRPr="4BBB5BF9">
        <w:t>Case 3a</w:t>
      </w:r>
      <w:r w:rsidRPr="4BBB5BF9">
        <w:t xml:space="preserve"> is </w:t>
      </w:r>
      <w:r w:rsidR="4111BB21" w:rsidRPr="4BBB5BF9">
        <w:t xml:space="preserve">given </w:t>
      </w:r>
      <w:r w:rsidRPr="4BBB5BF9">
        <w:t xml:space="preserve">in </w:t>
      </w:r>
      <w:r w:rsidR="00AD5F20">
        <w:fldChar w:fldCharType="begin"/>
      </w:r>
      <w:r w:rsidR="00AD5F20">
        <w:instrText xml:space="preserve"> REF _Ref158205027 \h </w:instrText>
      </w:r>
      <w:r w:rsidR="002A1F05">
        <w:instrText xml:space="preserve"> \* MERGEFORMAT </w:instrText>
      </w:r>
      <w:r w:rsidR="00AD5F20">
        <w:fldChar w:fldCharType="separate"/>
      </w:r>
      <w:r w:rsidR="004032BF">
        <w:t xml:space="preserve">Figure </w:t>
      </w:r>
      <w:r w:rsidR="004032BF">
        <w:rPr>
          <w:noProof/>
        </w:rPr>
        <w:t>4</w:t>
      </w:r>
      <w:r w:rsidR="00AD5F20">
        <w:fldChar w:fldCharType="end"/>
      </w:r>
      <w:r w:rsidRPr="4BBB5BF9">
        <w:t xml:space="preserve">.  </w:t>
      </w:r>
    </w:p>
    <w:p w14:paraId="616175DD" w14:textId="7D88C7DD" w:rsidR="72F48FA4" w:rsidRDefault="72F48FA4" w:rsidP="0370C73D"/>
    <w:p w14:paraId="0935BDC8" w14:textId="77777777" w:rsidR="007E6C72" w:rsidRDefault="384963F2" w:rsidP="007E6C72">
      <w:pPr>
        <w:keepNext/>
        <w:spacing w:after="180"/>
      </w:pPr>
      <w:r>
        <w:rPr>
          <w:noProof/>
        </w:rPr>
        <w:drawing>
          <wp:inline distT="0" distB="0" distL="0" distR="0" wp14:anchorId="7808B86A" wp14:editId="1FE8990A">
            <wp:extent cx="6115050" cy="552450"/>
            <wp:effectExtent l="0" t="0" r="0" b="0"/>
            <wp:docPr id="1645062493" name="Picture 16450624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6">
                      <a:extLst>
                        <a:ext uri="{28A0092B-C50C-407E-A947-70E740481C1C}">
                          <a14:useLocalDpi xmlns:a14="http://schemas.microsoft.com/office/drawing/2010/main" val="0"/>
                        </a:ext>
                      </a:extLst>
                    </a:blip>
                    <a:stretch>
                      <a:fillRect/>
                    </a:stretch>
                  </pic:blipFill>
                  <pic:spPr>
                    <a:xfrm>
                      <a:off x="0" y="0"/>
                      <a:ext cx="6115050" cy="552450"/>
                    </a:xfrm>
                    <a:prstGeom prst="rect">
                      <a:avLst/>
                    </a:prstGeom>
                  </pic:spPr>
                </pic:pic>
              </a:graphicData>
            </a:graphic>
          </wp:inline>
        </w:drawing>
      </w:r>
    </w:p>
    <w:p w14:paraId="6DBE5774" w14:textId="0D6B4A86" w:rsidR="007E6C72" w:rsidRPr="004032BF" w:rsidRDefault="007E6C72" w:rsidP="004032BF">
      <w:pPr>
        <w:pStyle w:val="NORMALTdocNokia"/>
        <w:rPr>
          <w:b/>
          <w:bCs/>
        </w:rPr>
      </w:pPr>
      <w:bookmarkStart w:id="251" w:name="_Ref158205027"/>
      <w:r w:rsidRPr="004032BF">
        <w:rPr>
          <w:b/>
          <w:bCs/>
        </w:rPr>
        <w:t xml:space="preserve">Figure </w:t>
      </w:r>
      <w:r w:rsidR="00531A98" w:rsidRPr="004032BF">
        <w:rPr>
          <w:b/>
          <w:bCs/>
        </w:rPr>
        <w:fldChar w:fldCharType="begin"/>
      </w:r>
      <w:r w:rsidR="00531A98" w:rsidRPr="004032BF">
        <w:rPr>
          <w:b/>
          <w:bCs/>
        </w:rPr>
        <w:instrText xml:space="preserve"> SEQ Figure \* ARABIC </w:instrText>
      </w:r>
      <w:r w:rsidR="00531A98" w:rsidRPr="004032BF">
        <w:rPr>
          <w:b/>
          <w:bCs/>
        </w:rPr>
        <w:fldChar w:fldCharType="separate"/>
      </w:r>
      <w:r w:rsidR="004032BF" w:rsidRPr="004032BF">
        <w:rPr>
          <w:b/>
          <w:bCs/>
          <w:noProof/>
        </w:rPr>
        <w:t>4</w:t>
      </w:r>
      <w:r w:rsidR="00531A98" w:rsidRPr="004032BF">
        <w:rPr>
          <w:b/>
          <w:bCs/>
          <w:noProof/>
        </w:rPr>
        <w:fldChar w:fldCharType="end"/>
      </w:r>
      <w:bookmarkEnd w:id="251"/>
      <w:r w:rsidRPr="004032BF">
        <w:rPr>
          <w:b/>
          <w:bCs/>
        </w:rPr>
        <w:t xml:space="preserve"> - Case 3a – NG-RAN node assisted positioning with </w:t>
      </w:r>
      <w:proofErr w:type="spellStart"/>
      <w:r w:rsidRPr="004032BF">
        <w:rPr>
          <w:b/>
          <w:bCs/>
        </w:rPr>
        <w:t>gNB</w:t>
      </w:r>
      <w:proofErr w:type="spellEnd"/>
      <w:r w:rsidRPr="004032BF">
        <w:rPr>
          <w:b/>
          <w:bCs/>
        </w:rPr>
        <w:t>-side model, AI/ML assisted positioning.</w:t>
      </w:r>
    </w:p>
    <w:p w14:paraId="0237F435" w14:textId="1AC81762" w:rsidR="72F48FA4" w:rsidRDefault="384963F2" w:rsidP="0370C73D">
      <w:pPr>
        <w:keepNext/>
        <w:spacing w:after="180"/>
        <w:rPr>
          <w:rFonts w:ascii="Times New Roman" w:eastAsia="Times New Roman" w:hAnsi="Times New Roman" w:cs="Times New Roman"/>
          <w:color w:val="000000" w:themeColor="text1"/>
          <w:sz w:val="20"/>
          <w:szCs w:val="20"/>
        </w:rPr>
      </w:pPr>
      <w:r w:rsidRPr="0370C73D">
        <w:rPr>
          <w:rFonts w:ascii="Times New Roman" w:eastAsia="Times New Roman" w:hAnsi="Times New Roman" w:cs="Times New Roman"/>
          <w:color w:val="000000" w:themeColor="text1"/>
          <w:sz w:val="20"/>
          <w:szCs w:val="20"/>
        </w:rPr>
        <w:t xml:space="preserve"> </w:t>
      </w:r>
    </w:p>
    <w:p w14:paraId="5C6F27B3" w14:textId="77777777" w:rsidR="00FF6223" w:rsidRDefault="00FF6223" w:rsidP="0370C73D">
      <w:pPr>
        <w:keepNext/>
        <w:spacing w:after="180"/>
        <w:rPr>
          <w:rFonts w:ascii="Times New Roman" w:eastAsia="Times New Roman" w:hAnsi="Times New Roman" w:cs="Times New Roman"/>
          <w:color w:val="000000" w:themeColor="text1"/>
          <w:sz w:val="20"/>
          <w:szCs w:val="20"/>
        </w:rPr>
      </w:pPr>
    </w:p>
    <w:p w14:paraId="194424E8" w14:textId="77777777" w:rsidR="00FF6223" w:rsidRDefault="00FF6223" w:rsidP="0370C73D">
      <w:pPr>
        <w:keepNext/>
        <w:spacing w:after="180"/>
        <w:rPr>
          <w:rFonts w:ascii="Times New Roman" w:eastAsia="Times New Roman" w:hAnsi="Times New Roman" w:cs="Times New Roman"/>
          <w:color w:val="000000" w:themeColor="text1"/>
          <w:sz w:val="20"/>
          <w:szCs w:val="20"/>
        </w:rPr>
      </w:pPr>
    </w:p>
    <w:p w14:paraId="757BDEAC" w14:textId="02B9E44D" w:rsidR="00452F68" w:rsidRDefault="00BC041D" w:rsidP="004032BF">
      <w:pPr>
        <w:pStyle w:val="NORMALTdocNokia"/>
      </w:pPr>
      <w:r>
        <w:t>A summary of the main aspects characteriz</w:t>
      </w:r>
      <w:r w:rsidR="003F65C2">
        <w:t>ing</w:t>
      </w:r>
      <w:r>
        <w:t xml:space="preserve"> Case 3a are</w:t>
      </w:r>
      <w:r w:rsidR="00390397">
        <w:t xml:space="preserve"> extracted from </w:t>
      </w:r>
      <w:sdt>
        <w:sdtPr>
          <w:id w:val="-1275165158"/>
          <w:citation/>
        </w:sdtPr>
        <w:sdtContent>
          <w:r w:rsidR="004032BF">
            <w:fldChar w:fldCharType="begin"/>
          </w:r>
          <w:r w:rsidR="004032BF">
            <w:instrText xml:space="preserve"> CITATION Qua231 \l 1033 </w:instrText>
          </w:r>
          <w:r w:rsidR="004032BF">
            <w:fldChar w:fldCharType="separate"/>
          </w:r>
          <w:r w:rsidR="004032BF">
            <w:rPr>
              <w:noProof/>
            </w:rPr>
            <w:t>[2]</w:t>
          </w:r>
          <w:r w:rsidR="004032BF">
            <w:fldChar w:fldCharType="end"/>
          </w:r>
        </w:sdtContent>
      </w:sdt>
      <w:r w:rsidR="004032BF">
        <w:t xml:space="preserve"> </w:t>
      </w:r>
      <w:r w:rsidR="00BD70FE">
        <w:t xml:space="preserve">and shared </w:t>
      </w:r>
      <w:r w:rsidR="00390397">
        <w:t>in the following</w:t>
      </w:r>
      <w:r w:rsidR="00BD70FE">
        <w:t>.</w:t>
      </w:r>
      <w:r w:rsidR="00390397">
        <w:t xml:space="preserve"> </w:t>
      </w:r>
    </w:p>
    <w:tbl>
      <w:tblPr>
        <w:tblStyle w:val="TableGrid"/>
        <w:tblW w:w="0" w:type="auto"/>
        <w:tblLook w:val="04A0" w:firstRow="1" w:lastRow="0" w:firstColumn="1" w:lastColumn="0" w:noHBand="0" w:noVBand="1"/>
      </w:tblPr>
      <w:tblGrid>
        <w:gridCol w:w="9629"/>
      </w:tblGrid>
      <w:tr w:rsidR="00E80075" w14:paraId="58C59796" w14:textId="77777777" w:rsidTr="00E80075">
        <w:tc>
          <w:tcPr>
            <w:tcW w:w="9629" w:type="dxa"/>
          </w:tcPr>
          <w:p w14:paraId="18094F0C" w14:textId="5F255074" w:rsidR="00E80075" w:rsidRPr="005A3F00" w:rsidRDefault="00E80075" w:rsidP="005A3F00">
            <w:pPr>
              <w:pStyle w:val="NORMALTdocNokia"/>
              <w:rPr>
                <w:sz w:val="20"/>
              </w:rPr>
            </w:pPr>
          </w:p>
          <w:p w14:paraId="0CEDAD68" w14:textId="77777777" w:rsidR="00E80075" w:rsidRPr="005A3F00" w:rsidRDefault="00E80075" w:rsidP="005A3F00">
            <w:pPr>
              <w:pStyle w:val="NORMALTdocNokia"/>
              <w:jc w:val="center"/>
              <w:rPr>
                <w:rFonts w:eastAsia="Malgun Gothic"/>
                <w:i/>
                <w:iCs/>
                <w:sz w:val="20"/>
              </w:rPr>
            </w:pPr>
            <w:r w:rsidRPr="005A3F00">
              <w:rPr>
                <w:rFonts w:eastAsia="Malgun Gothic"/>
                <w:i/>
                <w:iCs/>
                <w:sz w:val="20"/>
              </w:rPr>
              <w:t>… text omitted ...</w:t>
            </w:r>
          </w:p>
          <w:p w14:paraId="73C15231" w14:textId="77777777" w:rsidR="00E80075" w:rsidRPr="005A3F00" w:rsidRDefault="00E80075" w:rsidP="005A3F00">
            <w:pPr>
              <w:pStyle w:val="NORMALTdocNokia"/>
              <w:rPr>
                <w:sz w:val="20"/>
              </w:rPr>
            </w:pPr>
          </w:p>
          <w:p w14:paraId="382A37DB" w14:textId="77777777" w:rsidR="00E80075" w:rsidRPr="005A3F00" w:rsidRDefault="00E80075" w:rsidP="005A3F00">
            <w:pPr>
              <w:pStyle w:val="NORMALTdocNokia"/>
              <w:rPr>
                <w:rFonts w:eastAsia="SimSun"/>
                <w:sz w:val="20"/>
              </w:rPr>
            </w:pPr>
            <w:r w:rsidRPr="00DF5609">
              <w:rPr>
                <w:rFonts w:eastAsia="SimSun"/>
                <w:b/>
                <w:bCs/>
                <w:sz w:val="20"/>
              </w:rPr>
              <w:t>Inference input:</w:t>
            </w:r>
            <w:r w:rsidRPr="005A3F00">
              <w:rPr>
                <w:rFonts w:eastAsia="SimSun"/>
                <w:sz w:val="20"/>
              </w:rPr>
              <w:t xml:space="preserve"> TRP is assumed to perform measurement as model inference input for Case </w:t>
            </w:r>
            <w:proofErr w:type="gramStart"/>
            <w:r w:rsidRPr="005A3F00">
              <w:rPr>
                <w:rFonts w:eastAsia="SimSun"/>
                <w:sz w:val="20"/>
              </w:rPr>
              <w:t>3a</w:t>
            </w:r>
            <w:proofErr w:type="gramEnd"/>
          </w:p>
          <w:p w14:paraId="46ADA4C0" w14:textId="77777777" w:rsidR="00E80075" w:rsidRPr="005A3F00" w:rsidRDefault="00E80075" w:rsidP="005A3F00">
            <w:pPr>
              <w:pStyle w:val="NORMALTdocNokia"/>
              <w:rPr>
                <w:sz w:val="20"/>
              </w:rPr>
            </w:pPr>
            <w:r w:rsidRPr="005A3F00">
              <w:rPr>
                <w:sz w:val="20"/>
              </w:rPr>
              <w:t xml:space="preserve">For </w:t>
            </w:r>
            <w:proofErr w:type="spellStart"/>
            <w:r w:rsidRPr="005A3F00">
              <w:rPr>
                <w:sz w:val="20"/>
              </w:rPr>
              <w:t>gNB</w:t>
            </w:r>
            <w:proofErr w:type="spellEnd"/>
            <w:r w:rsidRPr="005A3F00">
              <w:rPr>
                <w:sz w:val="20"/>
              </w:rPr>
              <w:t xml:space="preserve">-side model inference (Case 3a), input data is internally available at </w:t>
            </w:r>
            <w:proofErr w:type="spellStart"/>
            <w:r w:rsidRPr="005A3F00">
              <w:rPr>
                <w:sz w:val="20"/>
              </w:rPr>
              <w:t>gNB</w:t>
            </w:r>
            <w:proofErr w:type="spellEnd"/>
            <w:r w:rsidRPr="005A3F00">
              <w:rPr>
                <w:sz w:val="20"/>
              </w:rPr>
              <w:t>.</w:t>
            </w:r>
          </w:p>
          <w:p w14:paraId="0E962B93" w14:textId="77777777" w:rsidR="00E80075" w:rsidRPr="005A3F00" w:rsidRDefault="00E80075" w:rsidP="005A3F00">
            <w:pPr>
              <w:pStyle w:val="NORMALTdocNokia"/>
              <w:rPr>
                <w:sz w:val="20"/>
              </w:rPr>
            </w:pPr>
            <w:r w:rsidRPr="00DF5609">
              <w:rPr>
                <w:b/>
                <w:bCs/>
                <w:sz w:val="20"/>
              </w:rPr>
              <w:t>Ground truth generation and entity</w:t>
            </w:r>
            <w:r w:rsidRPr="005A3F00">
              <w:rPr>
                <w:sz w:val="20"/>
              </w:rPr>
              <w:t xml:space="preserve">: At least network entity with known PRU location is identified to generate ground-truth label for NG-RAN node assisted positioning with </w:t>
            </w:r>
            <w:proofErr w:type="spellStart"/>
            <w:r w:rsidRPr="005A3F00">
              <w:rPr>
                <w:sz w:val="20"/>
              </w:rPr>
              <w:t>gNB</w:t>
            </w:r>
            <w:proofErr w:type="spellEnd"/>
            <w:r w:rsidRPr="005A3F00">
              <w:rPr>
                <w:sz w:val="20"/>
              </w:rPr>
              <w:t>-side model (Case 3a)</w:t>
            </w:r>
          </w:p>
          <w:p w14:paraId="3212675E" w14:textId="77777777" w:rsidR="00E80075" w:rsidRPr="005A3F00" w:rsidRDefault="00E80075" w:rsidP="005A3F00">
            <w:pPr>
              <w:pStyle w:val="NORMALTdocNokia"/>
              <w:rPr>
                <w:sz w:val="20"/>
              </w:rPr>
            </w:pPr>
            <w:r w:rsidRPr="00DF5609">
              <w:rPr>
                <w:b/>
                <w:bCs/>
                <w:sz w:val="20"/>
              </w:rPr>
              <w:t>Entity to generate other training data</w:t>
            </w:r>
            <w:r w:rsidRPr="005A3F00">
              <w:rPr>
                <w:sz w:val="20"/>
              </w:rPr>
              <w:t xml:space="preserve"> (at least measurement corresponding to model input): TRP (Case 3a)</w:t>
            </w:r>
          </w:p>
          <w:p w14:paraId="07144723" w14:textId="77777777" w:rsidR="00E80075" w:rsidRPr="005A3F00" w:rsidRDefault="00E80075" w:rsidP="005A3F00">
            <w:pPr>
              <w:pStyle w:val="NORMALTdocNokia"/>
              <w:rPr>
                <w:sz w:val="20"/>
              </w:rPr>
            </w:pPr>
            <w:r w:rsidRPr="00DF5609">
              <w:rPr>
                <w:b/>
                <w:bCs/>
                <w:sz w:val="20"/>
              </w:rPr>
              <w:t>Entity to derive monitoring metric</w:t>
            </w:r>
            <w:r w:rsidRPr="005A3F00">
              <w:rPr>
                <w:sz w:val="20"/>
              </w:rPr>
              <w:t xml:space="preserve">: </w:t>
            </w:r>
            <w:proofErr w:type="spellStart"/>
            <w:r w:rsidRPr="005A3F00">
              <w:rPr>
                <w:sz w:val="20"/>
              </w:rPr>
              <w:t>gNB</w:t>
            </w:r>
            <w:proofErr w:type="spellEnd"/>
            <w:r w:rsidRPr="005A3F00">
              <w:rPr>
                <w:sz w:val="20"/>
              </w:rPr>
              <w:t xml:space="preserve"> at least for Case </w:t>
            </w:r>
            <w:proofErr w:type="gramStart"/>
            <w:r w:rsidRPr="005A3F00">
              <w:rPr>
                <w:sz w:val="20"/>
              </w:rPr>
              <w:t>3a</w:t>
            </w:r>
            <w:proofErr w:type="gramEnd"/>
          </w:p>
          <w:p w14:paraId="2FF9AFDB" w14:textId="77777777" w:rsidR="00E80075" w:rsidRPr="005A3F00" w:rsidRDefault="00E80075" w:rsidP="005A3F00">
            <w:pPr>
              <w:pStyle w:val="NORMALTdocNokia"/>
              <w:rPr>
                <w:sz w:val="20"/>
              </w:rPr>
            </w:pPr>
            <w:r w:rsidRPr="00086B48">
              <w:rPr>
                <w:b/>
                <w:bCs/>
                <w:sz w:val="20"/>
              </w:rPr>
              <w:t>Entity to derive monitoring metric</w:t>
            </w:r>
            <w:r w:rsidRPr="005A3F00">
              <w:rPr>
                <w:sz w:val="20"/>
              </w:rPr>
              <w:t xml:space="preserve"> (based on ground truth): LMF is identified as the entity to derive the monitoring metric at least when monitoring is based on provided ground-truth label (or its approximation).</w:t>
            </w:r>
          </w:p>
          <w:p w14:paraId="18DC297F" w14:textId="77777777" w:rsidR="00E80075" w:rsidRPr="005A3F00" w:rsidRDefault="00E80075" w:rsidP="005A3F00">
            <w:pPr>
              <w:pStyle w:val="NORMALTdocNokia"/>
              <w:rPr>
                <w:sz w:val="20"/>
              </w:rPr>
            </w:pPr>
          </w:p>
          <w:p w14:paraId="5130A4CF" w14:textId="77777777" w:rsidR="00E80075" w:rsidRPr="00086B48" w:rsidRDefault="00E80075" w:rsidP="005A3F00">
            <w:pPr>
              <w:pStyle w:val="NORMALTdocNokia"/>
              <w:rPr>
                <w:rFonts w:eastAsia="SimSun"/>
                <w:b/>
                <w:bCs/>
                <w:sz w:val="20"/>
              </w:rPr>
            </w:pPr>
            <w:r w:rsidRPr="00086B48">
              <w:rPr>
                <w:rFonts w:eastAsia="SimSun"/>
                <w:b/>
                <w:bCs/>
                <w:sz w:val="20"/>
              </w:rPr>
              <w:t>Measurements:</w:t>
            </w:r>
          </w:p>
          <w:p w14:paraId="522F7177" w14:textId="77777777" w:rsidR="00E80075" w:rsidRPr="005A3F00" w:rsidRDefault="00E80075" w:rsidP="005A3F00">
            <w:pPr>
              <w:pStyle w:val="NORMALTdocNokia"/>
              <w:rPr>
                <w:rFonts w:eastAsia="SimSun"/>
                <w:sz w:val="20"/>
              </w:rPr>
            </w:pPr>
            <w:r w:rsidRPr="005A3F00">
              <w:rPr>
                <w:rFonts w:eastAsia="SimSun"/>
                <w:sz w:val="20"/>
              </w:rPr>
              <w:t xml:space="preserve">For AI/ML assisted positioning with NG-RAN node assisted positioning (Case 3a): </w:t>
            </w:r>
          </w:p>
          <w:p w14:paraId="0120BB06" w14:textId="77777777" w:rsidR="00E80075" w:rsidRPr="005A3F00" w:rsidRDefault="00E80075" w:rsidP="005A3F00">
            <w:pPr>
              <w:pStyle w:val="NORMALTdocNokia"/>
              <w:rPr>
                <w:rFonts w:eastAsia="SimSun"/>
                <w:sz w:val="20"/>
              </w:rPr>
            </w:pPr>
            <w:r w:rsidRPr="005A3F00">
              <w:rPr>
                <w:rFonts w:eastAsia="SimSun"/>
                <w:sz w:val="20"/>
              </w:rPr>
              <w:t xml:space="preserve">- Measurement report to carry model output to LMF </w:t>
            </w:r>
          </w:p>
          <w:p w14:paraId="5FB39205" w14:textId="77777777" w:rsidR="00E80075" w:rsidRPr="005A3F00" w:rsidRDefault="00E80075" w:rsidP="005A3F00">
            <w:pPr>
              <w:pStyle w:val="NORMALTdocNokia"/>
              <w:rPr>
                <w:rFonts w:eastAsia="SimSun"/>
                <w:sz w:val="20"/>
              </w:rPr>
            </w:pPr>
            <w:r w:rsidRPr="005A3F00">
              <w:rPr>
                <w:rFonts w:eastAsia="SimSun"/>
                <w:sz w:val="20"/>
              </w:rPr>
              <w:t xml:space="preserve">- New measurement report: e.g., </w:t>
            </w:r>
            <w:proofErr w:type="spellStart"/>
            <w:r w:rsidRPr="005A3F00">
              <w:rPr>
                <w:rFonts w:eastAsia="SimSun"/>
                <w:sz w:val="20"/>
              </w:rPr>
              <w:t>ToA</w:t>
            </w:r>
            <w:proofErr w:type="spellEnd"/>
            <w:r w:rsidRPr="005A3F00">
              <w:rPr>
                <w:rFonts w:eastAsia="SimSun"/>
                <w:sz w:val="20"/>
              </w:rPr>
              <w:t xml:space="preserve">, path phase </w:t>
            </w:r>
          </w:p>
          <w:p w14:paraId="06F5B68B" w14:textId="77777777" w:rsidR="00E80075" w:rsidRPr="005A3F00" w:rsidRDefault="00E80075" w:rsidP="005A3F00">
            <w:pPr>
              <w:pStyle w:val="NORMALTdocNokia"/>
              <w:rPr>
                <w:rFonts w:eastAsia="SimSun"/>
                <w:sz w:val="20"/>
              </w:rPr>
            </w:pPr>
            <w:r w:rsidRPr="005A3F00">
              <w:rPr>
                <w:rFonts w:eastAsia="SimSun"/>
                <w:sz w:val="20"/>
              </w:rPr>
              <w:t xml:space="preserve">- Existing measurement report: e.g., RSTD, LOS/NLOS indicator, RSRPP </w:t>
            </w:r>
          </w:p>
          <w:p w14:paraId="1B68A094" w14:textId="77777777" w:rsidR="00E80075" w:rsidRPr="005A3F00" w:rsidRDefault="00E80075" w:rsidP="005A3F00">
            <w:pPr>
              <w:pStyle w:val="NORMALTdocNokia"/>
              <w:rPr>
                <w:sz w:val="20"/>
              </w:rPr>
            </w:pPr>
            <w:r w:rsidRPr="005A3F00">
              <w:rPr>
                <w:rFonts w:eastAsia="SimSun"/>
                <w:sz w:val="20"/>
              </w:rPr>
              <w:t>- Enhancement of existing measurement report: e.g., soft information/high resolution of RSTD</w:t>
            </w:r>
          </w:p>
          <w:p w14:paraId="17E51C71" w14:textId="77777777" w:rsidR="00E80075" w:rsidRPr="005A3F00" w:rsidRDefault="00E80075" w:rsidP="005A3F00">
            <w:pPr>
              <w:pStyle w:val="NORMALTdocNokia"/>
              <w:rPr>
                <w:sz w:val="20"/>
              </w:rPr>
            </w:pPr>
            <w:r w:rsidRPr="00086B48">
              <w:rPr>
                <w:b/>
                <w:bCs/>
                <w:sz w:val="20"/>
              </w:rPr>
              <w:t>New measurement report</w:t>
            </w:r>
            <w:r w:rsidRPr="005A3F00">
              <w:rPr>
                <w:sz w:val="20"/>
              </w:rPr>
              <w:t>: For AI/ML assisted positioning, new measurement report and/or potential enhancement of existing measurement report as model output to LMF for NG-RAN node assisted positioning (Case 3a)</w:t>
            </w:r>
          </w:p>
          <w:p w14:paraId="6CDE39BB" w14:textId="61F401D6" w:rsidR="00E80075" w:rsidRPr="005A3F00" w:rsidRDefault="00E80075" w:rsidP="005A3F00">
            <w:pPr>
              <w:pStyle w:val="NORMALTdocNokia"/>
              <w:rPr>
                <w:sz w:val="20"/>
              </w:rPr>
            </w:pPr>
          </w:p>
          <w:p w14:paraId="5ACCAE81" w14:textId="77777777" w:rsidR="00E80075" w:rsidRPr="005A3F00" w:rsidRDefault="00E80075" w:rsidP="005A3F00">
            <w:pPr>
              <w:pStyle w:val="NORMALTdocNokia"/>
              <w:jc w:val="center"/>
              <w:rPr>
                <w:rFonts w:eastAsia="Malgun Gothic"/>
                <w:i/>
                <w:iCs/>
                <w:sz w:val="20"/>
              </w:rPr>
            </w:pPr>
            <w:r w:rsidRPr="005A3F00">
              <w:rPr>
                <w:rFonts w:eastAsia="Malgun Gothic"/>
                <w:i/>
                <w:iCs/>
                <w:sz w:val="20"/>
              </w:rPr>
              <w:t>… text omitted ...</w:t>
            </w:r>
          </w:p>
          <w:p w14:paraId="4658D3E3" w14:textId="46CCD2F6" w:rsidR="00E80075" w:rsidRDefault="00E80075" w:rsidP="00AD2EA3">
            <w:pPr>
              <w:rPr>
                <w:rFonts w:ascii="Times New Roman" w:eastAsia="Times New Roman" w:hAnsi="Times New Roman" w:cs="Times New Roman"/>
                <w:color w:val="000000" w:themeColor="text1"/>
                <w:sz w:val="20"/>
                <w:szCs w:val="20"/>
              </w:rPr>
            </w:pPr>
          </w:p>
        </w:tc>
      </w:tr>
    </w:tbl>
    <w:p w14:paraId="2E781E1C" w14:textId="1BF3571F" w:rsidR="00E80075" w:rsidRDefault="00086B48" w:rsidP="00587D04">
      <w:pPr>
        <w:pStyle w:val="NORMALTdocNokia"/>
      </w:pPr>
      <w:r>
        <w:t xml:space="preserve">In this contribution, </w:t>
      </w:r>
      <w:r w:rsidR="000C5D6D">
        <w:t xml:space="preserve">aspects related </w:t>
      </w:r>
      <w:r w:rsidR="004B7C57">
        <w:t>Case 3a</w:t>
      </w:r>
      <w:r w:rsidR="00027E71">
        <w:t xml:space="preserve"> inference input/output and </w:t>
      </w:r>
      <w:r w:rsidR="00587D04">
        <w:t>signaling,</w:t>
      </w:r>
      <w:r w:rsidR="00027E71">
        <w:t xml:space="preserve"> and procedures </w:t>
      </w:r>
      <w:r w:rsidR="00587D04">
        <w:t>related to inference are discussed in the following subsections.</w:t>
      </w:r>
    </w:p>
    <w:p w14:paraId="6F8047C1" w14:textId="3480E05F" w:rsidR="72F48FA4" w:rsidRDefault="72F48FA4" w:rsidP="0370C73D"/>
    <w:p w14:paraId="2B63098C" w14:textId="36A2821C" w:rsidR="00074F76" w:rsidRDefault="00074F76" w:rsidP="0016196A">
      <w:pPr>
        <w:pStyle w:val="Heading2"/>
        <w:ind w:left="567"/>
      </w:pPr>
      <w:r>
        <w:t>Inference Operation</w:t>
      </w:r>
    </w:p>
    <w:p w14:paraId="42010555" w14:textId="1081A4FD" w:rsidR="02A0741A" w:rsidRDefault="02A0741A" w:rsidP="007A4B67">
      <w:pPr>
        <w:pStyle w:val="Heading3"/>
        <w:ind w:left="851"/>
      </w:pPr>
      <w:r>
        <w:t>AI/ML model inference input</w:t>
      </w:r>
    </w:p>
    <w:p w14:paraId="03C2EFB7" w14:textId="36EF4BCD" w:rsidR="00C221D6" w:rsidRDefault="5DD5EB23" w:rsidP="00150BC2">
      <w:pPr>
        <w:pStyle w:val="NORMALTdocNokia"/>
      </w:pPr>
      <w:r>
        <w:t xml:space="preserve">Inference operation in Case 3a is performed </w:t>
      </w:r>
      <w:r w:rsidR="598D8ADE">
        <w:t xml:space="preserve">by </w:t>
      </w:r>
      <w:proofErr w:type="spellStart"/>
      <w:r w:rsidR="598D8ADE">
        <w:t>gNB</w:t>
      </w:r>
      <w:proofErr w:type="spellEnd"/>
      <w:r w:rsidR="598D8ADE">
        <w:t xml:space="preserve"> and the input data for inference is internally available at </w:t>
      </w:r>
      <w:proofErr w:type="spellStart"/>
      <w:r w:rsidR="598D8ADE">
        <w:t>gNB</w:t>
      </w:r>
      <w:proofErr w:type="spellEnd"/>
      <w:r w:rsidR="598D8ADE">
        <w:t>.</w:t>
      </w:r>
      <w:r w:rsidR="57D5B0F7">
        <w:t xml:space="preserve"> </w:t>
      </w:r>
      <w:r w:rsidR="001005D3">
        <w:t xml:space="preserve">Due to </w:t>
      </w:r>
      <w:r w:rsidR="00150BC2">
        <w:t>similar</w:t>
      </w:r>
      <w:r w:rsidR="001005D3">
        <w:t xml:space="preserve"> reasons discussed</w:t>
      </w:r>
      <w:r w:rsidR="00E26814">
        <w:t xml:space="preserve"> in Section 3.1.1, the measurements </w:t>
      </w:r>
      <w:r w:rsidR="001005D3">
        <w:t xml:space="preserve">in Case 3a </w:t>
      </w:r>
      <w:r w:rsidR="00E26814">
        <w:t xml:space="preserve">could rely on legacy UL RSRPP measurements reflecting </w:t>
      </w:r>
      <w:r w:rsidR="00644050">
        <w:t>power and delay</w:t>
      </w:r>
      <w:r w:rsidR="00564BB3">
        <w:t xml:space="preserve"> measurements</w:t>
      </w:r>
      <w:r w:rsidR="00E26814">
        <w:t>, with any necessary enhancements that might be required.</w:t>
      </w:r>
      <w:r w:rsidR="005355D6">
        <w:t xml:space="preserve"> </w:t>
      </w:r>
      <w:r w:rsidR="6988A1E6">
        <w:t>The necessary measurement</w:t>
      </w:r>
      <w:r w:rsidR="561C49EA">
        <w:t>(</w:t>
      </w:r>
      <w:r w:rsidR="6988A1E6">
        <w:t>s</w:t>
      </w:r>
      <w:r w:rsidR="561C49EA">
        <w:t>)</w:t>
      </w:r>
      <w:r w:rsidR="6988A1E6">
        <w:t xml:space="preserve"> for the model input are performed by </w:t>
      </w:r>
      <w:r w:rsidR="00A62100">
        <w:t xml:space="preserve">each </w:t>
      </w:r>
      <w:r w:rsidR="6988A1E6">
        <w:t>TRP(s)</w:t>
      </w:r>
      <w:r w:rsidR="00564BB3">
        <w:t xml:space="preserve"> considering</w:t>
      </w:r>
      <w:r w:rsidR="00C221D6">
        <w:t xml:space="preserve"> only UL SRS as reference signal. </w:t>
      </w:r>
    </w:p>
    <w:p w14:paraId="447E42CE" w14:textId="77777777" w:rsidR="004B0844" w:rsidRDefault="004B0844" w:rsidP="005355D6"/>
    <w:p w14:paraId="2D1D8AA7" w14:textId="77777777" w:rsidR="00706EB6" w:rsidRDefault="00706EB6" w:rsidP="005355D6"/>
    <w:p w14:paraId="430AB8B5" w14:textId="6BEE323C" w:rsidR="00171FFA" w:rsidRDefault="00220A46" w:rsidP="00171FFA">
      <w:pPr>
        <w:pStyle w:val="Observationstylenokia2023"/>
      </w:pPr>
      <w:bookmarkStart w:id="252" w:name="_Toc159231770"/>
      <w:bookmarkStart w:id="253" w:name="_Toc159240771"/>
      <w:r>
        <w:t>A</w:t>
      </w:r>
      <w:r w:rsidR="00171FFA">
        <w:t xml:space="preserve">s performance monitoring needs to be specified for Case </w:t>
      </w:r>
      <w:r>
        <w:t>3</w:t>
      </w:r>
      <w:r w:rsidR="00D91523">
        <w:t>a</w:t>
      </w:r>
      <w:r w:rsidR="00171FFA">
        <w:t>, the</w:t>
      </w:r>
      <w:r w:rsidR="00171FFA" w:rsidRPr="51E3F20A" w:rsidDel="00B85831">
        <w:t xml:space="preserve"> </w:t>
      </w:r>
      <w:r w:rsidR="00171FFA" w:rsidRPr="51E3F20A">
        <w:t xml:space="preserve">measurements </w:t>
      </w:r>
      <w:r w:rsidR="00171FFA">
        <w:t xml:space="preserve">used for </w:t>
      </w:r>
      <w:r w:rsidR="00171FFA" w:rsidRPr="00E017E7">
        <w:t>inference</w:t>
      </w:r>
      <w:r w:rsidR="00171FFA">
        <w:t xml:space="preserve"> and monitoring </w:t>
      </w:r>
      <w:r w:rsidR="00171FFA" w:rsidRPr="51E3F20A">
        <w:t xml:space="preserve">need to </w:t>
      </w:r>
      <w:r w:rsidR="00171FFA">
        <w:t>be</w:t>
      </w:r>
      <w:r w:rsidR="00171FFA" w:rsidRPr="51E3F20A">
        <w:t xml:space="preserve"> </w:t>
      </w:r>
      <w:r w:rsidR="00171FFA">
        <w:t>aligned and consequently</w:t>
      </w:r>
      <w:r w:rsidR="00171FFA" w:rsidRPr="51E3F20A">
        <w:t xml:space="preserve"> specified</w:t>
      </w:r>
      <w:r w:rsidR="00171FFA">
        <w:t>,</w:t>
      </w:r>
      <w:r w:rsidR="00171FFA" w:rsidRPr="51E3F20A">
        <w:t xml:space="preserve"> e.g., </w:t>
      </w:r>
      <w:proofErr w:type="spellStart"/>
      <w:r>
        <w:t>gNB</w:t>
      </w:r>
      <w:proofErr w:type="spellEnd"/>
      <w:r w:rsidR="00171FFA">
        <w:t xml:space="preserve"> may report to LMF the same measurements used for inference during performance monitoring procedures</w:t>
      </w:r>
      <w:r w:rsidR="00171FFA" w:rsidRPr="51E3F20A">
        <w:t>.</w:t>
      </w:r>
      <w:bookmarkEnd w:id="252"/>
      <w:bookmarkEnd w:id="253"/>
    </w:p>
    <w:p w14:paraId="4F4E1395" w14:textId="40C68D17" w:rsidR="004B0844" w:rsidRDefault="00171FFA" w:rsidP="005355D6">
      <w:pPr>
        <w:pStyle w:val="Proposalstylenokia2023"/>
      </w:pPr>
      <w:bookmarkStart w:id="254" w:name="_Toc159231914"/>
      <w:r w:rsidRPr="37D3B050">
        <w:t xml:space="preserve">For Case </w:t>
      </w:r>
      <w:r w:rsidR="00F617CD">
        <w:t>3a</w:t>
      </w:r>
      <w:r w:rsidRPr="37D3B050">
        <w:t xml:space="preserve">, </w:t>
      </w:r>
      <w:r>
        <w:t xml:space="preserve">RAN1 </w:t>
      </w:r>
      <w:r w:rsidRPr="747BFB5F">
        <w:t xml:space="preserve">to </w:t>
      </w:r>
      <w:r>
        <w:t xml:space="preserve">consider in </w:t>
      </w:r>
      <w:r w:rsidRPr="37D3B050">
        <w:t xml:space="preserve">the </w:t>
      </w:r>
      <w:r>
        <w:t xml:space="preserve">normative work that </w:t>
      </w:r>
      <w:r w:rsidRPr="37D3B050">
        <w:t xml:space="preserve">the input used for inference may </w:t>
      </w:r>
      <w:r>
        <w:t>not consider</w:t>
      </w:r>
      <w:r w:rsidRPr="37D3B050">
        <w:t xml:space="preserve"> </w:t>
      </w:r>
      <w:r>
        <w:t xml:space="preserve">new </w:t>
      </w:r>
      <w:r w:rsidRPr="37D3B050">
        <w:t>measurements</w:t>
      </w:r>
      <w:r w:rsidRPr="747BFB5F">
        <w:t>.</w:t>
      </w:r>
      <w:bookmarkEnd w:id="254"/>
      <w:r w:rsidRPr="747BFB5F">
        <w:t xml:space="preserve"> </w:t>
      </w:r>
    </w:p>
    <w:p w14:paraId="740851ED" w14:textId="3BE5B783" w:rsidR="00091DB6" w:rsidRPr="00045EB9" w:rsidRDefault="003A283F" w:rsidP="00AD2EA3">
      <w:pPr>
        <w:pStyle w:val="Proposalstylenokia2023"/>
      </w:pPr>
      <w:bookmarkStart w:id="255" w:name="_Toc159231915"/>
      <w:r w:rsidRPr="00045EB9">
        <w:t>In</w:t>
      </w:r>
      <w:r w:rsidR="00BA4F20" w:rsidRPr="00045EB9">
        <w:t xml:space="preserve"> </w:t>
      </w:r>
      <w:r w:rsidR="00FE77DA" w:rsidRPr="00045EB9">
        <w:t>Case 3a</w:t>
      </w:r>
      <w:r w:rsidR="00AF2CB3" w:rsidRPr="00045EB9">
        <w:t xml:space="preserve">, </w:t>
      </w:r>
      <w:r w:rsidRPr="00045EB9">
        <w:t>reference signal used for measurements for inference</w:t>
      </w:r>
      <w:r w:rsidR="00095A42" w:rsidRPr="0B079B0D">
        <w:t xml:space="preserve"> input</w:t>
      </w:r>
      <w:r w:rsidRPr="00045EB9">
        <w:t xml:space="preserve"> at the </w:t>
      </w:r>
      <w:proofErr w:type="spellStart"/>
      <w:r w:rsidRPr="00045EB9">
        <w:t>gNB</w:t>
      </w:r>
      <w:proofErr w:type="spellEnd"/>
      <w:r w:rsidRPr="00045EB9">
        <w:t xml:space="preserve"> side </w:t>
      </w:r>
      <w:r w:rsidR="00BC435B" w:rsidRPr="00045EB9">
        <w:t>is</w:t>
      </w:r>
      <w:r w:rsidR="00882446" w:rsidRPr="00045EB9">
        <w:t xml:space="preserve"> </w:t>
      </w:r>
      <w:r w:rsidR="0093227A" w:rsidRPr="00045EB9">
        <w:t>only UL SRS</w:t>
      </w:r>
      <w:r w:rsidR="002206E8" w:rsidRPr="0B079B0D">
        <w:t xml:space="preserve"> for positioning</w:t>
      </w:r>
      <w:r w:rsidR="00ED700E" w:rsidRPr="00045EB9">
        <w:t>.</w:t>
      </w:r>
      <w:bookmarkEnd w:id="255"/>
    </w:p>
    <w:p w14:paraId="1AA86414" w14:textId="78BFF5E2" w:rsidR="00E97F6A" w:rsidRDefault="002A5BFC" w:rsidP="00AD2EA3">
      <w:pPr>
        <w:pStyle w:val="Proposalstylenokia2023"/>
      </w:pPr>
      <w:bookmarkStart w:id="256" w:name="_Toc159231916"/>
      <w:r w:rsidRPr="00033396">
        <w:t xml:space="preserve">In Case 3a, </w:t>
      </w:r>
      <w:r w:rsidR="00091DB6" w:rsidRPr="00033396">
        <w:t xml:space="preserve">measurements corresponding to model inference input must consists of </w:t>
      </w:r>
      <w:r w:rsidR="001D642C" w:rsidRPr="00033396">
        <w:t>U</w:t>
      </w:r>
      <w:r w:rsidR="00091DB6" w:rsidRPr="00033396">
        <w:t>L RSRPP as per its existing definition in the specifications. FFS to include reporting of additional number of paths (e.g., to achieve desired positioning performance).</w:t>
      </w:r>
      <w:bookmarkEnd w:id="256"/>
      <w:r w:rsidR="00091DB6" w:rsidRPr="00033396">
        <w:t xml:space="preserve"> </w:t>
      </w:r>
    </w:p>
    <w:p w14:paraId="60615E83" w14:textId="77777777" w:rsidR="0003772F" w:rsidRPr="00033396" w:rsidRDefault="0003772F" w:rsidP="0003772F">
      <w:pPr>
        <w:pStyle w:val="Proposalstylenokia2023"/>
        <w:numPr>
          <w:ilvl w:val="0"/>
          <w:numId w:val="0"/>
        </w:numPr>
      </w:pPr>
    </w:p>
    <w:p w14:paraId="359C61D9" w14:textId="5401E2DE" w:rsidR="72EB85A0" w:rsidRDefault="3B6B0D32" w:rsidP="0003772F">
      <w:pPr>
        <w:pStyle w:val="NORMALTdocNokia"/>
      </w:pPr>
      <w:r>
        <w:t>Nevertheless, f</w:t>
      </w:r>
      <w:r w:rsidR="72EB85A0">
        <w:t xml:space="preserve">or estimating the LOS/NLOS indication in Case 3a, it is likely that </w:t>
      </w:r>
      <w:proofErr w:type="spellStart"/>
      <w:r w:rsidR="72EB85A0">
        <w:t>gNBs</w:t>
      </w:r>
      <w:proofErr w:type="spellEnd"/>
      <w:r w:rsidR="72EB85A0">
        <w:t xml:space="preserve"> </w:t>
      </w:r>
      <w:r w:rsidR="00274AA9">
        <w:t>may</w:t>
      </w:r>
      <w:r w:rsidR="72EB85A0">
        <w:t xml:space="preserve"> utilize unsupervised models, e.g., </w:t>
      </w:r>
      <w:r w:rsidR="3C1F16A0">
        <w:t xml:space="preserve">doing </w:t>
      </w:r>
      <w:r w:rsidR="72EB85A0">
        <w:t xml:space="preserve">channel classification, since generation of ground truth for LOS/NLOS indication would be very difficult in practice. </w:t>
      </w:r>
      <w:r w:rsidR="40FEE178">
        <w:t xml:space="preserve">In this case, </w:t>
      </w:r>
      <w:proofErr w:type="spellStart"/>
      <w:r w:rsidR="40FEE178">
        <w:t>gNB</w:t>
      </w:r>
      <w:proofErr w:type="spellEnd"/>
      <w:r w:rsidR="40FEE178">
        <w:t xml:space="preserve"> models can utilize pre-defined channel features, e.g., delay spread, </w:t>
      </w:r>
      <w:proofErr w:type="spellStart"/>
      <w:r w:rsidR="40FEE178">
        <w:t>peakiness</w:t>
      </w:r>
      <w:proofErr w:type="spellEnd"/>
      <w:r w:rsidR="40FEE178">
        <w:t>, etc., for channel classification.</w:t>
      </w:r>
      <w:r w:rsidR="66A714DE">
        <w:t xml:space="preserve"> This would imply pre-processing of the inference input as channel features need to be extracted from UL </w:t>
      </w:r>
      <w:r w:rsidR="008069F6">
        <w:t>RSRPP</w:t>
      </w:r>
      <w:r w:rsidR="66A714DE">
        <w:t>.</w:t>
      </w:r>
    </w:p>
    <w:p w14:paraId="49C7A04D" w14:textId="341420AE" w:rsidR="1B524044" w:rsidRDefault="1B524044" w:rsidP="1B524044"/>
    <w:p w14:paraId="470DFBC7" w14:textId="1022B405" w:rsidR="40FEE178" w:rsidRPr="00045EB9" w:rsidRDefault="40FEE178" w:rsidP="00AD2EA3">
      <w:pPr>
        <w:pStyle w:val="Proposalstylenokia2023"/>
      </w:pPr>
      <w:bookmarkStart w:id="257" w:name="_Toc159231917"/>
      <w:r w:rsidRPr="00045EB9">
        <w:t xml:space="preserve">For LOS/NLOS estimation in Case 3a, UL </w:t>
      </w:r>
      <w:r w:rsidR="008F7CB9" w:rsidRPr="00045EB9">
        <w:t>RSRPP</w:t>
      </w:r>
      <w:r w:rsidRPr="00045EB9">
        <w:t xml:space="preserve"> can be pre-processed for the model inference</w:t>
      </w:r>
      <w:r w:rsidR="10DAC542" w:rsidRPr="00045EB9">
        <w:t xml:space="preserve"> input</w:t>
      </w:r>
      <w:r w:rsidRPr="00045EB9">
        <w:t xml:space="preserve"> to extract pre-specified channel features, e.g., delay spread, </w:t>
      </w:r>
      <w:proofErr w:type="spellStart"/>
      <w:r w:rsidRPr="00045EB9">
        <w:t>peakiness</w:t>
      </w:r>
      <w:proofErr w:type="spellEnd"/>
      <w:r w:rsidRPr="00045EB9">
        <w:t>, etc. FFS the list and definition of the</w:t>
      </w:r>
      <w:r w:rsidR="249768D5" w:rsidRPr="00045EB9">
        <w:t xml:space="preserve"> channel</w:t>
      </w:r>
      <w:r w:rsidRPr="00045EB9">
        <w:t xml:space="preserve"> features</w:t>
      </w:r>
      <w:r w:rsidR="00CF3993" w:rsidRPr="0B079B0D">
        <w:t>.</w:t>
      </w:r>
      <w:bookmarkEnd w:id="257"/>
    </w:p>
    <w:p w14:paraId="3D40630A" w14:textId="2FEFDF8C" w:rsidR="4BBB5BF9" w:rsidRDefault="4BBB5BF9" w:rsidP="4BBB5BF9">
      <w:pPr>
        <w:rPr>
          <w:highlight w:val="yellow"/>
        </w:rPr>
      </w:pPr>
    </w:p>
    <w:p w14:paraId="55C758DB" w14:textId="2DC14592" w:rsidR="003312FC" w:rsidRDefault="003312FC" w:rsidP="007A4B67">
      <w:pPr>
        <w:pStyle w:val="Heading3"/>
        <w:ind w:left="851"/>
      </w:pPr>
      <w:r>
        <w:t>AI/ML model inference output</w:t>
      </w:r>
    </w:p>
    <w:p w14:paraId="47C8AB3E" w14:textId="065D9E62" w:rsidR="00074F76" w:rsidRDefault="06A021E1" w:rsidP="00D83FC6">
      <w:pPr>
        <w:pStyle w:val="NORMALTdocNokia"/>
      </w:pPr>
      <w:r>
        <w:t>The output of the AI/ML model inference in Case 3</w:t>
      </w:r>
      <w:r w:rsidR="4E7D3DA9">
        <w:t>a</w:t>
      </w:r>
      <w:r>
        <w:t xml:space="preserve"> is a positioning-related intermediate feature, such as a timing estimation or LOS/NLOS indicator to be used by LMF </w:t>
      </w:r>
      <w:r w:rsidR="2D38A96C">
        <w:t>for</w:t>
      </w:r>
      <w:r w:rsidR="00364557">
        <w:t xml:space="preserve"> any legacy</w:t>
      </w:r>
      <w:r w:rsidR="2D38A96C">
        <w:t xml:space="preserve"> position </w:t>
      </w:r>
      <w:r w:rsidR="00452AFD">
        <w:t>method to estimate the UE position</w:t>
      </w:r>
      <w:r w:rsidR="2D38A96C">
        <w:t xml:space="preserve">. </w:t>
      </w:r>
      <w:r w:rsidR="6E27C698">
        <w:t xml:space="preserve">For this, </w:t>
      </w:r>
      <w:proofErr w:type="spellStart"/>
      <w:r w:rsidR="6E27C698">
        <w:t>gNB</w:t>
      </w:r>
      <w:proofErr w:type="spellEnd"/>
      <w:r w:rsidR="6E27C698">
        <w:t xml:space="preserve"> can report the said intermediate feature to LMF via an existing report</w:t>
      </w:r>
      <w:r w:rsidR="06FCAC2A">
        <w:t xml:space="preserve"> </w:t>
      </w:r>
      <w:r w:rsidR="7DB985E1">
        <w:t xml:space="preserve">using </w:t>
      </w:r>
      <w:proofErr w:type="spellStart"/>
      <w:r w:rsidR="00496E62">
        <w:t>NRPPa</w:t>
      </w:r>
      <w:proofErr w:type="spellEnd"/>
      <w:r w:rsidR="00496E62">
        <w:t xml:space="preserve"> </w:t>
      </w:r>
      <w:r w:rsidR="06FCAC2A">
        <w:t>procedures</w:t>
      </w:r>
      <w:r w:rsidR="42866A08">
        <w:t>.</w:t>
      </w:r>
    </w:p>
    <w:p w14:paraId="424C6AED" w14:textId="77777777" w:rsidR="00B70BF5" w:rsidRDefault="00B70BF5" w:rsidP="00D83FC6">
      <w:pPr>
        <w:pStyle w:val="NORMALTdocNokia"/>
      </w:pPr>
    </w:p>
    <w:p w14:paraId="1CC4CED3" w14:textId="2908C6C7" w:rsidR="00B70BF5" w:rsidRDefault="00B70BF5" w:rsidP="00D83FC6">
      <w:pPr>
        <w:pStyle w:val="NORMALTdocNokia"/>
      </w:pPr>
      <w:r>
        <w:t xml:space="preserve">In </w:t>
      </w:r>
      <w:sdt>
        <w:sdtPr>
          <w:id w:val="-873915102"/>
          <w:citation/>
        </w:sdtPr>
        <w:sdtContent>
          <w:r w:rsidR="00052C26">
            <w:fldChar w:fldCharType="begin"/>
          </w:r>
          <w:r w:rsidR="00052C26">
            <w:instrText xml:space="preserve"> CITATION Qua231 \l 1033 </w:instrText>
          </w:r>
          <w:r w:rsidR="00052C26">
            <w:fldChar w:fldCharType="separate"/>
          </w:r>
          <w:r w:rsidR="00052C26">
            <w:rPr>
              <w:noProof/>
            </w:rPr>
            <w:t>[2]</w:t>
          </w:r>
          <w:r w:rsidR="00052C26">
            <w:fldChar w:fldCharType="end"/>
          </w:r>
        </w:sdtContent>
      </w:sdt>
      <w:r>
        <w:t>, two major intermediate features were identified</w:t>
      </w:r>
      <w:r w:rsidR="00052C26">
        <w:t xml:space="preserve"> and</w:t>
      </w:r>
      <w:r w:rsidR="00877EC7">
        <w:t xml:space="preserve"> evaluated</w:t>
      </w:r>
      <w:r>
        <w:t xml:space="preserve">. One is the </w:t>
      </w:r>
      <w:proofErr w:type="spellStart"/>
      <w:r>
        <w:t>ToA</w:t>
      </w:r>
      <w:proofErr w:type="spellEnd"/>
      <w:r>
        <w:t xml:space="preserve"> indicator, and t</w:t>
      </w:r>
      <w:r w:rsidR="00B673D9">
        <w:t>he other option is the LOS/NLOS indicator</w:t>
      </w:r>
      <w:r w:rsidR="009F00F0">
        <w:t>.</w:t>
      </w:r>
    </w:p>
    <w:p w14:paraId="1738DA91" w14:textId="77777777" w:rsidR="00CE0052" w:rsidRDefault="00CE0052" w:rsidP="00D83FC6">
      <w:pPr>
        <w:pStyle w:val="NORMALTdocNokia"/>
      </w:pPr>
    </w:p>
    <w:p w14:paraId="13C503A3" w14:textId="77777777" w:rsidR="00ED1548" w:rsidRDefault="00ED1548" w:rsidP="0370C73D"/>
    <w:p w14:paraId="0BBCCA62" w14:textId="79B6AAD3" w:rsidR="00ED1548" w:rsidRDefault="00ED1548" w:rsidP="00AD2EA3">
      <w:pPr>
        <w:pStyle w:val="Proposalstylenokia2023"/>
      </w:pPr>
      <w:bookmarkStart w:id="258" w:name="_Toc159231918"/>
      <w:r>
        <w:t>For Case</w:t>
      </w:r>
      <w:r w:rsidR="006935D1">
        <w:t xml:space="preserve"> 3a, the model </w:t>
      </w:r>
      <w:r w:rsidR="009A5590">
        <w:t xml:space="preserve">inference </w:t>
      </w:r>
      <w:r w:rsidR="00744230">
        <w:t>output</w:t>
      </w:r>
      <w:r w:rsidR="009A5590">
        <w:t xml:space="preserve"> </w:t>
      </w:r>
      <w:r w:rsidR="00F447E8">
        <w:t>may cons</w:t>
      </w:r>
      <w:r w:rsidR="00744230">
        <w:t>ist of</w:t>
      </w:r>
      <w:r w:rsidR="00F447E8">
        <w:t xml:space="preserve"> at least </w:t>
      </w:r>
      <w:proofErr w:type="spellStart"/>
      <w:r w:rsidR="00A062A4">
        <w:t>ToA</w:t>
      </w:r>
      <w:proofErr w:type="spellEnd"/>
      <w:r w:rsidR="00A062A4">
        <w:t xml:space="preserve"> estimat</w:t>
      </w:r>
      <w:r w:rsidR="001752F5">
        <w:t>ion</w:t>
      </w:r>
      <w:r w:rsidR="00A062A4">
        <w:t xml:space="preserve"> and LOS/NLOS indicat</w:t>
      </w:r>
      <w:r w:rsidR="001752F5">
        <w:t>ion</w:t>
      </w:r>
      <w:r w:rsidR="00A062A4">
        <w:t>.</w:t>
      </w:r>
      <w:bookmarkEnd w:id="258"/>
      <w:r w:rsidR="002B6810">
        <w:t xml:space="preserve"> </w:t>
      </w:r>
    </w:p>
    <w:p w14:paraId="126D74F6" w14:textId="7E18DCA0" w:rsidR="00A41BBD" w:rsidRPr="00AE40ED" w:rsidRDefault="618B8DB1" w:rsidP="00045EB9">
      <w:pPr>
        <w:pStyle w:val="Proposalstylenokia2023"/>
      </w:pPr>
      <w:bookmarkStart w:id="259" w:name="_Toc159231919"/>
      <w:r>
        <w:t xml:space="preserve">In Case 3a, </w:t>
      </w:r>
      <w:proofErr w:type="spellStart"/>
      <w:r>
        <w:t>gNB</w:t>
      </w:r>
      <w:proofErr w:type="spellEnd"/>
      <w:r>
        <w:t xml:space="preserve"> reports</w:t>
      </w:r>
      <w:r w:rsidR="733AA4A9">
        <w:t xml:space="preserve"> its</w:t>
      </w:r>
      <w:r>
        <w:t xml:space="preserve"> </w:t>
      </w:r>
      <w:r w:rsidR="006D35E8">
        <w:t>inference output</w:t>
      </w:r>
      <w:r>
        <w:t xml:space="preserve"> to LMF, using </w:t>
      </w:r>
      <w:proofErr w:type="spellStart"/>
      <w:r w:rsidR="00B31EC1">
        <w:t>NRPPa</w:t>
      </w:r>
      <w:proofErr w:type="spellEnd"/>
      <w:r w:rsidR="00AE40ED">
        <w:t xml:space="preserve"> signaling.</w:t>
      </w:r>
      <w:bookmarkEnd w:id="259"/>
      <w:r w:rsidR="00AE40ED">
        <w:t xml:space="preserve"> </w:t>
      </w:r>
    </w:p>
    <w:p w14:paraId="01DF5F7B" w14:textId="60B9BB2E" w:rsidR="005C671F" w:rsidRDefault="4829DE6E" w:rsidP="00045EB9">
      <w:pPr>
        <w:pStyle w:val="Proposalstylenokia2023"/>
      </w:pPr>
      <w:bookmarkStart w:id="260" w:name="_Toc159231920"/>
      <w:r w:rsidRPr="00AD2EA3">
        <w:t xml:space="preserve">In Case 3a, </w:t>
      </w:r>
      <w:proofErr w:type="spellStart"/>
      <w:r w:rsidRPr="00AD2EA3">
        <w:t>gNB</w:t>
      </w:r>
      <w:proofErr w:type="spellEnd"/>
      <w:r w:rsidRPr="00AD2EA3">
        <w:t xml:space="preserve"> reports its inference output per TRP.</w:t>
      </w:r>
      <w:bookmarkEnd w:id="260"/>
    </w:p>
    <w:p w14:paraId="01B4D7CF" w14:textId="77777777" w:rsidR="00D367FB" w:rsidRPr="00DE7606" w:rsidRDefault="00D367FB" w:rsidP="00D367FB">
      <w:pPr>
        <w:pStyle w:val="Proposalstylenokia2023"/>
        <w:numPr>
          <w:ilvl w:val="0"/>
          <w:numId w:val="0"/>
        </w:numPr>
      </w:pPr>
    </w:p>
    <w:p w14:paraId="59C4125E" w14:textId="1AD4E249" w:rsidR="00E87699" w:rsidRPr="007262BE" w:rsidRDefault="3C3DF8D8" w:rsidP="007A4B67">
      <w:pPr>
        <w:pStyle w:val="Heading3"/>
        <w:ind w:left="851"/>
      </w:pPr>
      <w:proofErr w:type="spellStart"/>
      <w:r>
        <w:t>S</w:t>
      </w:r>
      <w:r w:rsidR="1D0BDA8A">
        <w:t>ignaling</w:t>
      </w:r>
      <w:proofErr w:type="spellEnd"/>
      <w:r w:rsidR="1D0BDA8A">
        <w:t xml:space="preserve"> and procedure</w:t>
      </w:r>
      <w:r w:rsidR="3D51177D">
        <w:t>s</w:t>
      </w:r>
      <w:r w:rsidR="1D0BDA8A">
        <w:t xml:space="preserve"> </w:t>
      </w:r>
      <w:r w:rsidR="00506FF5">
        <w:t>for</w:t>
      </w:r>
      <w:r w:rsidR="1D0BDA8A">
        <w:t xml:space="preserve"> inference</w:t>
      </w:r>
    </w:p>
    <w:p w14:paraId="4F377DC1" w14:textId="3D685172" w:rsidR="00074F76" w:rsidRDefault="0745747C" w:rsidP="0073438B">
      <w:pPr>
        <w:pStyle w:val="NORMALTdocNokia"/>
      </w:pPr>
      <w:r>
        <w:t xml:space="preserve">The inference operation at </w:t>
      </w:r>
      <w:proofErr w:type="spellStart"/>
      <w:r>
        <w:t>gNB</w:t>
      </w:r>
      <w:proofErr w:type="spellEnd"/>
      <w:r>
        <w:t xml:space="preserve"> would be necessary when LMF determines to utilize an UL positioning</w:t>
      </w:r>
      <w:r w:rsidR="1F4D81C3">
        <w:t xml:space="preserve"> method</w:t>
      </w:r>
      <w:r w:rsidR="2A37408F">
        <w:t xml:space="preserve"> upon an LCS location request. Thus, LMF could </w:t>
      </w:r>
      <w:r w:rsidR="30FDE8CA">
        <w:t xml:space="preserve">request </w:t>
      </w:r>
      <w:r w:rsidR="6594169B">
        <w:t xml:space="preserve">one or more </w:t>
      </w:r>
      <w:proofErr w:type="spellStart"/>
      <w:r w:rsidR="6594169B">
        <w:t>gNBs</w:t>
      </w:r>
      <w:proofErr w:type="spellEnd"/>
      <w:r w:rsidR="2A37408F">
        <w:t xml:space="preserve"> </w:t>
      </w:r>
      <w:r w:rsidR="005F1133">
        <w:t xml:space="preserve">involved in </w:t>
      </w:r>
      <w:r w:rsidR="0462DEC9">
        <w:t>the inference operation</w:t>
      </w:r>
      <w:r w:rsidR="53ED70A4">
        <w:t xml:space="preserve"> of their AI/ML models</w:t>
      </w:r>
      <w:r w:rsidR="00DF2863">
        <w:t xml:space="preserve">, by activating corresponding functionality. Such signaling can utilize </w:t>
      </w:r>
      <w:proofErr w:type="spellStart"/>
      <w:r w:rsidR="00DF2863">
        <w:t>NRPPa</w:t>
      </w:r>
      <w:proofErr w:type="spellEnd"/>
      <w:r w:rsidR="00DF2863">
        <w:t xml:space="preserve"> messages, with necessary enhancements to be determined after sufficient RAN1/RAN2 progress</w:t>
      </w:r>
      <w:r w:rsidR="2A37408F">
        <w:t>.</w:t>
      </w:r>
    </w:p>
    <w:p w14:paraId="7A8DE883" w14:textId="77777777" w:rsidR="00F73EC0" w:rsidRDefault="00F73EC0" w:rsidP="0370C73D"/>
    <w:p w14:paraId="5DD1F7B7" w14:textId="6E0FC457" w:rsidR="00074F76" w:rsidRDefault="00074F76" w:rsidP="0370C73D">
      <w:pPr>
        <w:rPr>
          <w:b/>
          <w:bCs/>
        </w:rPr>
      </w:pPr>
    </w:p>
    <w:p w14:paraId="04729515" w14:textId="3FACDBB7" w:rsidR="00074F76" w:rsidRPr="00D924C6" w:rsidRDefault="23EC9851" w:rsidP="00AD2EA3">
      <w:pPr>
        <w:pStyle w:val="Proposalstylenokia2023"/>
      </w:pPr>
      <w:bookmarkStart w:id="261" w:name="_Toc159231921"/>
      <w:r>
        <w:t>In Case 3a, t</w:t>
      </w:r>
      <w:r w:rsidR="0745747C">
        <w:t xml:space="preserve">he inference operation at </w:t>
      </w:r>
      <w:proofErr w:type="spellStart"/>
      <w:r w:rsidR="0745747C">
        <w:t>gNB</w:t>
      </w:r>
      <w:proofErr w:type="spellEnd"/>
      <w:r w:rsidR="0745747C">
        <w:t xml:space="preserve"> </w:t>
      </w:r>
      <w:r w:rsidR="19272D4A">
        <w:t>can be requested</w:t>
      </w:r>
      <w:r w:rsidR="0745747C">
        <w:t xml:space="preserve"> by LMF, e.g., upon LCS location request</w:t>
      </w:r>
      <w:r w:rsidR="262942E2">
        <w:t xml:space="preserve"> arriving at LMF</w:t>
      </w:r>
      <w:r w:rsidR="00BE70C0">
        <w:t xml:space="preserve">, where LMF activates the corresponding </w:t>
      </w:r>
      <w:proofErr w:type="spellStart"/>
      <w:r w:rsidR="00BE70C0">
        <w:t>gNB</w:t>
      </w:r>
      <w:proofErr w:type="spellEnd"/>
      <w:r w:rsidR="0745747C">
        <w:t>.</w:t>
      </w:r>
      <w:r w:rsidR="00BE70C0">
        <w:t xml:space="preserve"> The associated signaling can be part of </w:t>
      </w:r>
      <w:proofErr w:type="spellStart"/>
      <w:r w:rsidR="00BE70C0">
        <w:t>NRPPa</w:t>
      </w:r>
      <w:proofErr w:type="spellEnd"/>
      <w:r w:rsidR="00BE70C0">
        <w:t>.</w:t>
      </w:r>
      <w:bookmarkEnd w:id="261"/>
    </w:p>
    <w:p w14:paraId="234F2A4A" w14:textId="77777777" w:rsidR="006A0D5D" w:rsidRDefault="006A0D5D" w:rsidP="0370C73D">
      <w:pPr>
        <w:rPr>
          <w:b/>
          <w:bCs/>
        </w:rPr>
      </w:pPr>
    </w:p>
    <w:p w14:paraId="4ED6B539" w14:textId="77777777" w:rsidR="006A0D5D" w:rsidRDefault="006A0D5D" w:rsidP="002C731F">
      <w:pPr>
        <w:pStyle w:val="NORMALTdocNokia"/>
      </w:pPr>
      <w:r>
        <w:t xml:space="preserve">To perform the desired inference operation, the target UE needs to be configured with UL SRS transmission. While the transmission of the UE could be configured by its serving </w:t>
      </w:r>
      <w:proofErr w:type="spellStart"/>
      <w:r>
        <w:t>gNB</w:t>
      </w:r>
      <w:proofErr w:type="spellEnd"/>
      <w:r>
        <w:t>, the characteristics of the configuration (e.g., bandwidth) could be determined by LMF, e.g., depending on the QoS requirements of the associated location request, as in legacy UL positioning.</w:t>
      </w:r>
    </w:p>
    <w:p w14:paraId="1DF32327" w14:textId="77777777" w:rsidR="006A0D5D" w:rsidRDefault="006A0D5D" w:rsidP="006A0D5D">
      <w:pPr>
        <w:rPr>
          <w:b/>
          <w:bCs/>
        </w:rPr>
      </w:pPr>
    </w:p>
    <w:p w14:paraId="7D5206AA" w14:textId="6575D5C4" w:rsidR="006A0D5D" w:rsidRDefault="006A0D5D" w:rsidP="00AD2EA3">
      <w:pPr>
        <w:pStyle w:val="Proposalstylenokia2023"/>
      </w:pPr>
      <w:bookmarkStart w:id="262" w:name="_Toc159231922"/>
      <w:r>
        <w:t xml:space="preserve">In Case 3a, the target UE is configured with UL SRS by its serving </w:t>
      </w:r>
      <w:proofErr w:type="spellStart"/>
      <w:r>
        <w:t>gNB</w:t>
      </w:r>
      <w:proofErr w:type="spellEnd"/>
      <w:r>
        <w:t>, whose characteristics are determined by LMF, as in legacy UL positioning.</w:t>
      </w:r>
      <w:bookmarkEnd w:id="262"/>
    </w:p>
    <w:p w14:paraId="48214030" w14:textId="77777777" w:rsidR="00446437" w:rsidRDefault="00446437" w:rsidP="0370C73D">
      <w:pPr>
        <w:rPr>
          <w:b/>
          <w:bCs/>
        </w:rPr>
      </w:pPr>
    </w:p>
    <w:p w14:paraId="67F8C0E7" w14:textId="07D660A7" w:rsidR="5D1AD797" w:rsidRDefault="37D3B050" w:rsidP="00EE52D3">
      <w:pPr>
        <w:pStyle w:val="NORMALTdocNokia"/>
      </w:pPr>
      <w:r>
        <w:t xml:space="preserve">For cases when multiple </w:t>
      </w:r>
      <w:proofErr w:type="spellStart"/>
      <w:r>
        <w:t>gNBs</w:t>
      </w:r>
      <w:proofErr w:type="spellEnd"/>
      <w:r>
        <w:t xml:space="preserve"> are involved, then the inference operation would be performed by the serving </w:t>
      </w:r>
      <w:proofErr w:type="spellStart"/>
      <w:r>
        <w:t>gNB</w:t>
      </w:r>
      <w:proofErr w:type="spellEnd"/>
      <w:r>
        <w:t xml:space="preserve"> of the target UE and one or more neighboring </w:t>
      </w:r>
      <w:proofErr w:type="spellStart"/>
      <w:r>
        <w:t>gNBs</w:t>
      </w:r>
      <w:proofErr w:type="spellEnd"/>
      <w:r>
        <w:t xml:space="preserve"> if they support the desired AI/ML functionality.</w:t>
      </w:r>
      <w:r w:rsidR="5D1AD797">
        <w:t xml:space="preserve"> </w:t>
      </w:r>
      <w:r w:rsidR="3D4D0131">
        <w:t xml:space="preserve">In the case where multiple </w:t>
      </w:r>
      <w:proofErr w:type="spellStart"/>
      <w:r w:rsidR="3D4D0131">
        <w:t>gNBs</w:t>
      </w:r>
      <w:proofErr w:type="spellEnd"/>
      <w:r w:rsidR="3D4D0131">
        <w:t xml:space="preserve"> or TRPs are involved in positioning estimation, it is necessary that the inference output of multiple models operating at corresponding entities needs to be unified,</w:t>
      </w:r>
      <w:r w:rsidR="3B8A1C77">
        <w:t xml:space="preserve"> </w:t>
      </w:r>
      <w:r w:rsidR="5CB14EE6">
        <w:t>i.e.</w:t>
      </w:r>
      <w:r w:rsidR="3B8A1C77">
        <w:t>, aligned in terms of type, format, etc.</w:t>
      </w:r>
      <w:r w:rsidR="3D4D0131">
        <w:t xml:space="preserve"> so that the LMF can process </w:t>
      </w:r>
      <w:r w:rsidR="13BABEE0">
        <w:t xml:space="preserve">them altogether. For this, a specific inference output of the model at the </w:t>
      </w:r>
      <w:proofErr w:type="spellStart"/>
      <w:r w:rsidR="13BABEE0">
        <w:t>gNB</w:t>
      </w:r>
      <w:proofErr w:type="spellEnd"/>
      <w:r w:rsidR="13BABEE0">
        <w:t xml:space="preserve"> can be requested by LMF.</w:t>
      </w:r>
      <w:r w:rsidR="47083EB3">
        <w:t xml:space="preserve"> </w:t>
      </w:r>
      <w:r w:rsidR="5FB07147">
        <w:t>When determining the request</w:t>
      </w:r>
      <w:r w:rsidR="47083EB3">
        <w:t xml:space="preserve">, LMF </w:t>
      </w:r>
      <w:r w:rsidR="0A18E61A">
        <w:t>would</w:t>
      </w:r>
      <w:r w:rsidR="47083EB3">
        <w:t xml:space="preserve"> </w:t>
      </w:r>
      <w:r w:rsidR="00871D3C">
        <w:t>consider</w:t>
      </w:r>
      <w:r w:rsidR="47083EB3">
        <w:t xml:space="preserve"> </w:t>
      </w:r>
      <w:r w:rsidR="55AD7E10">
        <w:t xml:space="preserve">capabilities of </w:t>
      </w:r>
      <w:r w:rsidR="47083EB3">
        <w:t xml:space="preserve">individual </w:t>
      </w:r>
      <w:proofErr w:type="spellStart"/>
      <w:r w:rsidR="47083EB3">
        <w:t>gNB</w:t>
      </w:r>
      <w:r w:rsidR="7430E488">
        <w:t>s</w:t>
      </w:r>
      <w:proofErr w:type="spellEnd"/>
      <w:r w:rsidR="47083EB3">
        <w:t xml:space="preserve"> or TRP</w:t>
      </w:r>
      <w:r w:rsidR="7019FAE2">
        <w:t>s</w:t>
      </w:r>
      <w:r w:rsidR="47083EB3">
        <w:t>.</w:t>
      </w:r>
    </w:p>
    <w:p w14:paraId="61308CB5" w14:textId="7DB5B389" w:rsidR="4BBB5BF9" w:rsidRDefault="4BBB5BF9" w:rsidP="4BBB5BF9">
      <w:pPr>
        <w:rPr>
          <w:b/>
          <w:bCs/>
        </w:rPr>
      </w:pPr>
    </w:p>
    <w:p w14:paraId="5AC21416" w14:textId="18BA3296" w:rsidR="1EFC0E98" w:rsidRPr="00514B10" w:rsidRDefault="1EFC0E98" w:rsidP="00AD2EA3">
      <w:pPr>
        <w:pStyle w:val="Proposalstylenokia2023"/>
      </w:pPr>
      <w:bookmarkStart w:id="263" w:name="_Toc159231923"/>
      <w:r>
        <w:t xml:space="preserve">In Case 3a, </w:t>
      </w:r>
      <w:r w:rsidR="00294C01">
        <w:t>for</w:t>
      </w:r>
      <w:r w:rsidR="005D2199">
        <w:t xml:space="preserve"> inference, at least</w:t>
      </w:r>
      <w:r>
        <w:t xml:space="preserve"> specific inference output </w:t>
      </w:r>
      <w:r w:rsidR="00D760CE">
        <w:t>(e.g.</w:t>
      </w:r>
      <w:r w:rsidR="0046577C">
        <w:t xml:space="preserve"> </w:t>
      </w:r>
      <w:r w:rsidR="59A9A779">
        <w:t xml:space="preserve">LOS/NLOS indication or </w:t>
      </w:r>
      <w:proofErr w:type="spellStart"/>
      <w:r w:rsidR="59A9A779">
        <w:t>ToA</w:t>
      </w:r>
      <w:proofErr w:type="spellEnd"/>
      <w:r w:rsidR="59A9A779">
        <w:t xml:space="preserve"> estimation</w:t>
      </w:r>
      <w:r w:rsidR="00D760CE">
        <w:t>)</w:t>
      </w:r>
      <w:r>
        <w:t xml:space="preserve"> at the </w:t>
      </w:r>
      <w:proofErr w:type="spellStart"/>
      <w:r>
        <w:t>gNB</w:t>
      </w:r>
      <w:proofErr w:type="spellEnd"/>
      <w:r>
        <w:t xml:space="preserve"> </w:t>
      </w:r>
      <w:r w:rsidR="00324BCE">
        <w:t>(</w:t>
      </w:r>
      <w:r>
        <w:t xml:space="preserve">e.g., </w:t>
      </w:r>
      <w:r w:rsidR="00277241">
        <w:t xml:space="preserve">with certain </w:t>
      </w:r>
      <w:r>
        <w:t>type or format</w:t>
      </w:r>
      <w:r w:rsidR="00324BCE">
        <w:t>)</w:t>
      </w:r>
      <w:r>
        <w:t xml:space="preserve"> can be requested by LMF</w:t>
      </w:r>
      <w:r w:rsidR="00222546">
        <w:t xml:space="preserve"> as in legacy</w:t>
      </w:r>
      <w:r w:rsidR="1527FFEE">
        <w:t xml:space="preserve"> positioning</w:t>
      </w:r>
      <w:r w:rsidR="00294C01">
        <w:t>.</w:t>
      </w:r>
      <w:bookmarkEnd w:id="263"/>
      <w:r w:rsidR="4F9D5434">
        <w:t xml:space="preserve"> </w:t>
      </w:r>
    </w:p>
    <w:p w14:paraId="7B66F581" w14:textId="77777777" w:rsidR="00472A2A" w:rsidRDefault="00472A2A" w:rsidP="4BBB5BF9">
      <w:pPr>
        <w:rPr>
          <w:b/>
          <w:bCs/>
        </w:rPr>
      </w:pPr>
    </w:p>
    <w:p w14:paraId="2BFC7870" w14:textId="77777777" w:rsidR="00A50C42" w:rsidRDefault="00A50C42" w:rsidP="4BBB5BF9">
      <w:pPr>
        <w:rPr>
          <w:b/>
          <w:bCs/>
        </w:rPr>
      </w:pPr>
    </w:p>
    <w:p w14:paraId="6459FE85" w14:textId="77777777" w:rsidR="00192C09" w:rsidRDefault="00192C09" w:rsidP="4BBB5BF9">
      <w:pPr>
        <w:rPr>
          <w:b/>
          <w:bCs/>
        </w:rPr>
      </w:pPr>
    </w:p>
    <w:p w14:paraId="12B430DE" w14:textId="77777777" w:rsidR="00192C09" w:rsidRDefault="00192C09" w:rsidP="4BBB5BF9">
      <w:pPr>
        <w:rPr>
          <w:b/>
          <w:bCs/>
        </w:rPr>
      </w:pPr>
    </w:p>
    <w:p w14:paraId="560553B5" w14:textId="77777777" w:rsidR="00192C09" w:rsidRDefault="00192C09" w:rsidP="4BBB5BF9">
      <w:pPr>
        <w:rPr>
          <w:b/>
          <w:bCs/>
        </w:rPr>
      </w:pPr>
    </w:p>
    <w:p w14:paraId="4EE8D40E" w14:textId="77777777" w:rsidR="00A50C42" w:rsidRDefault="00A50C42" w:rsidP="4BBB5BF9">
      <w:pPr>
        <w:rPr>
          <w:b/>
          <w:bCs/>
        </w:rPr>
      </w:pPr>
    </w:p>
    <w:p w14:paraId="7B25A879" w14:textId="0304AAB3" w:rsidR="0050219B" w:rsidRPr="0018188F" w:rsidRDefault="0050219B" w:rsidP="0018188F">
      <w:pPr>
        <w:pStyle w:val="Heading1"/>
      </w:pPr>
      <w:bookmarkStart w:id="264" w:name="_Toc159231771"/>
      <w:bookmarkStart w:id="265" w:name="_Toc159231924"/>
      <w:bookmarkStart w:id="266" w:name="_Toc159240772"/>
      <w:r w:rsidRPr="0018188F">
        <w:rPr>
          <w:lang w:val="en-US"/>
        </w:rPr>
        <w:t>LMF-side – Direct AI/ML (Case 3b)</w:t>
      </w:r>
      <w:bookmarkEnd w:id="264"/>
      <w:bookmarkEnd w:id="265"/>
      <w:bookmarkEnd w:id="266"/>
    </w:p>
    <w:p w14:paraId="5F85C107" w14:textId="6EC39071" w:rsidR="00CB5210" w:rsidRDefault="00CB5210" w:rsidP="00CB5210"/>
    <w:p w14:paraId="4D9D6BCE" w14:textId="5E71408A" w:rsidR="00CB5210" w:rsidRDefault="00AE1678" w:rsidP="00A50C42">
      <w:pPr>
        <w:pStyle w:val="NORMALTdocNokia"/>
      </w:pPr>
      <w:r>
        <w:t xml:space="preserve">In this case, </w:t>
      </w:r>
      <w:r w:rsidR="006A000B">
        <w:t xml:space="preserve">the model is deployed </w:t>
      </w:r>
      <w:r w:rsidR="00707830">
        <w:t>at</w:t>
      </w:r>
      <w:r w:rsidR="006A000B">
        <w:t xml:space="preserve"> the LMF</w:t>
      </w:r>
      <w:r w:rsidR="00707830">
        <w:t xml:space="preserve">-side </w:t>
      </w:r>
      <w:r w:rsidR="005822C6">
        <w:t>to enable a</w:t>
      </w:r>
      <w:r w:rsidR="006A000B">
        <w:t xml:space="preserve"> direct AI/ML positioning</w:t>
      </w:r>
      <w:r w:rsidR="00707830">
        <w:t xml:space="preserve">. </w:t>
      </w:r>
      <w:r w:rsidR="002E7BB2">
        <w:t>Thus,</w:t>
      </w:r>
      <w:r w:rsidR="006A000B">
        <w:t xml:space="preserve"> </w:t>
      </w:r>
      <w:r>
        <w:t xml:space="preserve">the model output is the horizontal UE position, which is estimated in the LMF using measurements already obtained in the </w:t>
      </w:r>
      <w:proofErr w:type="spellStart"/>
      <w:r>
        <w:t>gNB</w:t>
      </w:r>
      <w:proofErr w:type="spellEnd"/>
      <w:r>
        <w:t xml:space="preserve"> (uplink positioning)</w:t>
      </w:r>
      <w:r w:rsidR="001C33AC">
        <w:t>.</w:t>
      </w:r>
      <w:r>
        <w:t xml:space="preserve"> An illustration of this case is represented in</w:t>
      </w:r>
      <w:r w:rsidR="00CB5210" w:rsidRPr="4BBB5BF9">
        <w:t xml:space="preserve"> </w:t>
      </w:r>
      <w:r w:rsidR="008564BA">
        <w:fldChar w:fldCharType="begin"/>
      </w:r>
      <w:r w:rsidR="008564BA">
        <w:instrText xml:space="preserve"> REF _Ref156996331 \h </w:instrText>
      </w:r>
      <w:r w:rsidR="00A50C42">
        <w:instrText xml:space="preserve"> \* MERGEFORMAT </w:instrText>
      </w:r>
      <w:r w:rsidR="008564BA">
        <w:fldChar w:fldCharType="separate"/>
      </w:r>
      <w:r w:rsidR="00A50C42">
        <w:t xml:space="preserve">Figure </w:t>
      </w:r>
      <w:r w:rsidR="00A50C42">
        <w:rPr>
          <w:noProof/>
        </w:rPr>
        <w:t>5</w:t>
      </w:r>
      <w:r w:rsidR="008564BA">
        <w:fldChar w:fldCharType="end"/>
      </w:r>
      <w:r w:rsidR="00CB5210" w:rsidRPr="4BBB5BF9">
        <w:t xml:space="preserve">.  </w:t>
      </w:r>
    </w:p>
    <w:p w14:paraId="5681F5F9" w14:textId="71330605" w:rsidR="0005293F" w:rsidRDefault="0005293F" w:rsidP="0005293F">
      <w:pPr>
        <w:rPr>
          <w:lang w:eastAsia="en-US"/>
        </w:rPr>
      </w:pPr>
    </w:p>
    <w:p w14:paraId="49E9F94C" w14:textId="77777777" w:rsidR="00CB5210" w:rsidRDefault="0005293F" w:rsidP="008564BA">
      <w:pPr>
        <w:keepNext/>
        <w:jc w:val="center"/>
      </w:pPr>
      <w:r>
        <w:rPr>
          <w:noProof/>
        </w:rPr>
        <w:drawing>
          <wp:inline distT="0" distB="0" distL="0" distR="0" wp14:anchorId="578820B0" wp14:editId="1D3AD8BE">
            <wp:extent cx="5339652" cy="505220"/>
            <wp:effectExtent l="0" t="0" r="0" b="9525"/>
            <wp:docPr id="1694248752" name="Picture 16942487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94248752" name="Picture 1694248752"/>
                    <pic:cNvPicPr/>
                  </pic:nvPicPr>
                  <pic:blipFill>
                    <a:blip r:embed="rId17">
                      <a:extLst>
                        <a:ext uri="{28A0092B-C50C-407E-A947-70E740481C1C}">
                          <a14:useLocalDpi xmlns:a14="http://schemas.microsoft.com/office/drawing/2010/main" val="0"/>
                        </a:ext>
                      </a:extLst>
                    </a:blip>
                    <a:stretch>
                      <a:fillRect/>
                    </a:stretch>
                  </pic:blipFill>
                  <pic:spPr>
                    <a:xfrm>
                      <a:off x="0" y="0"/>
                      <a:ext cx="5387704" cy="509767"/>
                    </a:xfrm>
                    <a:prstGeom prst="rect">
                      <a:avLst/>
                    </a:prstGeom>
                  </pic:spPr>
                </pic:pic>
              </a:graphicData>
            </a:graphic>
          </wp:inline>
        </w:drawing>
      </w:r>
    </w:p>
    <w:p w14:paraId="169D0270" w14:textId="71E8C833" w:rsidR="001C33AC" w:rsidRPr="00A50C42" w:rsidRDefault="00CB5210" w:rsidP="00A50C42">
      <w:pPr>
        <w:pStyle w:val="NORMALTdocNokia"/>
        <w:jc w:val="left"/>
        <w:rPr>
          <w:rFonts w:ascii="Calibri" w:hAnsi="Calibri" w:cs="Calibri"/>
          <w:b/>
          <w:bCs/>
          <w:lang w:val="en-GB" w:eastAsia="en-US"/>
        </w:rPr>
      </w:pPr>
      <w:bookmarkStart w:id="267" w:name="_Ref156996331"/>
      <w:r w:rsidRPr="00A50C42">
        <w:rPr>
          <w:b/>
          <w:bCs/>
        </w:rPr>
        <w:t xml:space="preserve">Figure </w:t>
      </w:r>
      <w:r w:rsidR="00531A98" w:rsidRPr="00A50C42">
        <w:rPr>
          <w:b/>
          <w:bCs/>
        </w:rPr>
        <w:fldChar w:fldCharType="begin"/>
      </w:r>
      <w:r w:rsidR="00531A98" w:rsidRPr="00A50C42">
        <w:rPr>
          <w:b/>
          <w:bCs/>
        </w:rPr>
        <w:instrText xml:space="preserve"> SEQ Figure \* ARABIC </w:instrText>
      </w:r>
      <w:r w:rsidR="00531A98" w:rsidRPr="00A50C42">
        <w:rPr>
          <w:b/>
          <w:bCs/>
        </w:rPr>
        <w:fldChar w:fldCharType="separate"/>
      </w:r>
      <w:r w:rsidR="00725F66" w:rsidRPr="00A50C42">
        <w:rPr>
          <w:b/>
          <w:bCs/>
          <w:noProof/>
        </w:rPr>
        <w:t>5</w:t>
      </w:r>
      <w:r w:rsidR="00531A98" w:rsidRPr="00A50C42">
        <w:rPr>
          <w:b/>
          <w:bCs/>
          <w:noProof/>
        </w:rPr>
        <w:fldChar w:fldCharType="end"/>
      </w:r>
      <w:bookmarkEnd w:id="267"/>
      <w:r w:rsidRPr="00A50C42">
        <w:rPr>
          <w:b/>
          <w:bCs/>
        </w:rPr>
        <w:t xml:space="preserve"> </w:t>
      </w:r>
      <w:r w:rsidR="005822C6">
        <w:rPr>
          <w:b/>
          <w:bCs/>
        </w:rPr>
        <w:t xml:space="preserve">- </w:t>
      </w:r>
      <w:r w:rsidRPr="00A50C42">
        <w:rPr>
          <w:b/>
          <w:bCs/>
        </w:rPr>
        <w:t>Case 3b</w:t>
      </w:r>
      <w:r w:rsidR="005822C6">
        <w:rPr>
          <w:b/>
          <w:bCs/>
        </w:rPr>
        <w:t>,</w:t>
      </w:r>
      <w:r w:rsidRPr="00A50C42">
        <w:rPr>
          <w:b/>
          <w:bCs/>
        </w:rPr>
        <w:t xml:space="preserve"> </w:t>
      </w:r>
      <w:r w:rsidR="001F6DDC" w:rsidRPr="00A50C42">
        <w:rPr>
          <w:rFonts w:eastAsia="Malgun Gothic"/>
          <w:b/>
          <w:bCs/>
          <w:lang w:eastAsia="en-GB"/>
        </w:rPr>
        <w:t>NG-RAN node assisted positioning with LMF-side model, direct AI/ML positioning</w:t>
      </w:r>
      <w:r w:rsidR="00A50C42" w:rsidRPr="00A50C42">
        <w:rPr>
          <w:rFonts w:eastAsia="Malgun Gothic"/>
          <w:b/>
          <w:bCs/>
          <w:lang w:eastAsia="en-GB"/>
        </w:rPr>
        <w:t>.</w:t>
      </w:r>
    </w:p>
    <w:p w14:paraId="0255D3E1" w14:textId="77777777" w:rsidR="001C33AC" w:rsidRDefault="001C33AC" w:rsidP="0005293F">
      <w:pPr>
        <w:rPr>
          <w:lang w:eastAsia="en-US"/>
        </w:rPr>
      </w:pPr>
    </w:p>
    <w:p w14:paraId="64382F29" w14:textId="794E35F8" w:rsidR="00856254" w:rsidRDefault="00856254" w:rsidP="00856254">
      <w:pPr>
        <w:pStyle w:val="NORMALTdocNokia"/>
      </w:pPr>
      <w:r>
        <w:t xml:space="preserve">In this contribution, aspects related to </w:t>
      </w:r>
      <w:r w:rsidR="004B7C57">
        <w:t>Case 3b</w:t>
      </w:r>
      <w:r>
        <w:t xml:space="preserve"> model inference input/output and signaling, and procedures related to inference are discussed in the following subsections.</w:t>
      </w:r>
    </w:p>
    <w:p w14:paraId="0614BA35" w14:textId="77777777" w:rsidR="00856254" w:rsidRPr="0005293F" w:rsidRDefault="00856254" w:rsidP="0005293F">
      <w:pPr>
        <w:rPr>
          <w:lang w:eastAsia="en-US"/>
        </w:rPr>
      </w:pPr>
    </w:p>
    <w:p w14:paraId="6EBD21FD" w14:textId="77777777" w:rsidR="0050219B" w:rsidRDefault="0050219B" w:rsidP="00AD2EA3">
      <w:pPr>
        <w:pStyle w:val="Heading2"/>
        <w:ind w:left="0" w:hanging="9"/>
      </w:pPr>
      <w:r>
        <w:t>Inference Operation</w:t>
      </w:r>
    </w:p>
    <w:p w14:paraId="434C7265" w14:textId="77777777" w:rsidR="004A0A16" w:rsidRDefault="004A0A16" w:rsidP="0018188F">
      <w:pPr>
        <w:pStyle w:val="Heading3"/>
        <w:ind w:left="851"/>
      </w:pPr>
      <w:r>
        <w:t>AI/ML model inference input</w:t>
      </w:r>
    </w:p>
    <w:p w14:paraId="533E99F5" w14:textId="2DEFBA4A" w:rsidR="00BB1033" w:rsidRDefault="004A0A16" w:rsidP="00AE6C53">
      <w:pPr>
        <w:pStyle w:val="NORMALTdocNokia"/>
      </w:pPr>
      <w:r>
        <w:t>Inference operation in Case 3</w:t>
      </w:r>
      <w:r w:rsidR="00810827">
        <w:t>b</w:t>
      </w:r>
      <w:r>
        <w:t xml:space="preserve"> is performed by </w:t>
      </w:r>
      <w:r w:rsidR="00053DE9">
        <w:t>LMF</w:t>
      </w:r>
      <w:r>
        <w:t xml:space="preserve">, </w:t>
      </w:r>
      <w:r w:rsidR="000D0B09">
        <w:t>but</w:t>
      </w:r>
      <w:r>
        <w:t xml:space="preserve"> the input data for inference</w:t>
      </w:r>
      <w:r w:rsidR="00810827">
        <w:t xml:space="preserve"> </w:t>
      </w:r>
      <w:r w:rsidR="000D0B09">
        <w:t>is</w:t>
      </w:r>
      <w:r w:rsidR="00053DE9">
        <w:t xml:space="preserve"> measured</w:t>
      </w:r>
      <w:r w:rsidR="00810827">
        <w:t xml:space="preserve"> by </w:t>
      </w:r>
      <w:proofErr w:type="spellStart"/>
      <w:r w:rsidR="00810827">
        <w:t>gNB</w:t>
      </w:r>
      <w:proofErr w:type="spellEnd"/>
      <w:r w:rsidR="00810827">
        <w:t xml:space="preserve"> and shared with LMF.</w:t>
      </w:r>
      <w:r w:rsidR="00053DE9">
        <w:t xml:space="preserve"> </w:t>
      </w:r>
      <w:r w:rsidR="00B6086E">
        <w:t xml:space="preserve">The model input could be an existing measurement </w:t>
      </w:r>
      <w:r w:rsidR="008C6E19">
        <w:t xml:space="preserve">as </w:t>
      </w:r>
      <w:r w:rsidR="00B6086E">
        <w:t xml:space="preserve">RSRPP or RSTD. </w:t>
      </w:r>
      <w:r w:rsidR="008C6E19">
        <w:t>Here, t</w:t>
      </w:r>
      <w:r w:rsidR="00B6086E">
        <w:t>he necessary measurement(s) for the model input are performed by TRP(s).</w:t>
      </w:r>
      <w:r w:rsidR="00BB1033">
        <w:t xml:space="preserve"> For this purpose, </w:t>
      </w:r>
      <w:proofErr w:type="spellStart"/>
      <w:r w:rsidR="00BB1033">
        <w:t>gNB</w:t>
      </w:r>
      <w:proofErr w:type="spellEnd"/>
      <w:r w:rsidR="00BB1033">
        <w:t xml:space="preserve"> can report the said </w:t>
      </w:r>
      <w:r w:rsidR="00A668D4">
        <w:t xml:space="preserve">measurements </w:t>
      </w:r>
      <w:r w:rsidR="00BB1033">
        <w:t xml:space="preserve">to LMF via </w:t>
      </w:r>
      <w:r w:rsidR="00617070">
        <w:t>the legacy</w:t>
      </w:r>
      <w:r w:rsidR="00BB1033">
        <w:t xml:space="preserve"> report </w:t>
      </w:r>
      <w:r w:rsidR="00617070">
        <w:t xml:space="preserve">based on </w:t>
      </w:r>
      <w:proofErr w:type="spellStart"/>
      <w:r w:rsidR="00EB576A">
        <w:rPr>
          <w:rFonts w:eastAsia="SimSun"/>
          <w:sz w:val="20"/>
          <w:lang w:eastAsia="en-US"/>
        </w:rPr>
        <w:t>NRPPa</w:t>
      </w:r>
      <w:proofErr w:type="spellEnd"/>
      <w:r w:rsidR="00EB576A">
        <w:t xml:space="preserve"> </w:t>
      </w:r>
      <w:r w:rsidR="00BB1033">
        <w:t>procedures</w:t>
      </w:r>
      <w:r w:rsidR="00C470D3">
        <w:t xml:space="preserve"> or </w:t>
      </w:r>
      <w:r w:rsidR="00BB1033">
        <w:t xml:space="preserve">an enhanced version of </w:t>
      </w:r>
      <w:r w:rsidR="00EB576A">
        <w:t>them</w:t>
      </w:r>
      <w:r w:rsidR="00BB1033">
        <w:t>.</w:t>
      </w:r>
    </w:p>
    <w:p w14:paraId="3F65CED8" w14:textId="77777777" w:rsidR="00D91523" w:rsidRDefault="00D91523" w:rsidP="00AE6C53">
      <w:pPr>
        <w:pStyle w:val="NORMALTdocNokia"/>
      </w:pPr>
    </w:p>
    <w:p w14:paraId="3480C944" w14:textId="3CAA48BB" w:rsidR="00D91523" w:rsidRDefault="00D91523" w:rsidP="00D91523">
      <w:pPr>
        <w:pStyle w:val="Observationstylenokia2023"/>
      </w:pPr>
      <w:bookmarkStart w:id="268" w:name="_Toc159231772"/>
      <w:bookmarkStart w:id="269" w:name="_Toc159240773"/>
      <w:r>
        <w:t>As performance monitoring needs to be specified for Case 3b, the</w:t>
      </w:r>
      <w:r w:rsidRPr="51E3F20A" w:rsidDel="00B85831">
        <w:t xml:space="preserve"> </w:t>
      </w:r>
      <w:r w:rsidRPr="51E3F20A">
        <w:t xml:space="preserve">measurements </w:t>
      </w:r>
      <w:r>
        <w:t xml:space="preserve">used for </w:t>
      </w:r>
      <w:r w:rsidRPr="00E017E7">
        <w:t>inference</w:t>
      </w:r>
      <w:r>
        <w:t xml:space="preserve"> and monitoring </w:t>
      </w:r>
      <w:r w:rsidRPr="51E3F20A">
        <w:t xml:space="preserve">need to </w:t>
      </w:r>
      <w:r>
        <w:t>be</w:t>
      </w:r>
      <w:r w:rsidRPr="51E3F20A">
        <w:t xml:space="preserve"> </w:t>
      </w:r>
      <w:r>
        <w:t>aligned and consequently</w:t>
      </w:r>
      <w:r w:rsidRPr="51E3F20A">
        <w:t xml:space="preserve"> specified</w:t>
      </w:r>
      <w:r w:rsidR="00765BF9">
        <w:t>.</w:t>
      </w:r>
      <w:bookmarkEnd w:id="268"/>
      <w:bookmarkEnd w:id="269"/>
    </w:p>
    <w:p w14:paraId="5A859D9B" w14:textId="77777777" w:rsidR="0047757E" w:rsidRDefault="0047757E" w:rsidP="0047757E">
      <w:pPr>
        <w:rPr>
          <w:highlight w:val="yellow"/>
        </w:rPr>
      </w:pPr>
    </w:p>
    <w:p w14:paraId="1E6DF18D" w14:textId="1A824BCA" w:rsidR="000C5EF3" w:rsidRPr="00AD2EA3" w:rsidRDefault="000C5EF3" w:rsidP="00AD2EA3">
      <w:pPr>
        <w:pStyle w:val="Proposalstylenokia2023"/>
        <w:rPr>
          <w:lang w:eastAsia="en-US"/>
        </w:rPr>
      </w:pPr>
      <w:bookmarkStart w:id="270" w:name="_Toc159231925"/>
      <w:r w:rsidRPr="0B079B0D">
        <w:rPr>
          <w:rStyle w:val="ui-provider"/>
        </w:rPr>
        <w:t>In Case 3b, for inference</w:t>
      </w:r>
      <w:r w:rsidR="0035315A">
        <w:rPr>
          <w:rStyle w:val="ui-provider"/>
        </w:rPr>
        <w:t xml:space="preserve"> input</w:t>
      </w:r>
      <w:r w:rsidRPr="0B079B0D">
        <w:rPr>
          <w:rStyle w:val="ui-provider"/>
        </w:rPr>
        <w:t>, RAN1 should not introduce new measurements</w:t>
      </w:r>
      <w:r w:rsidR="00947E44" w:rsidRPr="0B079B0D">
        <w:rPr>
          <w:rStyle w:val="ui-provider"/>
        </w:rPr>
        <w:t>, b</w:t>
      </w:r>
      <w:r w:rsidR="002E7FFC" w:rsidRPr="0B079B0D">
        <w:rPr>
          <w:rStyle w:val="ui-provider"/>
        </w:rPr>
        <w:t>ut u</w:t>
      </w:r>
      <w:r w:rsidRPr="0B079B0D">
        <w:rPr>
          <w:rStyle w:val="ui-provider"/>
        </w:rPr>
        <w:t>se legacy UL RSRPP measurements. FFS necessary enhancements to UL RSRPP</w:t>
      </w:r>
      <w:r w:rsidR="00947E44" w:rsidRPr="0B079B0D">
        <w:rPr>
          <w:rStyle w:val="ui-provider"/>
        </w:rPr>
        <w:t xml:space="preserve"> (e.g., number of additional paths)</w:t>
      </w:r>
      <w:r w:rsidRPr="0B079B0D">
        <w:rPr>
          <w:rStyle w:val="ui-provider"/>
        </w:rPr>
        <w:t>.</w:t>
      </w:r>
      <w:bookmarkEnd w:id="270"/>
      <w:r w:rsidRPr="0B079B0D">
        <w:rPr>
          <w:rStyle w:val="ui-provider"/>
        </w:rPr>
        <w:t> </w:t>
      </w:r>
    </w:p>
    <w:p w14:paraId="1B30C503" w14:textId="77777777" w:rsidR="003C6874" w:rsidRDefault="003C6874" w:rsidP="001816A1">
      <w:pPr>
        <w:rPr>
          <w:lang w:eastAsia="en-US"/>
        </w:rPr>
      </w:pPr>
    </w:p>
    <w:p w14:paraId="095E820F" w14:textId="0C9A2825" w:rsidR="001816A1" w:rsidRDefault="00922F17" w:rsidP="00AA600C">
      <w:pPr>
        <w:pStyle w:val="NORMALTdocNokia"/>
      </w:pPr>
      <w:r>
        <w:t>For</w:t>
      </w:r>
      <w:r w:rsidR="00AA6893">
        <w:t xml:space="preserve"> Case 3b, </w:t>
      </w:r>
      <w:r w:rsidR="00F42EC9">
        <w:t xml:space="preserve">one crucial aspect is </w:t>
      </w:r>
      <w:r w:rsidR="00075BEB">
        <w:t xml:space="preserve">how the </w:t>
      </w:r>
      <w:proofErr w:type="spellStart"/>
      <w:r w:rsidR="00075BEB">
        <w:t>gNB</w:t>
      </w:r>
      <w:proofErr w:type="spellEnd"/>
      <w:r w:rsidR="00075BEB">
        <w:t xml:space="preserve"> reports the measurement to the LMF while</w:t>
      </w:r>
      <w:r w:rsidR="00F42EC9">
        <w:t xml:space="preserve"> avoiding</w:t>
      </w:r>
      <w:r w:rsidR="00075BEB">
        <w:t xml:space="preserve"> overhead.</w:t>
      </w:r>
      <w:r w:rsidR="003C6874">
        <w:t xml:space="preserve"> </w:t>
      </w:r>
      <w:r w:rsidR="00752B00">
        <w:t>In this regard, d</w:t>
      </w:r>
      <w:r w:rsidR="001816A1">
        <w:t>ue to clustered nature of the dominant taps, the overhead can further be reduced by choosing multiple window</w:t>
      </w:r>
      <w:r w:rsidR="00752B00">
        <w:t>s</w:t>
      </w:r>
      <w:r w:rsidR="001816A1">
        <w:t>. By doing so, the overhead is reduced significantly compared to the existing scheme</w:t>
      </w:r>
      <w:r w:rsidR="0009035A">
        <w:t>s</w:t>
      </w:r>
      <w:r w:rsidR="001816A1">
        <w:t xml:space="preserve">. Furthermore, </w:t>
      </w:r>
      <w:r w:rsidR="00B05579">
        <w:t>the</w:t>
      </w:r>
      <w:r w:rsidR="001816A1">
        <w:t xml:space="preserve"> power</w:t>
      </w:r>
      <w:r w:rsidR="00B05579">
        <w:t xml:space="preserve"> information</w:t>
      </w:r>
      <w:r w:rsidR="001816A1">
        <w:t xml:space="preserve"> observed over each </w:t>
      </w:r>
      <w:proofErr w:type="gramStart"/>
      <w:r w:rsidR="001816A1">
        <w:t>windows</w:t>
      </w:r>
      <w:proofErr w:type="gramEnd"/>
      <w:r w:rsidR="001816A1">
        <w:t xml:space="preserve"> </w:t>
      </w:r>
      <w:r w:rsidR="00933AD5">
        <w:t>may be estimated</w:t>
      </w:r>
      <w:r w:rsidR="001816A1">
        <w:t xml:space="preserve"> if needed to determine which cluster has the dominant component. </w:t>
      </w:r>
      <w:r w:rsidR="00C03345">
        <w:t>In summary</w:t>
      </w:r>
      <w:r w:rsidR="001816A1">
        <w:t xml:space="preserve">, the reporting is performed as follows. </w:t>
      </w:r>
    </w:p>
    <w:p w14:paraId="09B03060" w14:textId="5EA9810D" w:rsidR="001816A1" w:rsidRPr="000E0E18" w:rsidRDefault="001816A1" w:rsidP="00C03345">
      <w:pPr>
        <w:pStyle w:val="NORMALTdocNokia"/>
        <w:numPr>
          <w:ilvl w:val="0"/>
          <w:numId w:val="23"/>
        </w:numPr>
      </w:pPr>
      <w:r w:rsidRPr="000E0E18">
        <w:t xml:space="preserve">Assuming the </w:t>
      </w:r>
      <w:r w:rsidR="00ED04F9">
        <w:t>measurement</w:t>
      </w:r>
      <w:r w:rsidRPr="000E0E18">
        <w:t xml:space="preserve"> is evaluated at the </w:t>
      </w:r>
      <w:proofErr w:type="spellStart"/>
      <w:r w:rsidR="0013010F">
        <w:t>gNB</w:t>
      </w:r>
      <w:proofErr w:type="spellEnd"/>
      <w:r w:rsidRPr="000E0E18">
        <w:t xml:space="preserve">, a threshold </w:t>
      </w:r>
      <w:r w:rsidR="00ED04F9">
        <w:t>is</w:t>
      </w:r>
      <w:r w:rsidRPr="000E0E18">
        <w:t xml:space="preserve"> decided by informing all the channel taps that are </w:t>
      </w:r>
      <m:oMath>
        <m:r>
          <w:rPr>
            <w:rFonts w:ascii="Cambria Math" w:hAnsi="Cambria Math"/>
          </w:rPr>
          <m:t>x</m:t>
        </m:r>
        <m:r>
          <m:rPr>
            <m:sty m:val="p"/>
          </m:rPr>
          <w:rPr>
            <w:rFonts w:ascii="Cambria Math" w:hAnsi="Cambria Math"/>
          </w:rPr>
          <m:t>dB</m:t>
        </m:r>
      </m:oMath>
      <w:r w:rsidRPr="000E0E18">
        <w:t xml:space="preserve"> below the maximum channel tap, this way one can ensure the reporting of only stronger tap.</w:t>
      </w:r>
    </w:p>
    <w:p w14:paraId="473C8BD2" w14:textId="2C378393" w:rsidR="001816A1" w:rsidRPr="000E0E18" w:rsidRDefault="001816A1" w:rsidP="00C03345">
      <w:pPr>
        <w:pStyle w:val="NORMALTdocNokia"/>
        <w:numPr>
          <w:ilvl w:val="0"/>
          <w:numId w:val="23"/>
        </w:numPr>
      </w:pPr>
      <w:r w:rsidRPr="000E0E18">
        <w:t xml:space="preserve">Upon determining the valid taps, a bit map of length equal to the number of taps used is created with all zeros. The length can be configured by the LMF or can be agreed between the LMF and the </w:t>
      </w:r>
      <w:proofErr w:type="spellStart"/>
      <w:r w:rsidRPr="000E0E18">
        <w:t>gNB</w:t>
      </w:r>
      <w:proofErr w:type="spellEnd"/>
      <w:r w:rsidRPr="000E0E18">
        <w:t>.</w:t>
      </w:r>
    </w:p>
    <w:p w14:paraId="78CCD2EC" w14:textId="77777777" w:rsidR="001816A1" w:rsidRPr="000E0E18" w:rsidRDefault="001816A1" w:rsidP="00C03345">
      <w:pPr>
        <w:pStyle w:val="NORMALTdocNokia"/>
        <w:numPr>
          <w:ilvl w:val="0"/>
          <w:numId w:val="23"/>
        </w:numPr>
      </w:pPr>
      <w:r w:rsidRPr="000E0E18">
        <w:t>In the bit field string, ones are introduced in those corresponding locations that has the channel power higher than the estimated threshold. This information is then fed back to the LMF as the model input for estimating the position.</w:t>
      </w:r>
    </w:p>
    <w:p w14:paraId="64C4AD8E" w14:textId="2FE2C8EB" w:rsidR="001816A1" w:rsidRPr="002D66E8" w:rsidRDefault="001816A1" w:rsidP="00C03345">
      <w:pPr>
        <w:pStyle w:val="NORMALTdocNokia"/>
        <w:numPr>
          <w:ilvl w:val="0"/>
          <w:numId w:val="23"/>
        </w:numPr>
        <w:rPr>
          <w:sz w:val="28"/>
          <w:szCs w:val="28"/>
        </w:rPr>
      </w:pPr>
      <w:r w:rsidRPr="000E0E18">
        <w:t xml:space="preserve">Thus, if we assume there are </w:t>
      </w:r>
      <m:oMath>
        <m:sSub>
          <m:sSubPr>
            <m:ctrlPr>
              <w:rPr>
                <w:rFonts w:ascii="Cambria Math" w:hAnsi="Cambria Math"/>
                <w:i/>
              </w:rPr>
            </m:ctrlPr>
          </m:sSubPr>
          <m:e>
            <m:r>
              <w:rPr>
                <w:rFonts w:ascii="Cambria Math" w:hAnsi="Cambria Math"/>
              </w:rPr>
              <m:t>N</m:t>
            </m:r>
          </m:e>
          <m:sub>
            <m:r>
              <w:rPr>
                <w:rFonts w:ascii="Cambria Math" w:hAnsi="Cambria Math"/>
              </w:rPr>
              <m:t>τ</m:t>
            </m:r>
          </m:sub>
        </m:sSub>
      </m:oMath>
      <w:r w:rsidRPr="000E0E18">
        <w:t xml:space="preserve"> taps in the </w:t>
      </w:r>
      <w:r w:rsidR="002D66E8">
        <w:t>measurement</w:t>
      </w:r>
      <w:r w:rsidRPr="000E0E18">
        <w:t xml:space="preserve"> estimate, </w:t>
      </w:r>
      <m:oMath>
        <m:sSub>
          <m:sSubPr>
            <m:ctrlPr>
              <w:rPr>
                <w:rFonts w:ascii="Cambria Math" w:hAnsi="Cambria Math"/>
                <w:i/>
              </w:rPr>
            </m:ctrlPr>
          </m:sSubPr>
          <m:e>
            <m:r>
              <w:rPr>
                <w:rFonts w:ascii="Cambria Math" w:hAnsi="Cambria Math"/>
              </w:rPr>
              <m:t>N</m:t>
            </m:r>
          </m:e>
          <m:sub>
            <m:r>
              <w:rPr>
                <w:rFonts w:ascii="Cambria Math" w:hAnsi="Cambria Math"/>
              </w:rPr>
              <m:t>τ</m:t>
            </m:r>
          </m:sub>
        </m:sSub>
      </m:oMath>
      <w:r w:rsidRPr="000E0E18">
        <w:t xml:space="preserve"> bit string is transmitted. </w:t>
      </w:r>
    </w:p>
    <w:p w14:paraId="5D0D26AF" w14:textId="77777777" w:rsidR="002D66E8" w:rsidRPr="00922F17" w:rsidRDefault="002D66E8" w:rsidP="002D66E8">
      <w:pPr>
        <w:pStyle w:val="NORMALTdocNokia"/>
        <w:rPr>
          <w:sz w:val="28"/>
          <w:szCs w:val="28"/>
        </w:rPr>
      </w:pPr>
    </w:p>
    <w:p w14:paraId="396F53CD" w14:textId="3A07EDC3" w:rsidR="00BD016D" w:rsidRDefault="00A81F9F" w:rsidP="00A81F9F">
      <w:pPr>
        <w:pStyle w:val="NORMALTdocNokia"/>
      </w:pPr>
      <w:r>
        <w:t>For example</w:t>
      </w:r>
      <w:r w:rsidR="00BD016D">
        <w:t xml:space="preserve">, let us assume, for instance </w:t>
      </w:r>
      <m:oMath>
        <m:sSub>
          <m:sSubPr>
            <m:ctrlPr>
              <w:rPr>
                <w:rFonts w:ascii="Cambria Math" w:hAnsi="Cambria Math"/>
                <w:i/>
              </w:rPr>
            </m:ctrlPr>
          </m:sSubPr>
          <m:e>
            <m:r>
              <w:rPr>
                <w:rFonts w:ascii="Cambria Math" w:hAnsi="Cambria Math"/>
              </w:rPr>
              <m:t>N</m:t>
            </m:r>
          </m:e>
          <m:sub>
            <m:r>
              <w:rPr>
                <w:rFonts w:ascii="Cambria Math" w:hAnsi="Cambria Math"/>
              </w:rPr>
              <m:t>W</m:t>
            </m:r>
          </m:sub>
        </m:sSub>
        <m:r>
          <w:rPr>
            <w:rFonts w:ascii="Cambria Math" w:hAnsi="Cambria Math"/>
          </w:rPr>
          <m:t>=2</m:t>
        </m:r>
      </m:oMath>
      <w:r w:rsidR="00BD016D">
        <w:t xml:space="preserve">, windows configured by the LMF and used by the gNB to report the PDP/DP profile as shown in the </w:t>
      </w:r>
      <w:r w:rsidR="00CB1416">
        <w:fldChar w:fldCharType="begin"/>
      </w:r>
      <w:r w:rsidR="00CB1416">
        <w:instrText xml:space="preserve"> REF _Ref158979747 \h </w:instrText>
      </w:r>
      <w:r>
        <w:instrText xml:space="preserve"> \* MERGEFORMAT </w:instrText>
      </w:r>
      <w:r w:rsidR="00CB1416">
        <w:fldChar w:fldCharType="separate"/>
      </w:r>
      <w:r w:rsidR="000E0424">
        <w:t xml:space="preserve">Figure </w:t>
      </w:r>
      <w:r w:rsidR="000E0424" w:rsidRPr="0B079B0D">
        <w:rPr>
          <w:noProof/>
        </w:rPr>
        <w:t>6</w:t>
      </w:r>
      <w:r w:rsidR="00CB1416">
        <w:fldChar w:fldCharType="end"/>
      </w:r>
      <w:r w:rsidR="00BD016D">
        <w:rPr>
          <w:rFonts w:cstheme="minorHAnsi"/>
        </w:rPr>
        <w:fldChar w:fldCharType="begin"/>
      </w:r>
      <w:r w:rsidR="00BD016D">
        <w:rPr>
          <w:rFonts w:cstheme="minorHAnsi"/>
        </w:rPr>
        <w:instrText xml:space="preserve"> REF _Ref158721445 \h </w:instrText>
      </w:r>
      <w:r>
        <w:rPr>
          <w:rFonts w:cstheme="minorHAnsi"/>
        </w:rPr>
        <w:instrText xml:space="preserve"> \* MERGEFORMAT </w:instrText>
      </w:r>
      <w:r w:rsidR="00BD016D">
        <w:rPr>
          <w:rFonts w:cstheme="minorHAnsi"/>
        </w:rPr>
      </w:r>
      <w:r w:rsidR="00000000">
        <w:rPr>
          <w:rFonts w:cstheme="minorHAnsi"/>
        </w:rPr>
        <w:fldChar w:fldCharType="separate"/>
      </w:r>
      <w:r w:rsidR="00BD016D">
        <w:rPr>
          <w:rFonts w:cstheme="minorHAnsi"/>
        </w:rPr>
        <w:fldChar w:fldCharType="end"/>
      </w:r>
      <w:r w:rsidR="00BD016D">
        <w:t xml:space="preserve">. Next, </w:t>
      </w:r>
      <w:proofErr w:type="spellStart"/>
      <w:r w:rsidR="00BD016D">
        <w:t>gNB</w:t>
      </w:r>
      <w:proofErr w:type="spellEnd"/>
      <w:r w:rsidR="00BD016D">
        <w:t xml:space="preserve"> may select best window(s) based on the observed channel conditions and clustering of the PDP/DP profiles. The different steps involved in this process are as follows: </w:t>
      </w:r>
    </w:p>
    <w:p w14:paraId="7EEEBBA2" w14:textId="77777777" w:rsidR="00BD016D" w:rsidRDefault="00BD016D" w:rsidP="00BD016D"/>
    <w:p w14:paraId="27A11FBA" w14:textId="0E01FDB5" w:rsidR="00BD016D" w:rsidRPr="000E0E18" w:rsidRDefault="00BD016D" w:rsidP="00980105">
      <w:pPr>
        <w:pStyle w:val="NORMALTdocNokia"/>
        <w:numPr>
          <w:ilvl w:val="0"/>
          <w:numId w:val="24"/>
        </w:numPr>
      </w:pPr>
      <w:proofErr w:type="spellStart"/>
      <w:r w:rsidRPr="000E0E18">
        <w:t>gNB</w:t>
      </w:r>
      <w:proofErr w:type="spellEnd"/>
      <w:r w:rsidRPr="000E0E18">
        <w:t xml:space="preserve"> creates the DP pattern with a bit string of length </w:t>
      </w:r>
      <m:oMath>
        <m:sSub>
          <m:sSubPr>
            <m:ctrlPr>
              <w:rPr>
                <w:rFonts w:ascii="Cambria Math" w:hAnsi="Cambria Math"/>
                <w:i/>
              </w:rPr>
            </m:ctrlPr>
          </m:sSubPr>
          <m:e>
            <m:r>
              <w:rPr>
                <w:rFonts w:ascii="Cambria Math" w:hAnsi="Cambria Math"/>
              </w:rPr>
              <m:t>N</m:t>
            </m:r>
          </m:e>
          <m:sub>
            <m:r>
              <w:rPr>
                <w:rFonts w:ascii="Cambria Math" w:hAnsi="Cambria Math"/>
              </w:rPr>
              <m:t>τ</m:t>
            </m:r>
          </m:sub>
        </m:sSub>
      </m:oMath>
      <w:r w:rsidRPr="000E0E18">
        <w:t xml:space="preserve"> with ones and zeros as shown in</w:t>
      </w:r>
      <w:r w:rsidR="00CB1416">
        <w:t xml:space="preserve"> </w:t>
      </w:r>
      <w:r w:rsidR="00CB1416">
        <w:fldChar w:fldCharType="begin"/>
      </w:r>
      <w:r w:rsidR="00CB1416">
        <w:instrText xml:space="preserve"> REF _Ref158979747 \h </w:instrText>
      </w:r>
      <w:r w:rsidR="00980105">
        <w:instrText xml:space="preserve"> \* MERGEFORMAT </w:instrText>
      </w:r>
      <w:r w:rsidR="00CB1416">
        <w:fldChar w:fldCharType="separate"/>
      </w:r>
      <w:r w:rsidR="00CB1416" w:rsidRPr="00AD2EA3">
        <w:t>Figure 6</w:t>
      </w:r>
      <w:r w:rsidR="00CB1416">
        <w:fldChar w:fldCharType="end"/>
      </w:r>
      <w:r>
        <w:t>.</w:t>
      </w:r>
    </w:p>
    <w:p w14:paraId="6B4AEF5F" w14:textId="77777777" w:rsidR="00BD016D" w:rsidRPr="000E0E18" w:rsidRDefault="00BD016D" w:rsidP="00980105">
      <w:pPr>
        <w:pStyle w:val="NORMALTdocNokia"/>
        <w:numPr>
          <w:ilvl w:val="0"/>
          <w:numId w:val="24"/>
        </w:numPr>
      </w:pPr>
      <w:r>
        <w:t>Next,</w:t>
      </w:r>
      <w:r w:rsidRPr="000E0E18">
        <w:t xml:space="preserve"> the </w:t>
      </w:r>
      <w:proofErr w:type="spellStart"/>
      <w:r>
        <w:t>gNB</w:t>
      </w:r>
      <w:proofErr w:type="spellEnd"/>
      <w:r w:rsidRPr="000E0E18">
        <w:t xml:space="preserve"> </w:t>
      </w:r>
      <w:r>
        <w:t xml:space="preserve">uses </w:t>
      </w:r>
      <w:r w:rsidRPr="000E0E18">
        <w:t xml:space="preserve">the first valid bit, i.e., “1”, as the offset and </w:t>
      </w:r>
      <w:r>
        <w:t xml:space="preserve">tries to </w:t>
      </w:r>
      <w:r w:rsidRPr="000E0E18">
        <w:t xml:space="preserve">fit all </w:t>
      </w:r>
      <w:r>
        <w:t xml:space="preserve">the </w:t>
      </w:r>
      <w:r w:rsidRPr="000E0E18">
        <w:t xml:space="preserve">windows available from the list </w:t>
      </w:r>
      <m:oMath>
        <m:r>
          <w:rPr>
            <w:rFonts w:ascii="Cambria Math" w:hAnsi="Cambria Math"/>
          </w:rPr>
          <m:t>W</m:t>
        </m:r>
      </m:oMath>
      <w:r w:rsidRPr="000E0E18">
        <w:t xml:space="preserve">. </w:t>
      </w:r>
    </w:p>
    <w:p w14:paraId="34CDF052" w14:textId="68BF71B8" w:rsidR="00BD016D" w:rsidRPr="00980105" w:rsidRDefault="00BD016D" w:rsidP="00980105">
      <w:pPr>
        <w:pStyle w:val="NORMALTdocNokia"/>
        <w:numPr>
          <w:ilvl w:val="0"/>
          <w:numId w:val="24"/>
        </w:numPr>
        <w:rPr>
          <w:b/>
          <w:sz w:val="28"/>
          <w:szCs w:val="28"/>
          <w:lang w:eastAsia="en-US"/>
        </w:rPr>
      </w:pPr>
      <w:r w:rsidRPr="000E0E18">
        <w:t xml:space="preserve">The offset, which needs to be reported uses </w:t>
      </w:r>
      <m:oMath>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ctrlPr>
                  <w:rPr>
                    <w:rFonts w:ascii="Cambria Math" w:hAnsi="Cambria Math"/>
                  </w:rPr>
                </m:ctrlPr>
              </m:e>
              <m:sub>
                <m:r>
                  <w:rPr>
                    <w:rFonts w:ascii="Cambria Math" w:hAnsi="Cambria Math"/>
                  </w:rPr>
                  <m:t>2</m:t>
                </m:r>
                <m:ctrlPr>
                  <w:rPr>
                    <w:rFonts w:ascii="Cambria Math" w:hAnsi="Cambria Math"/>
                  </w:rPr>
                </m:ctrlPr>
              </m:sub>
            </m:sSub>
          </m:fName>
          <m:e>
            <m:sSub>
              <m:sSubPr>
                <m:ctrlPr>
                  <w:rPr>
                    <w:rFonts w:ascii="Cambria Math" w:hAnsi="Cambria Math"/>
                    <w:i/>
                  </w:rPr>
                </m:ctrlPr>
              </m:sSubPr>
              <m:e>
                <m:r>
                  <w:rPr>
                    <w:rFonts w:ascii="Cambria Math" w:hAnsi="Cambria Math"/>
                  </w:rPr>
                  <m:t>N</m:t>
                </m:r>
              </m:e>
              <m:sub>
                <m:r>
                  <w:rPr>
                    <w:rFonts w:ascii="Cambria Math" w:hAnsi="Cambria Math"/>
                  </w:rPr>
                  <m:t>τ</m:t>
                </m:r>
              </m:sub>
            </m:sSub>
          </m:e>
        </m:func>
      </m:oMath>
      <w:r w:rsidRPr="000E0E18">
        <w:t xml:space="preserve"> bits, which is then followed by the window index used from the </w:t>
      </w:r>
      <w:r>
        <w:t xml:space="preserve">window </w:t>
      </w:r>
      <w:r w:rsidRPr="000E0E18">
        <w:t>list</w:t>
      </w:r>
      <w:r>
        <w:t xml:space="preserve"> </w:t>
      </w:r>
      <m:oMath>
        <m:r>
          <w:rPr>
            <w:rFonts w:ascii="Cambria Math" w:hAnsi="Cambria Math"/>
          </w:rPr>
          <m:t>W</m:t>
        </m:r>
      </m:oMath>
      <w:r w:rsidR="00BB6C3F">
        <w:t xml:space="preserve"> </w:t>
      </w:r>
      <w:r>
        <w:t>and the DP profile corresponding to the chosen window size.</w:t>
      </w:r>
    </w:p>
    <w:p w14:paraId="4C517E24" w14:textId="77777777" w:rsidR="00980105" w:rsidRPr="00AD2EA3" w:rsidRDefault="00980105" w:rsidP="00980105">
      <w:pPr>
        <w:pStyle w:val="NORMALTdocNokia"/>
        <w:ind w:left="720"/>
        <w:rPr>
          <w:b/>
          <w:sz w:val="28"/>
          <w:szCs w:val="28"/>
          <w:lang w:eastAsia="en-US"/>
        </w:rPr>
      </w:pPr>
    </w:p>
    <w:p w14:paraId="765F9A33" w14:textId="77777777" w:rsidR="00CB1416" w:rsidRDefault="00CB1416" w:rsidP="00AD2EA3">
      <w:pPr>
        <w:keepNext/>
        <w:shd w:val="clear" w:color="auto" w:fill="FFFFFF"/>
        <w:spacing w:after="120"/>
        <w:ind w:left="284"/>
        <w:jc w:val="center"/>
      </w:pPr>
      <w:r>
        <w:rPr>
          <w:rFonts w:cstheme="minorHAnsi"/>
          <w:noProof/>
          <w:sz w:val="28"/>
          <w:szCs w:val="28"/>
        </w:rPr>
        <w:drawing>
          <wp:inline distT="0" distB="0" distL="0" distR="0" wp14:anchorId="2E8A3355" wp14:editId="06E001D9">
            <wp:extent cx="5067631" cy="1716815"/>
            <wp:effectExtent l="0" t="0" r="0" b="0"/>
            <wp:docPr id="2055211473" name="Picture 2055211473" descr="A diagram of a channel tap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5211473" name="Picture 3" descr="A diagram of a channel tape&#10;&#10;Description automatically generated"/>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090669" cy="1724620"/>
                    </a:xfrm>
                    <a:prstGeom prst="rect">
                      <a:avLst/>
                    </a:prstGeom>
                    <a:noFill/>
                  </pic:spPr>
                </pic:pic>
              </a:graphicData>
            </a:graphic>
          </wp:inline>
        </w:drawing>
      </w:r>
    </w:p>
    <w:p w14:paraId="131EF83F" w14:textId="7C36B778" w:rsidR="00CB1416" w:rsidRDefault="00CB1416" w:rsidP="00980105">
      <w:pPr>
        <w:pStyle w:val="NORMALTdocNokia"/>
        <w:jc w:val="center"/>
        <w:rPr>
          <w:b/>
          <w:bCs/>
        </w:rPr>
      </w:pPr>
      <w:bookmarkStart w:id="271" w:name="_Ref158979747"/>
      <w:r w:rsidRPr="00980105">
        <w:rPr>
          <w:b/>
          <w:bCs/>
        </w:rPr>
        <w:t xml:space="preserve">Figure </w:t>
      </w:r>
      <w:r w:rsidRPr="00980105">
        <w:rPr>
          <w:b/>
          <w:bCs/>
        </w:rPr>
        <w:fldChar w:fldCharType="begin"/>
      </w:r>
      <w:r w:rsidRPr="00980105">
        <w:rPr>
          <w:b/>
          <w:bCs/>
        </w:rPr>
        <w:instrText xml:space="preserve"> SEQ Figure \* ARABIC </w:instrText>
      </w:r>
      <w:r w:rsidRPr="00980105">
        <w:rPr>
          <w:b/>
          <w:bCs/>
        </w:rPr>
        <w:fldChar w:fldCharType="separate"/>
      </w:r>
      <w:r w:rsidR="00725F66" w:rsidRPr="00980105">
        <w:rPr>
          <w:b/>
          <w:bCs/>
          <w:noProof/>
        </w:rPr>
        <w:t>6</w:t>
      </w:r>
      <w:r w:rsidRPr="00980105">
        <w:rPr>
          <w:b/>
          <w:bCs/>
        </w:rPr>
        <w:fldChar w:fldCharType="end"/>
      </w:r>
      <w:bookmarkEnd w:id="271"/>
      <w:r w:rsidRPr="00980105">
        <w:rPr>
          <w:b/>
          <w:bCs/>
        </w:rPr>
        <w:t xml:space="preserve"> Windowing scheme (using DP as example)</w:t>
      </w:r>
    </w:p>
    <w:p w14:paraId="1E657D1A" w14:textId="77777777" w:rsidR="00CB29DE" w:rsidRDefault="00CB29DE" w:rsidP="00980105">
      <w:pPr>
        <w:pStyle w:val="NORMALTdocNokia"/>
        <w:jc w:val="center"/>
        <w:rPr>
          <w:rFonts w:cstheme="minorHAnsi"/>
          <w:b/>
          <w:bCs/>
          <w:szCs w:val="28"/>
        </w:rPr>
      </w:pPr>
    </w:p>
    <w:p w14:paraId="35582508" w14:textId="77777777" w:rsidR="00CB29DE" w:rsidRDefault="00CB29DE" w:rsidP="00CB29DE">
      <w:pPr>
        <w:pStyle w:val="NORMALTdocNokia"/>
      </w:pPr>
    </w:p>
    <w:p w14:paraId="12787DC1" w14:textId="77777777" w:rsidR="00CB29DE" w:rsidRDefault="00CB29DE" w:rsidP="00CB29DE">
      <w:pPr>
        <w:pStyle w:val="NORMALTdocNokia"/>
      </w:pPr>
    </w:p>
    <w:p w14:paraId="49B2D319" w14:textId="11916911" w:rsidR="00CB29DE" w:rsidRDefault="00CB29DE" w:rsidP="00CB29DE">
      <w:pPr>
        <w:pStyle w:val="NORMALTdocNokia"/>
      </w:pPr>
      <w:r>
        <w:t xml:space="preserve">In </w:t>
      </w:r>
      <w:r>
        <w:fldChar w:fldCharType="begin"/>
      </w:r>
      <w:r>
        <w:instrText xml:space="preserve"> REF _Ref158979874 \h  \* MERGEFORMAT </w:instrText>
      </w:r>
      <w:r>
        <w:fldChar w:fldCharType="separate"/>
      </w:r>
      <w:r>
        <w:t xml:space="preserve">Figure </w:t>
      </w:r>
      <w:r>
        <w:rPr>
          <w:noProof/>
        </w:rPr>
        <w:t>7</w:t>
      </w:r>
      <w:r>
        <w:fldChar w:fldCharType="end"/>
      </w:r>
      <w:r>
        <w:t xml:space="preserve"> various reporting options are mentioned to reduce the overhead as we know that the channel taps are correlated due to the front-end filters used. In </w:t>
      </w:r>
      <w:r>
        <w:fldChar w:fldCharType="begin"/>
      </w:r>
      <w:r>
        <w:instrText xml:space="preserve"> REF _Ref158979874 \h  \* MERGEFORMAT </w:instrText>
      </w:r>
      <w:r>
        <w:fldChar w:fldCharType="separate"/>
      </w:r>
      <w:r>
        <w:t xml:space="preserve">Figure </w:t>
      </w:r>
      <w:r>
        <w:rPr>
          <w:noProof/>
        </w:rPr>
        <w:t>7</w:t>
      </w:r>
      <w:r>
        <w:fldChar w:fldCharType="end"/>
      </w:r>
      <w:r>
        <w:t xml:space="preserve">a, the reporting structure targeted for DP based scheme, where we can reduce by provide DP bit patterns only within a window. In </w:t>
      </w:r>
      <w:r>
        <w:fldChar w:fldCharType="begin"/>
      </w:r>
      <w:r>
        <w:instrText xml:space="preserve"> REF _Ref158979874 \h  \* MERGEFORMAT </w:instrText>
      </w:r>
      <w:r>
        <w:fldChar w:fldCharType="separate"/>
      </w:r>
      <w:r>
        <w:t xml:space="preserve">Figure </w:t>
      </w:r>
      <w:r>
        <w:rPr>
          <w:noProof/>
        </w:rPr>
        <w:t>7</w:t>
      </w:r>
      <w:r>
        <w:fldChar w:fldCharType="end"/>
      </w:r>
      <w:r>
        <w:t xml:space="preserve">b, one can optionally provide the energy associated with each DP window reported by the </w:t>
      </w:r>
      <w:proofErr w:type="spellStart"/>
      <w:r>
        <w:t>gNB</w:t>
      </w:r>
      <w:proofErr w:type="spellEnd"/>
      <w:r>
        <w:t xml:space="preserve">. In this case, LMF can determine the quality of each window and depending on the power levels, they can be considered in the positioning evaluation. Finally, </w:t>
      </w:r>
      <w:r>
        <w:fldChar w:fldCharType="begin"/>
      </w:r>
      <w:r>
        <w:instrText xml:space="preserve"> REF _Ref158979874 \h  \* MERGEFORMAT </w:instrText>
      </w:r>
      <w:r>
        <w:fldChar w:fldCharType="separate"/>
      </w:r>
      <w:r>
        <w:t xml:space="preserve">Figure </w:t>
      </w:r>
      <w:r>
        <w:rPr>
          <w:noProof/>
        </w:rPr>
        <w:t>7</w:t>
      </w:r>
      <w:r>
        <w:fldChar w:fldCharType="end"/>
      </w:r>
      <w:r>
        <w:t xml:space="preserve">c illustrates the metric structure to report the PDP. In this case, the window with certain bit fields to inform the validity of the tap followed by the energy of each of those taps in those locations within window for which the bit is set. This way, LMF can reconstruct the partial PDP with certain interpolation schemes, which can then be fed to the LMF-side model for positioning estimation. </w:t>
      </w:r>
    </w:p>
    <w:p w14:paraId="01ADF645" w14:textId="77777777" w:rsidR="00CB29DE" w:rsidRPr="00CB29DE" w:rsidRDefault="00CB29DE" w:rsidP="00CB29DE">
      <w:pPr>
        <w:pStyle w:val="NORMALTdocNokia"/>
        <w:jc w:val="left"/>
        <w:rPr>
          <w:rFonts w:cstheme="minorHAnsi"/>
          <w:sz w:val="28"/>
          <w:szCs w:val="28"/>
          <w:lang w:eastAsia="en-US"/>
        </w:rPr>
      </w:pPr>
    </w:p>
    <w:tbl>
      <w:tblPr>
        <w:tblStyle w:val="TableGrid"/>
        <w:tblpPr w:leftFromText="180" w:rightFromText="180" w:vertAnchor="text" w:horzAnchor="margin" w:tblpY="-42"/>
        <w:tblW w:w="9915" w:type="dxa"/>
        <w:tblLook w:val="04A0" w:firstRow="1" w:lastRow="0" w:firstColumn="1" w:lastColumn="0" w:noHBand="0" w:noVBand="1"/>
      </w:tblPr>
      <w:tblGrid>
        <w:gridCol w:w="9915"/>
      </w:tblGrid>
      <w:tr w:rsidR="004701D9" w14:paraId="52ACB7BC" w14:textId="77777777" w:rsidTr="00AD2EA3">
        <w:trPr>
          <w:trHeight w:val="2093"/>
        </w:trPr>
        <w:tc>
          <w:tcPr>
            <w:tcW w:w="9915" w:type="dxa"/>
          </w:tcPr>
          <w:p w14:paraId="61633EB0" w14:textId="7A6B4DA8" w:rsidR="00BD016D" w:rsidRPr="00AD2EA3" w:rsidRDefault="00BD016D" w:rsidP="00AD2EA3">
            <w:pPr>
              <w:shd w:val="clear" w:color="auto" w:fill="FFFFFF"/>
              <w:spacing w:after="120"/>
              <w:rPr>
                <w:rFonts w:cstheme="minorHAnsi"/>
                <w:sz w:val="28"/>
                <w:szCs w:val="28"/>
              </w:rPr>
            </w:pPr>
          </w:p>
          <w:p w14:paraId="48781C86" w14:textId="77777777" w:rsidR="0087018E" w:rsidRDefault="0087018E" w:rsidP="0087018E">
            <w:pPr>
              <w:jc w:val="center"/>
            </w:pPr>
            <w:r w:rsidRPr="004E2B49">
              <w:rPr>
                <w:rFonts w:cstheme="minorHAnsi"/>
                <w:noProof/>
              </w:rPr>
              <w:drawing>
                <wp:inline distT="0" distB="0" distL="0" distR="0" wp14:anchorId="072DE308" wp14:editId="75EB5540">
                  <wp:extent cx="5860774" cy="914400"/>
                  <wp:effectExtent l="0" t="0" r="6985" b="0"/>
                  <wp:docPr id="2063665090" name="Picture 2063665090" descr="A screenshot of a video gam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2704023" name="Picture 1222704023" descr="A screenshot of a video game&#10;&#10;Description automatically generated"/>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976929" cy="932523"/>
                          </a:xfrm>
                          <a:prstGeom prst="rect">
                            <a:avLst/>
                          </a:prstGeom>
                          <a:noFill/>
                        </pic:spPr>
                      </pic:pic>
                    </a:graphicData>
                  </a:graphic>
                </wp:inline>
              </w:drawing>
            </w:r>
          </w:p>
          <w:p w14:paraId="42EB29BB" w14:textId="77777777" w:rsidR="0087018E" w:rsidRDefault="5E8B8959" w:rsidP="00213058">
            <w:pPr>
              <w:pStyle w:val="ListParagraph"/>
              <w:numPr>
                <w:ilvl w:val="4"/>
                <w:numId w:val="10"/>
              </w:numPr>
              <w:jc w:val="center"/>
            </w:pPr>
            <w:r>
              <w:t xml:space="preserve">Reporting </w:t>
            </w:r>
            <w:r w:rsidRPr="0B079B0D">
              <w:rPr>
                <w:lang w:val="en-US"/>
              </w:rPr>
              <w:t>structure</w:t>
            </w:r>
            <w:r>
              <w:t xml:space="preserve"> for DP</w:t>
            </w:r>
          </w:p>
        </w:tc>
      </w:tr>
      <w:tr w:rsidR="004701D9" w14:paraId="269B4030" w14:textId="77777777" w:rsidTr="00AD2EA3">
        <w:trPr>
          <w:trHeight w:val="2765"/>
        </w:trPr>
        <w:tc>
          <w:tcPr>
            <w:tcW w:w="9915" w:type="dxa"/>
          </w:tcPr>
          <w:p w14:paraId="4711881B" w14:textId="77777777" w:rsidR="0087018E" w:rsidRDefault="0087018E" w:rsidP="0087018E">
            <w:pPr>
              <w:jc w:val="center"/>
            </w:pPr>
            <w:r w:rsidRPr="004E2B49">
              <w:rPr>
                <w:rFonts w:cstheme="minorHAnsi"/>
                <w:noProof/>
              </w:rPr>
              <w:drawing>
                <wp:inline distT="0" distB="0" distL="0" distR="0" wp14:anchorId="60F2BE60" wp14:editId="257E3606">
                  <wp:extent cx="5873547" cy="1660551"/>
                  <wp:effectExtent l="0" t="0" r="0" b="0"/>
                  <wp:docPr id="1355579938" name="Picture 1355579938"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75504916" name="Picture 1475504916" descr="A screenshot of a computer&#10;&#10;Description automatically generated"/>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958571" cy="1684589"/>
                          </a:xfrm>
                          <a:prstGeom prst="rect">
                            <a:avLst/>
                          </a:prstGeom>
                          <a:noFill/>
                        </pic:spPr>
                      </pic:pic>
                    </a:graphicData>
                  </a:graphic>
                </wp:inline>
              </w:drawing>
            </w:r>
          </w:p>
          <w:p w14:paraId="069F415D" w14:textId="77777777" w:rsidR="0087018E" w:rsidRDefault="0087018E" w:rsidP="0087018E">
            <w:pPr>
              <w:jc w:val="center"/>
            </w:pPr>
            <w:r>
              <w:rPr>
                <w:rFonts w:cstheme="minorHAnsi"/>
                <w:iCs/>
              </w:rPr>
              <w:t xml:space="preserve">(b) </w:t>
            </w:r>
            <w:r w:rsidRPr="004E2B49">
              <w:rPr>
                <w:rFonts w:cstheme="minorHAnsi"/>
                <w:iCs/>
              </w:rPr>
              <w:t>Reporting structure with window level total energy</w:t>
            </w:r>
          </w:p>
        </w:tc>
      </w:tr>
      <w:tr w:rsidR="004701D9" w14:paraId="795684B4" w14:textId="77777777" w:rsidTr="00AD2EA3">
        <w:trPr>
          <w:trHeight w:val="2466"/>
        </w:trPr>
        <w:tc>
          <w:tcPr>
            <w:tcW w:w="9915" w:type="dxa"/>
          </w:tcPr>
          <w:p w14:paraId="2CFA3C24" w14:textId="77777777" w:rsidR="0087018E" w:rsidRDefault="0087018E" w:rsidP="0087018E">
            <w:pPr>
              <w:jc w:val="center"/>
            </w:pPr>
            <w:r>
              <w:rPr>
                <w:noProof/>
              </w:rPr>
              <w:drawing>
                <wp:inline distT="0" distB="0" distL="0" distR="0" wp14:anchorId="166D712C" wp14:editId="04114484">
                  <wp:extent cx="5898307" cy="1470355"/>
                  <wp:effectExtent l="0" t="0" r="7620" b="0"/>
                  <wp:docPr id="13269214" name="Picture 13269214"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69214" name="Picture 2" descr="A screenshot of a computer&#10;&#10;Description automatically generated"/>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976886" cy="1489943"/>
                          </a:xfrm>
                          <a:prstGeom prst="rect">
                            <a:avLst/>
                          </a:prstGeom>
                          <a:noFill/>
                        </pic:spPr>
                      </pic:pic>
                    </a:graphicData>
                  </a:graphic>
                </wp:inline>
              </w:drawing>
            </w:r>
          </w:p>
          <w:p w14:paraId="16E20E97" w14:textId="77777777" w:rsidR="0087018E" w:rsidRDefault="0087018E" w:rsidP="00AD2EA3">
            <w:pPr>
              <w:keepNext/>
              <w:jc w:val="center"/>
            </w:pPr>
            <w:r>
              <w:t>(c) Reporting structure with PDP as reporting metric with windowing option</w:t>
            </w:r>
          </w:p>
        </w:tc>
      </w:tr>
    </w:tbl>
    <w:p w14:paraId="1846A060" w14:textId="0DA0FD12" w:rsidR="00725F66" w:rsidRPr="00E20722" w:rsidRDefault="00725F66" w:rsidP="00E20722">
      <w:pPr>
        <w:pStyle w:val="NORMALTdocNokia"/>
        <w:jc w:val="center"/>
        <w:rPr>
          <w:b/>
          <w:bCs/>
        </w:rPr>
      </w:pPr>
      <w:bookmarkStart w:id="272" w:name="_Ref158979874"/>
      <w:r w:rsidRPr="00E20722">
        <w:rPr>
          <w:b/>
          <w:bCs/>
        </w:rPr>
        <w:t xml:space="preserve">Figure </w:t>
      </w:r>
      <w:r w:rsidRPr="00E20722">
        <w:rPr>
          <w:b/>
          <w:bCs/>
        </w:rPr>
        <w:fldChar w:fldCharType="begin"/>
      </w:r>
      <w:r w:rsidRPr="00E20722">
        <w:rPr>
          <w:b/>
          <w:bCs/>
        </w:rPr>
        <w:instrText xml:space="preserve"> SEQ Figure \* ARABIC </w:instrText>
      </w:r>
      <w:r w:rsidRPr="00E20722">
        <w:rPr>
          <w:b/>
          <w:bCs/>
        </w:rPr>
        <w:fldChar w:fldCharType="separate"/>
      </w:r>
      <w:r w:rsidRPr="00E20722">
        <w:rPr>
          <w:b/>
          <w:bCs/>
          <w:noProof/>
        </w:rPr>
        <w:t>7</w:t>
      </w:r>
      <w:r w:rsidRPr="00E20722">
        <w:rPr>
          <w:b/>
          <w:bCs/>
        </w:rPr>
        <w:fldChar w:fldCharType="end"/>
      </w:r>
      <w:bookmarkEnd w:id="272"/>
      <w:r w:rsidRPr="00E20722">
        <w:rPr>
          <w:b/>
          <w:bCs/>
        </w:rPr>
        <w:t xml:space="preserve"> Reporting structure for various measurement </w:t>
      </w:r>
      <w:r w:rsidR="00A60A89" w:rsidRPr="00E20722">
        <w:rPr>
          <w:b/>
          <w:bCs/>
        </w:rPr>
        <w:t>metrics.</w:t>
      </w:r>
    </w:p>
    <w:p w14:paraId="63EFE63B" w14:textId="77777777" w:rsidR="0087018E" w:rsidRDefault="0087018E" w:rsidP="003C6874"/>
    <w:p w14:paraId="1FBB2673" w14:textId="77777777" w:rsidR="00725F66" w:rsidRDefault="00725F66" w:rsidP="003C6874"/>
    <w:p w14:paraId="7DD9749B" w14:textId="5875D748" w:rsidR="00B1356D" w:rsidRDefault="00B1356D" w:rsidP="00045EB9">
      <w:pPr>
        <w:pStyle w:val="Proposalstylenokia2023"/>
      </w:pPr>
      <w:r>
        <w:rPr>
          <w:rFonts w:cs="Times New Roman"/>
          <w:szCs w:val="24"/>
        </w:rPr>
        <w:t xml:space="preserve">For case 3b, to reduce overhead, LMF provides the UL measurement reporting configurations to </w:t>
      </w:r>
      <w:proofErr w:type="spellStart"/>
      <w:r>
        <w:rPr>
          <w:rFonts w:cs="Times New Roman"/>
          <w:szCs w:val="24"/>
        </w:rPr>
        <w:t>gNB</w:t>
      </w:r>
      <w:proofErr w:type="spellEnd"/>
      <w:r>
        <w:rPr>
          <w:rFonts w:cs="Times New Roman"/>
          <w:szCs w:val="24"/>
        </w:rPr>
        <w:t>, containing window size list</w:t>
      </w:r>
      <w:r w:rsidR="00EE40EB">
        <w:rPr>
          <w:rFonts w:cs="Times New Roman"/>
          <w:szCs w:val="24"/>
        </w:rPr>
        <w:t xml:space="preserve"> and </w:t>
      </w:r>
      <w:r>
        <w:rPr>
          <w:rFonts w:cs="Times New Roman"/>
          <w:szCs w:val="24"/>
        </w:rPr>
        <w:t>maximum number of windows.</w:t>
      </w:r>
    </w:p>
    <w:p w14:paraId="6779E1B9" w14:textId="31F31978" w:rsidR="00973DC8" w:rsidRPr="0001332B" w:rsidRDefault="00973DC8" w:rsidP="00045EB9">
      <w:pPr>
        <w:pStyle w:val="Proposalstylenokia2023"/>
      </w:pPr>
      <w:r>
        <w:rPr>
          <w:rFonts w:cs="Times New Roman"/>
          <w:szCs w:val="24"/>
        </w:rPr>
        <w:t xml:space="preserve">For case 3b, </w:t>
      </w:r>
      <w:r w:rsidR="00A00406">
        <w:rPr>
          <w:rFonts w:cs="Times New Roman"/>
          <w:szCs w:val="24"/>
        </w:rPr>
        <w:t xml:space="preserve">for inference input, </w:t>
      </w:r>
      <w:r>
        <w:rPr>
          <w:rFonts w:cs="Times New Roman"/>
          <w:szCs w:val="24"/>
        </w:rPr>
        <w:t>depending on the channel observation</w:t>
      </w:r>
      <w:r w:rsidR="009F0A8E">
        <w:rPr>
          <w:rFonts w:cs="Times New Roman"/>
          <w:szCs w:val="24"/>
        </w:rPr>
        <w:t>,</w:t>
      </w:r>
      <w:r>
        <w:rPr>
          <w:rFonts w:cs="Times New Roman"/>
          <w:szCs w:val="24"/>
        </w:rPr>
        <w:t xml:space="preserve"> </w:t>
      </w:r>
      <w:proofErr w:type="spellStart"/>
      <w:r w:rsidR="00322E4C">
        <w:rPr>
          <w:rFonts w:cs="Times New Roman"/>
          <w:szCs w:val="24"/>
        </w:rPr>
        <w:t>gNB</w:t>
      </w:r>
      <w:proofErr w:type="spellEnd"/>
      <w:r>
        <w:rPr>
          <w:rFonts w:cs="Times New Roman"/>
          <w:szCs w:val="24"/>
        </w:rPr>
        <w:t xml:space="preserve"> can determine/select the required </w:t>
      </w:r>
      <w:r w:rsidR="000320BB">
        <w:rPr>
          <w:rFonts w:cs="Times New Roman"/>
          <w:szCs w:val="24"/>
        </w:rPr>
        <w:t xml:space="preserve">reporting </w:t>
      </w:r>
      <w:r>
        <w:rPr>
          <w:rFonts w:cs="Times New Roman"/>
          <w:szCs w:val="24"/>
        </w:rPr>
        <w:t>configuration</w:t>
      </w:r>
      <w:r w:rsidR="00CB0F84">
        <w:rPr>
          <w:rFonts w:cs="Times New Roman"/>
          <w:szCs w:val="24"/>
        </w:rPr>
        <w:t xml:space="preserve"> to enable</w:t>
      </w:r>
      <w:r w:rsidR="0032097B">
        <w:rPr>
          <w:rFonts w:cs="Times New Roman"/>
          <w:szCs w:val="24"/>
        </w:rPr>
        <w:t xml:space="preserve"> the reporting window</w:t>
      </w:r>
      <w:r w:rsidR="00DD5DF7">
        <w:rPr>
          <w:rFonts w:cs="Times New Roman"/>
          <w:szCs w:val="24"/>
        </w:rPr>
        <w:t>ing</w:t>
      </w:r>
      <w:r w:rsidR="00BD1366">
        <w:rPr>
          <w:rFonts w:cs="Times New Roman"/>
          <w:szCs w:val="24"/>
        </w:rPr>
        <w:t xml:space="preserve"> scheme</w:t>
      </w:r>
      <w:r>
        <w:rPr>
          <w:rFonts w:cs="Times New Roman"/>
          <w:szCs w:val="24"/>
        </w:rPr>
        <w:t xml:space="preserve"> without compromising the measurements content.  </w:t>
      </w:r>
    </w:p>
    <w:p w14:paraId="24D78B83" w14:textId="35CD9701" w:rsidR="003D1F67" w:rsidRDefault="003D1F67" w:rsidP="003D1F67">
      <w:pPr>
        <w:pStyle w:val="Proposalstylenokia2023"/>
        <w:rPr>
          <w:lang w:eastAsia="en-US"/>
        </w:rPr>
      </w:pPr>
      <w:r>
        <w:t xml:space="preserve">For case 3b, for inference input, </w:t>
      </w:r>
      <w:proofErr w:type="spellStart"/>
      <w:r>
        <w:t>gNB</w:t>
      </w:r>
      <w:proofErr w:type="spellEnd"/>
      <w:r>
        <w:t xml:space="preserve"> report</w:t>
      </w:r>
      <w:r w:rsidR="00D61C2C">
        <w:t>s</w:t>
      </w:r>
      <w:r>
        <w:t xml:space="preserve"> UL measurement to LMF by choosing a configuration from the set of </w:t>
      </w:r>
      <w:r w:rsidR="00CD2C1A">
        <w:t>configurations</w:t>
      </w:r>
      <w:r>
        <w:t xml:space="preserve"> provided by the LMF</w:t>
      </w:r>
      <w:r w:rsidR="00DD1348">
        <w:t>.</w:t>
      </w:r>
      <w:r>
        <w:t xml:space="preserve"> </w:t>
      </w:r>
    </w:p>
    <w:p w14:paraId="62CB4CD6" w14:textId="77777777" w:rsidR="003D1F67" w:rsidRPr="00045EB9" w:rsidRDefault="003D1F67" w:rsidP="003D1F67">
      <w:pPr>
        <w:pStyle w:val="Proposalstylenokia2023"/>
        <w:numPr>
          <w:ilvl w:val="0"/>
          <w:numId w:val="0"/>
        </w:numPr>
      </w:pPr>
    </w:p>
    <w:p w14:paraId="56EE02AA" w14:textId="77777777" w:rsidR="00B8641E" w:rsidRDefault="00B8641E" w:rsidP="00B8641E">
      <w:pPr>
        <w:pStyle w:val="NORMALTdocNokia"/>
      </w:pPr>
    </w:p>
    <w:p w14:paraId="37C28AB2" w14:textId="2F66AF07" w:rsidR="00891CE6" w:rsidRDefault="003408B4" w:rsidP="00B8641E">
      <w:pPr>
        <w:pStyle w:val="NORMALTdocNokia"/>
      </w:pPr>
      <w:r w:rsidRPr="00B8641E">
        <w:t xml:space="preserve">The reporting scheme presented in Section 3.2.4 may be reused in reporting measurements from the </w:t>
      </w:r>
      <w:proofErr w:type="spellStart"/>
      <w:r w:rsidR="00650878" w:rsidRPr="00B8641E">
        <w:t>gNB</w:t>
      </w:r>
      <w:proofErr w:type="spellEnd"/>
      <w:r w:rsidR="00650878" w:rsidRPr="00B8641E">
        <w:t xml:space="preserve"> to the LMF because the nature of the differential quantization</w:t>
      </w:r>
      <w:r w:rsidR="00A212D0" w:rsidRPr="00B8641E">
        <w:t xml:space="preserve"> of being agnostic to the reporting </w:t>
      </w:r>
      <w:r w:rsidR="00B8641E">
        <w:t>container o</w:t>
      </w:r>
      <w:r w:rsidR="006C15F0">
        <w:t>r reporting message</w:t>
      </w:r>
      <w:r w:rsidR="00B8641E" w:rsidRPr="00B8641E">
        <w:t>.</w:t>
      </w:r>
    </w:p>
    <w:p w14:paraId="4BDADA0A" w14:textId="77777777" w:rsidR="00B8641E" w:rsidRPr="00B8641E" w:rsidRDefault="00B8641E" w:rsidP="00B8641E">
      <w:pPr>
        <w:pStyle w:val="NORMALTdocNokia"/>
      </w:pPr>
    </w:p>
    <w:p w14:paraId="4F35EABB" w14:textId="11557530" w:rsidR="00891CE6" w:rsidRDefault="00891CE6" w:rsidP="00045EB9">
      <w:pPr>
        <w:pStyle w:val="Proposalstylenokia2023"/>
      </w:pPr>
      <w:bookmarkStart w:id="273" w:name="_Toc159231930"/>
      <w:r w:rsidRPr="0B079B0D">
        <w:t xml:space="preserve">In Case </w:t>
      </w:r>
      <w:r w:rsidR="001F46B0" w:rsidRPr="0B079B0D">
        <w:t>3b</w:t>
      </w:r>
      <w:r w:rsidRPr="0B079B0D">
        <w:t xml:space="preserve">, for performance monitoring, to reduce the signaling overhead of reporting measurements from </w:t>
      </w:r>
      <w:proofErr w:type="spellStart"/>
      <w:r w:rsidR="001F46B0" w:rsidRPr="0B079B0D">
        <w:t>gNB</w:t>
      </w:r>
      <w:proofErr w:type="spellEnd"/>
      <w:r w:rsidRPr="0B079B0D">
        <w:t xml:space="preserve"> to LMF, </w:t>
      </w:r>
      <w:proofErr w:type="spellStart"/>
      <w:r w:rsidR="001F46B0" w:rsidRPr="0B079B0D">
        <w:t>gNB</w:t>
      </w:r>
      <w:proofErr w:type="spellEnd"/>
      <w:r w:rsidRPr="0B079B0D">
        <w:t xml:space="preserve"> may use a reporting scheme based on differential quantization.</w:t>
      </w:r>
      <w:bookmarkEnd w:id="273"/>
    </w:p>
    <w:p w14:paraId="627AEDE9" w14:textId="11991917" w:rsidR="00753226" w:rsidRDefault="00891CE6" w:rsidP="00AD2EA3">
      <w:pPr>
        <w:pStyle w:val="Proposalstylenokia2023"/>
      </w:pPr>
      <w:bookmarkStart w:id="274" w:name="_Toc159231931"/>
      <w:r w:rsidRPr="0B079B0D">
        <w:t xml:space="preserve">In case </w:t>
      </w:r>
      <w:r w:rsidR="001F46B0" w:rsidRPr="0B079B0D">
        <w:t>3b</w:t>
      </w:r>
      <w:r w:rsidRPr="0B079B0D">
        <w:t xml:space="preserve">, for performance monitoring, the LMF may configure </w:t>
      </w:r>
      <w:proofErr w:type="spellStart"/>
      <w:r w:rsidR="00DB5210" w:rsidRPr="0B079B0D">
        <w:t>gNB</w:t>
      </w:r>
      <w:proofErr w:type="spellEnd"/>
      <w:r w:rsidRPr="0B079B0D">
        <w:t xml:space="preserve"> to report measurements using differential quantization report with the configuration indicating at least </w:t>
      </w:r>
      <w:proofErr w:type="gramStart"/>
      <w:r w:rsidRPr="0B079B0D">
        <w:t>a number of</w:t>
      </w:r>
      <w:proofErr w:type="gramEnd"/>
      <w:r w:rsidRPr="0B079B0D">
        <w:t xml:space="preserve"> messages for carrying the measurement report, a minimum percentage of channel energy.</w:t>
      </w:r>
      <w:bookmarkEnd w:id="274"/>
    </w:p>
    <w:p w14:paraId="147E4B7A" w14:textId="0072C2EB" w:rsidR="001816A1" w:rsidRPr="002C40BB" w:rsidRDefault="001816A1" w:rsidP="00D54ED9">
      <w:pPr>
        <w:pStyle w:val="Proposalstylenokia2023"/>
        <w:numPr>
          <w:ilvl w:val="0"/>
          <w:numId w:val="0"/>
        </w:numPr>
        <w:rPr>
          <w:highlight w:val="yellow"/>
        </w:rPr>
      </w:pPr>
    </w:p>
    <w:p w14:paraId="52FC39D8" w14:textId="77777777" w:rsidR="0047757E" w:rsidRDefault="0047757E" w:rsidP="0018188F">
      <w:pPr>
        <w:pStyle w:val="Heading3"/>
        <w:ind w:left="851"/>
      </w:pPr>
      <w:r>
        <w:t>AI/ML model inference output</w:t>
      </w:r>
    </w:p>
    <w:p w14:paraId="3143FAF2" w14:textId="77EC2954" w:rsidR="0047757E" w:rsidRDefault="0047757E" w:rsidP="00A478C3">
      <w:pPr>
        <w:pStyle w:val="NORMALTdocNokia"/>
      </w:pPr>
      <w:r>
        <w:t>The output of the AI/ML model inference in Case 3b is the estimation of UE position</w:t>
      </w:r>
      <w:r w:rsidR="004E0412">
        <w:t xml:space="preserve">. As </w:t>
      </w:r>
      <w:r w:rsidR="00854CE4">
        <w:t xml:space="preserve">LMF deploys </w:t>
      </w:r>
      <w:r w:rsidR="00D505BB">
        <w:t xml:space="preserve">the AI/ML model </w:t>
      </w:r>
      <w:r w:rsidR="00854CE4">
        <w:t>in Case 3b</w:t>
      </w:r>
      <w:r w:rsidR="007347F1">
        <w:t>,</w:t>
      </w:r>
      <w:r w:rsidR="00D505BB">
        <w:t xml:space="preserve"> </w:t>
      </w:r>
      <w:r w:rsidR="004E0412">
        <w:t xml:space="preserve">the estimated UE position is </w:t>
      </w:r>
      <w:r w:rsidR="00BB07BD">
        <w:t xml:space="preserve">internally available </w:t>
      </w:r>
      <w:r w:rsidR="00A43F09">
        <w:t>at LMF</w:t>
      </w:r>
      <w:r w:rsidR="00A478C3">
        <w:t xml:space="preserve"> without any specification impact</w:t>
      </w:r>
      <w:r w:rsidR="00D505BB">
        <w:t>.</w:t>
      </w:r>
    </w:p>
    <w:p w14:paraId="2E9B1F9F" w14:textId="651F395E" w:rsidR="00964B9D" w:rsidRDefault="00964B9D" w:rsidP="0047757E"/>
    <w:p w14:paraId="5A558F3C" w14:textId="77777777" w:rsidR="00896608" w:rsidRDefault="00896608" w:rsidP="0047757E"/>
    <w:p w14:paraId="6319B34D" w14:textId="37488A0C" w:rsidR="00896608" w:rsidRPr="007262BE" w:rsidRDefault="00896608" w:rsidP="0018188F">
      <w:pPr>
        <w:pStyle w:val="Heading3"/>
        <w:ind w:left="851"/>
      </w:pPr>
      <w:proofErr w:type="spellStart"/>
      <w:r>
        <w:t>S</w:t>
      </w:r>
      <w:r w:rsidRPr="007262BE">
        <w:t>ignaling</w:t>
      </w:r>
      <w:proofErr w:type="spellEnd"/>
      <w:r w:rsidRPr="007262BE">
        <w:t xml:space="preserve"> and procedure</w:t>
      </w:r>
      <w:r w:rsidR="00032367">
        <w:t>s</w:t>
      </w:r>
      <w:r w:rsidRPr="007262BE">
        <w:t xml:space="preserve"> </w:t>
      </w:r>
      <w:r w:rsidR="00032367">
        <w:t>for</w:t>
      </w:r>
      <w:r w:rsidRPr="007262BE">
        <w:t xml:space="preserve"> inference</w:t>
      </w:r>
    </w:p>
    <w:p w14:paraId="452147FB" w14:textId="3BF45F17" w:rsidR="00AB3BE9" w:rsidRDefault="00AB3BE9" w:rsidP="00A478C3">
      <w:pPr>
        <w:pStyle w:val="NORMALTdocNokia"/>
      </w:pPr>
      <w:r>
        <w:t xml:space="preserve">The </w:t>
      </w:r>
      <w:r w:rsidR="00D65534">
        <w:t>positioning measurement</w:t>
      </w:r>
      <w:r w:rsidR="0011329F">
        <w:t>, potential preprocessing,</w:t>
      </w:r>
      <w:r w:rsidR="00283896">
        <w:t xml:space="preserve"> measurements</w:t>
      </w:r>
      <w:r w:rsidR="00834234">
        <w:t xml:space="preserve"> reporting</w:t>
      </w:r>
      <w:r>
        <w:t xml:space="preserve"> at </w:t>
      </w:r>
      <w:proofErr w:type="spellStart"/>
      <w:r>
        <w:t>gNB</w:t>
      </w:r>
      <w:proofErr w:type="spellEnd"/>
      <w:r>
        <w:t xml:space="preserve"> would be necessary when LMF determines to utilize an UL positioning method upon an LCS location request. Thus, LMF could request one or more </w:t>
      </w:r>
      <w:proofErr w:type="spellStart"/>
      <w:r>
        <w:t>gNBs</w:t>
      </w:r>
      <w:proofErr w:type="spellEnd"/>
      <w:r>
        <w:t xml:space="preserve"> </w:t>
      </w:r>
      <w:r w:rsidR="00427F4D">
        <w:t>that were</w:t>
      </w:r>
      <w:r>
        <w:t xml:space="preserve"> determined to</w:t>
      </w:r>
      <w:r w:rsidR="00427F4D">
        <w:t xml:space="preserve"> be</w:t>
      </w:r>
      <w:r>
        <w:t xml:space="preserve"> involve</w:t>
      </w:r>
      <w:r w:rsidR="00427F4D">
        <w:t>d</w:t>
      </w:r>
      <w:r>
        <w:t xml:space="preserve"> in </w:t>
      </w:r>
      <w:r w:rsidR="00427F4D">
        <w:t xml:space="preserve">the </w:t>
      </w:r>
      <w:r>
        <w:t>positioning</w:t>
      </w:r>
      <w:r w:rsidR="00427F4D">
        <w:t xml:space="preserve"> inference</w:t>
      </w:r>
      <w:r>
        <w:t xml:space="preserve">, by </w:t>
      </w:r>
      <w:r w:rsidR="00942626">
        <w:t xml:space="preserve">requesting positioning measurements from </w:t>
      </w:r>
      <w:r w:rsidR="0018212F">
        <w:t xml:space="preserve">the selected </w:t>
      </w:r>
      <w:proofErr w:type="spellStart"/>
      <w:r w:rsidR="0018212F">
        <w:t>gNBs</w:t>
      </w:r>
      <w:proofErr w:type="spellEnd"/>
      <w:r>
        <w:t>.</w:t>
      </w:r>
    </w:p>
    <w:p w14:paraId="1D680322" w14:textId="77777777" w:rsidR="00D469E1" w:rsidRDefault="00D469E1" w:rsidP="00AB3BE9"/>
    <w:p w14:paraId="04F5C296" w14:textId="66FEE8C9" w:rsidR="00162AC8" w:rsidRDefault="00162AC8" w:rsidP="00AD2EA3">
      <w:pPr>
        <w:pStyle w:val="Proposalstylenokia2023"/>
      </w:pPr>
      <w:bookmarkStart w:id="275" w:name="_Toc159231932"/>
      <w:r>
        <w:t xml:space="preserve">In Case 3b, </w:t>
      </w:r>
      <w:r w:rsidR="00AB17F6">
        <w:t>LMF may request reporting of</w:t>
      </w:r>
      <w:r>
        <w:t xml:space="preserve"> </w:t>
      </w:r>
      <w:r w:rsidR="008F1DAD">
        <w:t xml:space="preserve">UL </w:t>
      </w:r>
      <w:r w:rsidR="002915B3">
        <w:t xml:space="preserve">measurement </w:t>
      </w:r>
      <w:r w:rsidR="008A38E4">
        <w:t>by</w:t>
      </w:r>
      <w:r w:rsidR="008F1DAD">
        <w:t xml:space="preserve"> </w:t>
      </w:r>
      <w:proofErr w:type="spellStart"/>
      <w:r w:rsidR="008F1DAD">
        <w:t>gNB</w:t>
      </w:r>
      <w:proofErr w:type="spellEnd"/>
      <w:r>
        <w:t>, e.g., upon LCS location request arriving at LMF.</w:t>
      </w:r>
      <w:r w:rsidR="006005FA">
        <w:t xml:space="preserve"> The associated signaling can be part of </w:t>
      </w:r>
      <w:proofErr w:type="spellStart"/>
      <w:r w:rsidR="006005FA">
        <w:t>NRPPa</w:t>
      </w:r>
      <w:proofErr w:type="spellEnd"/>
      <w:r w:rsidR="006005FA">
        <w:t>.</w:t>
      </w:r>
      <w:bookmarkEnd w:id="275"/>
    </w:p>
    <w:p w14:paraId="31D56783" w14:textId="77777777" w:rsidR="003E6F9B" w:rsidRPr="003E6F9B" w:rsidRDefault="003E6F9B" w:rsidP="00E270BE"/>
    <w:p w14:paraId="2EAF7A16" w14:textId="77777777" w:rsidR="008557C1" w:rsidRDefault="001C6B97" w:rsidP="001C6B97">
      <w:pPr>
        <w:pStyle w:val="Heading1"/>
        <w:rPr>
          <w:lang w:val="en-US"/>
        </w:rPr>
      </w:pPr>
      <w:bookmarkStart w:id="276" w:name="_Toc159231773"/>
      <w:bookmarkStart w:id="277" w:name="_Toc159231933"/>
      <w:bookmarkStart w:id="278" w:name="_Toc159240774"/>
      <w:r>
        <w:rPr>
          <w:lang w:val="en-US"/>
        </w:rPr>
        <w:t>Others</w:t>
      </w:r>
      <w:bookmarkEnd w:id="276"/>
      <w:bookmarkEnd w:id="277"/>
      <w:bookmarkEnd w:id="278"/>
    </w:p>
    <w:p w14:paraId="3536468B" w14:textId="59C8F223" w:rsidR="00A5213B" w:rsidRPr="008557C1" w:rsidRDefault="008557C1" w:rsidP="00A5213B">
      <w:pPr>
        <w:pStyle w:val="Heading2"/>
        <w:ind w:left="567"/>
        <w:rPr>
          <w:lang w:val="en-US"/>
        </w:rPr>
      </w:pPr>
      <w:r>
        <w:rPr>
          <w:lang w:val="en-US"/>
        </w:rPr>
        <w:t>AI/ML aided positioning round-trip methods</w:t>
      </w:r>
      <w:r w:rsidR="001C6B97" w:rsidRPr="008557C1">
        <w:rPr>
          <w:lang w:val="en-US"/>
        </w:rPr>
        <w:t xml:space="preserve"> </w:t>
      </w:r>
    </w:p>
    <w:p w14:paraId="7E3D11C4" w14:textId="77777777" w:rsidR="00A5213B" w:rsidRDefault="00A5213B" w:rsidP="00A5213B"/>
    <w:p w14:paraId="07DF9327" w14:textId="74FA4E39" w:rsidR="00A5213B" w:rsidRDefault="00A5213B" w:rsidP="00F83AF8">
      <w:pPr>
        <w:pStyle w:val="NORMALTdocNokia"/>
      </w:pPr>
      <w:r>
        <w:t>During the study item, it has been observed that the AI</w:t>
      </w:r>
      <w:r w:rsidR="00274984">
        <w:t>/</w:t>
      </w:r>
      <w:r>
        <w:t xml:space="preserve">ML positioning model exhibits various degree of robustness </w:t>
      </w:r>
      <w:proofErr w:type="spellStart"/>
      <w:r>
        <w:t>w.r.t.</w:t>
      </w:r>
      <w:proofErr w:type="spellEnd"/>
      <w:r>
        <w:t xml:space="preserve"> the magnitude of the synchronization error. When the synchronization error is variable – the typical case with the UE being synchronized only to its own </w:t>
      </w:r>
      <w:proofErr w:type="spellStart"/>
      <w:r>
        <w:t>gNB</w:t>
      </w:r>
      <w:proofErr w:type="spellEnd"/>
      <w:r>
        <w:t xml:space="preserve"> and not to all TRPs, the AIML model needs to be to dynamically compensate for changes in said error and this may result in more complex models, which need considerably more training data to use. To counteract such effects, legacy positioning introduced time-difference of arrival and round-trip methods. To enable the former method in AI</w:t>
      </w:r>
      <w:r w:rsidR="00815C7D">
        <w:t>/</w:t>
      </w:r>
      <w:r>
        <w:t xml:space="preserve">ML positioning, the LMF needs to coordinate the training data collection between the UE and the </w:t>
      </w:r>
      <w:proofErr w:type="spellStart"/>
      <w:r>
        <w:t>gNB</w:t>
      </w:r>
      <w:proofErr w:type="spellEnd"/>
      <w:r>
        <w:t>, since a single training sample has now multiple sources.</w:t>
      </w:r>
    </w:p>
    <w:p w14:paraId="271CF7E4" w14:textId="77777777" w:rsidR="00A5213B" w:rsidRDefault="00A5213B" w:rsidP="00A5213B"/>
    <w:p w14:paraId="1D5EAC90" w14:textId="652D5900" w:rsidR="00A5213B" w:rsidRDefault="00A5213B" w:rsidP="00AD2EA3">
      <w:pPr>
        <w:pStyle w:val="Observationstylenokia2023"/>
      </w:pPr>
      <w:bookmarkStart w:id="279" w:name="_Toc159231774"/>
      <w:bookmarkStart w:id="280" w:name="_Toc159240775"/>
      <w:r>
        <w:t>To cope with synchronization errors, legacy round-trip methods may be reused in AI</w:t>
      </w:r>
      <w:r w:rsidR="0039540B">
        <w:t>/</w:t>
      </w:r>
      <w:r>
        <w:t xml:space="preserve">ML positioning and to that end, new measurements may need to be defined to ensure collection of coherent measurements from the UE and the </w:t>
      </w:r>
      <w:proofErr w:type="spellStart"/>
      <w:r>
        <w:t>gNB</w:t>
      </w:r>
      <w:proofErr w:type="spellEnd"/>
      <w:r>
        <w:t>.</w:t>
      </w:r>
      <w:bookmarkEnd w:id="279"/>
      <w:bookmarkEnd w:id="280"/>
      <w:r>
        <w:t xml:space="preserve"> </w:t>
      </w:r>
    </w:p>
    <w:p w14:paraId="691BCB02" w14:textId="77777777" w:rsidR="00A5213B" w:rsidRDefault="00A5213B" w:rsidP="00E270BE"/>
    <w:p w14:paraId="36AAA594" w14:textId="77777777" w:rsidR="00BA4A0E" w:rsidRPr="003E6F9B" w:rsidRDefault="00BA4A0E" w:rsidP="00E270BE"/>
    <w:p w14:paraId="2183575C" w14:textId="32A5A0B5" w:rsidR="008D1C58" w:rsidRPr="005C0F28" w:rsidRDefault="008D1C58" w:rsidP="008D1C58">
      <w:pPr>
        <w:pStyle w:val="Heading1"/>
        <w:rPr>
          <w:lang w:val="en-US"/>
        </w:rPr>
      </w:pPr>
      <w:bookmarkStart w:id="281" w:name="_Toc159231775"/>
      <w:bookmarkStart w:id="282" w:name="_Toc159231934"/>
      <w:bookmarkStart w:id="283" w:name="_Toc159240776"/>
      <w:r w:rsidRPr="005C0F28">
        <w:rPr>
          <w:lang w:val="en-US"/>
        </w:rPr>
        <w:t>Conclusion</w:t>
      </w:r>
      <w:bookmarkEnd w:id="281"/>
      <w:bookmarkEnd w:id="282"/>
      <w:bookmarkEnd w:id="283"/>
    </w:p>
    <w:p w14:paraId="46BB37F8" w14:textId="291BF947" w:rsidR="008D1C58" w:rsidRPr="002651FC" w:rsidRDefault="001F62CD" w:rsidP="002651FC">
      <w:pPr>
        <w:pStyle w:val="NORMALTdocNokia"/>
      </w:pPr>
      <w:r w:rsidRPr="002651FC">
        <w:t xml:space="preserve">In this contribution, we discuss details of </w:t>
      </w:r>
      <w:r w:rsidR="008603B7" w:rsidRPr="002651FC">
        <w:t>AI/</w:t>
      </w:r>
      <w:r w:rsidRPr="002651FC">
        <w:t xml:space="preserve">ML for </w:t>
      </w:r>
      <w:r w:rsidR="008603B7" w:rsidRPr="002651FC">
        <w:t>positioning enhancement</w:t>
      </w:r>
      <w:r w:rsidRPr="002651FC">
        <w:t xml:space="preserve"> use case and have </w:t>
      </w:r>
      <w:r w:rsidR="008A21E2" w:rsidRPr="002651FC">
        <w:t xml:space="preserve">the </w:t>
      </w:r>
      <w:r w:rsidRPr="002651FC">
        <w:t>following observations</w:t>
      </w:r>
      <w:r w:rsidR="00DD6A72">
        <w:t xml:space="preserve"> and proposals</w:t>
      </w:r>
      <w:r w:rsidR="008603B7" w:rsidRPr="002651FC">
        <w:t>:</w:t>
      </w:r>
    </w:p>
    <w:p w14:paraId="4644284D" w14:textId="77777777" w:rsidR="009E6230" w:rsidRDefault="009E6230" w:rsidP="00AD2EA3">
      <w:pPr>
        <w:pStyle w:val="NORMALTdocNokia"/>
      </w:pPr>
    </w:p>
    <w:p w14:paraId="6705A89E" w14:textId="5E555FDE" w:rsidR="004B0723" w:rsidRPr="004B0723" w:rsidRDefault="00DD6A72" w:rsidP="004B0723">
      <w:pPr>
        <w:pStyle w:val="Heading2"/>
        <w:ind w:left="709"/>
        <w:rPr>
          <w:lang w:val="en-US"/>
        </w:rPr>
      </w:pPr>
      <w:r>
        <w:rPr>
          <w:lang w:val="en-US"/>
        </w:rPr>
        <w:t>Observations</w:t>
      </w:r>
    </w:p>
    <w:p w14:paraId="7A8ADA5C" w14:textId="19C745C5" w:rsidR="00744132" w:rsidRPr="00FC1BD6" w:rsidRDefault="00281954" w:rsidP="00FC1BD6">
      <w:pPr>
        <w:pStyle w:val="TOC1"/>
        <w:tabs>
          <w:tab w:val="left" w:pos="440"/>
          <w:tab w:val="right" w:pos="9629"/>
        </w:tabs>
        <w:jc w:val="both"/>
        <w:rPr>
          <w:rFonts w:ascii="Times New Roman" w:hAnsi="Times New Roman" w:cs="Times New Roman"/>
          <w:b w:val="0"/>
          <w:bCs w:val="0"/>
          <w:noProof/>
          <w:kern w:val="2"/>
          <w:sz w:val="24"/>
          <w:szCs w:val="24"/>
          <w:lang w:eastAsia="en-US"/>
          <w14:ligatures w14:val="standardContextual"/>
        </w:rPr>
      </w:pPr>
      <w:r w:rsidRPr="00FC1BD6">
        <w:rPr>
          <w:rFonts w:ascii="Times New Roman" w:hAnsi="Times New Roman" w:cs="Times New Roman"/>
          <w:sz w:val="24"/>
          <w:szCs w:val="24"/>
        </w:rPr>
        <w:fldChar w:fldCharType="begin"/>
      </w:r>
      <w:r w:rsidRPr="00FC1BD6">
        <w:rPr>
          <w:rFonts w:ascii="Times New Roman" w:hAnsi="Times New Roman" w:cs="Times New Roman"/>
          <w:sz w:val="24"/>
          <w:szCs w:val="24"/>
        </w:rPr>
        <w:instrText xml:space="preserve"> TOC \o "1-1" \n \p " " \t "Observation_style_nokia2023,1" </w:instrText>
      </w:r>
      <w:r w:rsidRPr="00FC1BD6">
        <w:rPr>
          <w:rFonts w:ascii="Times New Roman" w:hAnsi="Times New Roman" w:cs="Times New Roman"/>
          <w:sz w:val="24"/>
          <w:szCs w:val="24"/>
        </w:rPr>
        <w:fldChar w:fldCharType="separate"/>
      </w:r>
      <w:r w:rsidR="00744132" w:rsidRPr="00FC1BD6">
        <w:rPr>
          <w:rFonts w:ascii="Times New Roman" w:hAnsi="Times New Roman" w:cs="Times New Roman"/>
          <w:noProof/>
          <w:sz w:val="24"/>
          <w:szCs w:val="24"/>
        </w:rPr>
        <w:t>Observation 1: In Case 1, as performance monitoring needs to be specified for Case 1 direct AI/ML, the measurements used for inference and monitoring need to be aligned and consequently specified, e.g., UE may report to LMF the same measurements used for inference during performance monitoring procedures.</w:t>
      </w:r>
    </w:p>
    <w:p w14:paraId="3BE7FE19" w14:textId="77777777" w:rsidR="00744132" w:rsidRPr="00FC1BD6" w:rsidRDefault="00744132" w:rsidP="00FC1BD6">
      <w:pPr>
        <w:pStyle w:val="TOC1"/>
        <w:tabs>
          <w:tab w:val="right" w:pos="9629"/>
        </w:tabs>
        <w:jc w:val="both"/>
        <w:rPr>
          <w:rFonts w:ascii="Times New Roman" w:hAnsi="Times New Roman" w:cs="Times New Roman"/>
          <w:b w:val="0"/>
          <w:bCs w:val="0"/>
          <w:noProof/>
          <w:kern w:val="2"/>
          <w:sz w:val="24"/>
          <w:szCs w:val="24"/>
          <w:lang w:eastAsia="en-US"/>
          <w14:ligatures w14:val="standardContextual"/>
        </w:rPr>
      </w:pPr>
      <w:r w:rsidRPr="00FC1BD6">
        <w:rPr>
          <w:rFonts w:ascii="Times New Roman" w:hAnsi="Times New Roman" w:cs="Times New Roman"/>
          <w:noProof/>
          <w:sz w:val="24"/>
          <w:szCs w:val="24"/>
        </w:rPr>
        <w:t>Observation 2: Legacy RSRPP measurement in the specifications already corresponds to PDP measurement with a limited number of taps.</w:t>
      </w:r>
    </w:p>
    <w:p w14:paraId="4E0BD687" w14:textId="77777777" w:rsidR="00744132" w:rsidRPr="00FC1BD6" w:rsidRDefault="00744132" w:rsidP="00FC1BD6">
      <w:pPr>
        <w:pStyle w:val="TOC1"/>
        <w:tabs>
          <w:tab w:val="right" w:pos="9629"/>
        </w:tabs>
        <w:jc w:val="both"/>
        <w:rPr>
          <w:rFonts w:ascii="Times New Roman" w:hAnsi="Times New Roman" w:cs="Times New Roman"/>
          <w:b w:val="0"/>
          <w:bCs w:val="0"/>
          <w:noProof/>
          <w:kern w:val="2"/>
          <w:sz w:val="24"/>
          <w:szCs w:val="24"/>
          <w:lang w:eastAsia="en-US"/>
          <w14:ligatures w14:val="standardContextual"/>
        </w:rPr>
      </w:pPr>
      <w:r w:rsidRPr="00FC1BD6">
        <w:rPr>
          <w:rFonts w:ascii="Times New Roman" w:hAnsi="Times New Roman" w:cs="Times New Roman"/>
          <w:noProof/>
          <w:sz w:val="24"/>
          <w:szCs w:val="24"/>
        </w:rPr>
        <w:t>Observation 3: In Case 1 direct AI/ML positioning, ground truth label (or its approximation) relates to location coordinates.</w:t>
      </w:r>
    </w:p>
    <w:p w14:paraId="3731E3E4" w14:textId="77777777" w:rsidR="00744132" w:rsidRPr="00FC1BD6" w:rsidRDefault="00744132" w:rsidP="00FC1BD6">
      <w:pPr>
        <w:pStyle w:val="TOC1"/>
        <w:tabs>
          <w:tab w:val="right" w:pos="9629"/>
        </w:tabs>
        <w:jc w:val="both"/>
        <w:rPr>
          <w:rFonts w:ascii="Times New Roman" w:hAnsi="Times New Roman" w:cs="Times New Roman"/>
          <w:b w:val="0"/>
          <w:bCs w:val="0"/>
          <w:noProof/>
          <w:kern w:val="2"/>
          <w:sz w:val="24"/>
          <w:szCs w:val="24"/>
          <w:lang w:eastAsia="en-US"/>
          <w14:ligatures w14:val="standardContextual"/>
        </w:rPr>
      </w:pPr>
      <w:r w:rsidRPr="00FC1BD6">
        <w:rPr>
          <w:rFonts w:ascii="Times New Roman" w:hAnsi="Times New Roman" w:cs="Times New Roman"/>
          <w:noProof/>
          <w:sz w:val="24"/>
          <w:szCs w:val="24"/>
        </w:rPr>
        <w:t>Observation 4: In Case 1 direct AI/ML positioning, in addition to UE, LMF may also derive the performance metric.</w:t>
      </w:r>
    </w:p>
    <w:p w14:paraId="10007C6B" w14:textId="77777777" w:rsidR="00744132" w:rsidRPr="00FC1BD6" w:rsidRDefault="00744132" w:rsidP="00FC1BD6">
      <w:pPr>
        <w:pStyle w:val="TOC1"/>
        <w:tabs>
          <w:tab w:val="right" w:pos="9629"/>
        </w:tabs>
        <w:jc w:val="both"/>
        <w:rPr>
          <w:rFonts w:ascii="Times New Roman" w:hAnsi="Times New Roman" w:cs="Times New Roman"/>
          <w:b w:val="0"/>
          <w:bCs w:val="0"/>
          <w:noProof/>
          <w:kern w:val="2"/>
          <w:sz w:val="24"/>
          <w:szCs w:val="24"/>
          <w:lang w:eastAsia="en-US"/>
          <w14:ligatures w14:val="standardContextual"/>
        </w:rPr>
      </w:pPr>
      <w:r w:rsidRPr="00FC1BD6">
        <w:rPr>
          <w:rFonts w:ascii="Times New Roman" w:hAnsi="Times New Roman" w:cs="Times New Roman"/>
          <w:noProof/>
          <w:sz w:val="24"/>
          <w:szCs w:val="24"/>
        </w:rPr>
        <w:t>Observation 5: For Case 1 direct AI/ML positioning, the legacy RSRPP signaling report may be complemented with differential quantization scheme to deliver additional up to 50 PDP samples in the time domain.</w:t>
      </w:r>
    </w:p>
    <w:p w14:paraId="7DB1DF7F" w14:textId="77777777" w:rsidR="00744132" w:rsidRPr="00FC1BD6" w:rsidRDefault="00744132" w:rsidP="00FC1BD6">
      <w:pPr>
        <w:pStyle w:val="TOC1"/>
        <w:tabs>
          <w:tab w:val="right" w:pos="9629"/>
        </w:tabs>
        <w:jc w:val="both"/>
        <w:rPr>
          <w:rFonts w:ascii="Times New Roman" w:hAnsi="Times New Roman" w:cs="Times New Roman"/>
          <w:b w:val="0"/>
          <w:bCs w:val="0"/>
          <w:noProof/>
          <w:kern w:val="2"/>
          <w:sz w:val="24"/>
          <w:szCs w:val="24"/>
          <w:lang w:eastAsia="en-US"/>
          <w14:ligatures w14:val="standardContextual"/>
        </w:rPr>
      </w:pPr>
      <w:r w:rsidRPr="00FC1BD6">
        <w:rPr>
          <w:rFonts w:ascii="Times New Roman" w:hAnsi="Times New Roman" w:cs="Times New Roman"/>
          <w:noProof/>
          <w:sz w:val="24"/>
          <w:szCs w:val="24"/>
          <w:lang w:val="en-GB"/>
        </w:rPr>
        <w:t>Observation 6: For the necessary data for training in all cases, including Case 1 direct AI/ML, the positioning accuracy is affected by two factors: the dataset size and the labels (UEs locations) following uniform distribution.</w:t>
      </w:r>
    </w:p>
    <w:p w14:paraId="2BD8080B" w14:textId="77777777" w:rsidR="00744132" w:rsidRPr="00FC1BD6" w:rsidRDefault="00744132" w:rsidP="00FC1BD6">
      <w:pPr>
        <w:pStyle w:val="TOC1"/>
        <w:tabs>
          <w:tab w:val="right" w:pos="9629"/>
        </w:tabs>
        <w:jc w:val="both"/>
        <w:rPr>
          <w:rFonts w:ascii="Times New Roman" w:hAnsi="Times New Roman" w:cs="Times New Roman"/>
          <w:b w:val="0"/>
          <w:bCs w:val="0"/>
          <w:noProof/>
          <w:kern w:val="2"/>
          <w:sz w:val="24"/>
          <w:szCs w:val="24"/>
          <w:lang w:eastAsia="en-US"/>
          <w14:ligatures w14:val="standardContextual"/>
        </w:rPr>
      </w:pPr>
      <w:r w:rsidRPr="00FC1BD6">
        <w:rPr>
          <w:rFonts w:ascii="Times New Roman" w:hAnsi="Times New Roman" w:cs="Times New Roman"/>
          <w:noProof/>
          <w:sz w:val="24"/>
          <w:szCs w:val="24"/>
        </w:rPr>
        <w:t>Observation 7: In Case 1 direct AI/ML positioning, for monitoring, UE may request its location information from LMF to be used as ground truth (or its approximation).</w:t>
      </w:r>
    </w:p>
    <w:p w14:paraId="19B9600C" w14:textId="77777777" w:rsidR="00744132" w:rsidRPr="00FC1BD6" w:rsidRDefault="00744132" w:rsidP="00FC1BD6">
      <w:pPr>
        <w:pStyle w:val="TOC1"/>
        <w:tabs>
          <w:tab w:val="right" w:pos="9629"/>
        </w:tabs>
        <w:jc w:val="both"/>
        <w:rPr>
          <w:rFonts w:ascii="Times New Roman" w:hAnsi="Times New Roman" w:cs="Times New Roman"/>
          <w:b w:val="0"/>
          <w:bCs w:val="0"/>
          <w:noProof/>
          <w:kern w:val="2"/>
          <w:sz w:val="24"/>
          <w:szCs w:val="24"/>
          <w:lang w:eastAsia="en-US"/>
          <w14:ligatures w14:val="standardContextual"/>
        </w:rPr>
      </w:pPr>
      <w:r w:rsidRPr="00FC1BD6">
        <w:rPr>
          <w:rFonts w:ascii="Times New Roman" w:hAnsi="Times New Roman" w:cs="Times New Roman"/>
          <w:noProof/>
          <w:sz w:val="24"/>
          <w:szCs w:val="24"/>
        </w:rPr>
        <w:t>Observation 8: In Case 1 direct AI/ML positioning, for monitoring purposes and ground truth generation, it would be preferable to not utilize DL-based positioning methods since ML-based positioning also relies on DL measurements, and any imperfections, e.g., NLOS, UE measurement inaccuracies, etc. would impact both estimates.</w:t>
      </w:r>
    </w:p>
    <w:p w14:paraId="77A65BDC" w14:textId="77777777" w:rsidR="00744132" w:rsidRPr="00FC1BD6" w:rsidRDefault="00744132" w:rsidP="00FC1BD6">
      <w:pPr>
        <w:pStyle w:val="TOC1"/>
        <w:tabs>
          <w:tab w:val="right" w:pos="9629"/>
        </w:tabs>
        <w:jc w:val="both"/>
        <w:rPr>
          <w:rFonts w:ascii="Times New Roman" w:hAnsi="Times New Roman" w:cs="Times New Roman"/>
          <w:b w:val="0"/>
          <w:bCs w:val="0"/>
          <w:noProof/>
          <w:kern w:val="2"/>
          <w:sz w:val="24"/>
          <w:szCs w:val="24"/>
          <w:lang w:eastAsia="en-US"/>
          <w14:ligatures w14:val="standardContextual"/>
        </w:rPr>
      </w:pPr>
      <w:r w:rsidRPr="00FC1BD6">
        <w:rPr>
          <w:rFonts w:ascii="Times New Roman" w:hAnsi="Times New Roman" w:cs="Times New Roman"/>
          <w:noProof/>
          <w:sz w:val="24"/>
          <w:szCs w:val="24"/>
        </w:rPr>
        <w:t>Observation 9: For Case 1 direct AI/ML positioning and monitoring purposes, selection of a PRU for ground truth or other data generation for a specific target UE is not trivial, e.g., due to different channel measurements that might be observed by PRU and target UE even if they are in proximity.</w:t>
      </w:r>
    </w:p>
    <w:p w14:paraId="441F0D45" w14:textId="70FFCD8C" w:rsidR="00744132" w:rsidRPr="00FC1BD6" w:rsidRDefault="00744132" w:rsidP="00FC1BD6">
      <w:pPr>
        <w:pStyle w:val="TOC1"/>
        <w:tabs>
          <w:tab w:val="right" w:pos="9629"/>
        </w:tabs>
        <w:jc w:val="both"/>
        <w:rPr>
          <w:rFonts w:ascii="Times New Roman" w:hAnsi="Times New Roman" w:cs="Times New Roman"/>
          <w:b w:val="0"/>
          <w:bCs w:val="0"/>
          <w:noProof/>
          <w:kern w:val="2"/>
          <w:sz w:val="24"/>
          <w:szCs w:val="24"/>
          <w:lang w:eastAsia="en-US"/>
          <w14:ligatures w14:val="standardContextual"/>
        </w:rPr>
      </w:pPr>
      <w:r w:rsidRPr="00FC1BD6">
        <w:rPr>
          <w:rFonts w:ascii="Times New Roman" w:hAnsi="Times New Roman" w:cs="Times New Roman"/>
          <w:noProof/>
          <w:sz w:val="24"/>
          <w:szCs w:val="24"/>
        </w:rPr>
        <w:t xml:space="preserve">Observation 10: For case 1 </w:t>
      </w:r>
      <w:r w:rsidRPr="00FC1BD6">
        <w:rPr>
          <w:rFonts w:ascii="Times New Roman" w:hAnsi="Times New Roman" w:cs="Times New Roman"/>
          <w:noProof/>
          <w:sz w:val="24"/>
          <w:szCs w:val="24"/>
          <w:lang w:val="en-GB"/>
        </w:rPr>
        <w:t xml:space="preserve">direct AI/ML positioning, </w:t>
      </w:r>
      <w:r w:rsidRPr="00FC1BD6">
        <w:rPr>
          <w:rFonts w:ascii="Times New Roman" w:hAnsi="Times New Roman" w:cs="Times New Roman"/>
          <w:noProof/>
          <w:sz w:val="24"/>
          <w:szCs w:val="24"/>
        </w:rPr>
        <w:t>data collection for monitoring, collecting samples with high positioning label confidence (high label accuracy) ensures reliable positioning accuracy monitoring by UE or LMF.</w:t>
      </w:r>
    </w:p>
    <w:p w14:paraId="764CDDC4" w14:textId="77777777" w:rsidR="00744132" w:rsidRPr="00FC1BD6" w:rsidRDefault="00744132" w:rsidP="00FC1BD6">
      <w:pPr>
        <w:pStyle w:val="TOC1"/>
        <w:tabs>
          <w:tab w:val="right" w:pos="9629"/>
        </w:tabs>
        <w:jc w:val="both"/>
        <w:rPr>
          <w:rFonts w:ascii="Times New Roman" w:hAnsi="Times New Roman" w:cs="Times New Roman"/>
          <w:b w:val="0"/>
          <w:bCs w:val="0"/>
          <w:noProof/>
          <w:kern w:val="2"/>
          <w:sz w:val="24"/>
          <w:szCs w:val="24"/>
          <w:lang w:eastAsia="en-US"/>
          <w14:ligatures w14:val="standardContextual"/>
        </w:rPr>
      </w:pPr>
      <w:r w:rsidRPr="00FC1BD6">
        <w:rPr>
          <w:rFonts w:ascii="Times New Roman" w:hAnsi="Times New Roman" w:cs="Times New Roman"/>
          <w:noProof/>
          <w:sz w:val="24"/>
          <w:szCs w:val="24"/>
        </w:rPr>
        <w:t>Observation 11: The RF imperfections cause undesired phase rotation and delays of the positioning signal. As a result, the UE hosting one specific functionality experiences signal distortions which, if are not considered during training, are wrongly absorbed into the positioning measurement.</w:t>
      </w:r>
    </w:p>
    <w:p w14:paraId="7DE48FE7" w14:textId="77777777" w:rsidR="00744132" w:rsidRPr="00FC1BD6" w:rsidRDefault="00744132" w:rsidP="00FC1BD6">
      <w:pPr>
        <w:pStyle w:val="TOC1"/>
        <w:tabs>
          <w:tab w:val="right" w:pos="9629"/>
        </w:tabs>
        <w:jc w:val="both"/>
        <w:rPr>
          <w:rFonts w:ascii="Times New Roman" w:hAnsi="Times New Roman" w:cs="Times New Roman"/>
          <w:b w:val="0"/>
          <w:bCs w:val="0"/>
          <w:noProof/>
          <w:kern w:val="2"/>
          <w:sz w:val="24"/>
          <w:szCs w:val="24"/>
          <w:lang w:eastAsia="en-US"/>
          <w14:ligatures w14:val="standardContextual"/>
        </w:rPr>
      </w:pPr>
      <w:r w:rsidRPr="00FC1BD6">
        <w:rPr>
          <w:rFonts w:ascii="Times New Roman" w:hAnsi="Times New Roman" w:cs="Times New Roman"/>
          <w:noProof/>
          <w:sz w:val="24"/>
          <w:szCs w:val="24"/>
        </w:rPr>
        <w:t>Observation 12: While features as inference frequency, UE type, positioning measurement acquisition are intrinsic to functionality and/or UE type and thus relatively easily controllable, features as training data availability and reliability are extrinsic and typically depend on the propagation and interference conditions that the UE finds itself in.</w:t>
      </w:r>
    </w:p>
    <w:p w14:paraId="447179BE" w14:textId="77777777" w:rsidR="00744132" w:rsidRPr="00FC1BD6" w:rsidRDefault="00744132" w:rsidP="00FC1BD6">
      <w:pPr>
        <w:pStyle w:val="TOC1"/>
        <w:tabs>
          <w:tab w:val="right" w:pos="9629"/>
        </w:tabs>
        <w:jc w:val="both"/>
        <w:rPr>
          <w:rFonts w:ascii="Times New Roman" w:hAnsi="Times New Roman" w:cs="Times New Roman"/>
          <w:b w:val="0"/>
          <w:bCs w:val="0"/>
          <w:noProof/>
          <w:kern w:val="2"/>
          <w:sz w:val="24"/>
          <w:szCs w:val="24"/>
          <w:lang w:eastAsia="en-US"/>
          <w14:ligatures w14:val="standardContextual"/>
        </w:rPr>
      </w:pPr>
      <w:r w:rsidRPr="00FC1BD6">
        <w:rPr>
          <w:rFonts w:ascii="Times New Roman" w:hAnsi="Times New Roman" w:cs="Times New Roman"/>
          <w:noProof/>
          <w:sz w:val="24"/>
          <w:szCs w:val="24"/>
        </w:rPr>
        <w:t>Observation 13: For Case 1 direct AI/ML positioning, for inference purposes the NW-side additional condition is used to generate a correlation between the additional condition mapped on individual models deployed in the UE-side and the NW-side additional condition characterizing the specific area where the inference is required.</w:t>
      </w:r>
    </w:p>
    <w:p w14:paraId="50584C5C" w14:textId="77777777" w:rsidR="00744132" w:rsidRPr="00FC1BD6" w:rsidRDefault="00744132" w:rsidP="00FC1BD6">
      <w:pPr>
        <w:pStyle w:val="TOC1"/>
        <w:tabs>
          <w:tab w:val="right" w:pos="9629"/>
        </w:tabs>
        <w:jc w:val="both"/>
        <w:rPr>
          <w:rFonts w:ascii="Times New Roman" w:hAnsi="Times New Roman" w:cs="Times New Roman"/>
          <w:b w:val="0"/>
          <w:bCs w:val="0"/>
          <w:noProof/>
          <w:kern w:val="2"/>
          <w:sz w:val="24"/>
          <w:szCs w:val="24"/>
          <w:lang w:eastAsia="en-US"/>
          <w14:ligatures w14:val="standardContextual"/>
        </w:rPr>
      </w:pPr>
      <w:r w:rsidRPr="00FC1BD6">
        <w:rPr>
          <w:rFonts w:ascii="Times New Roman" w:hAnsi="Times New Roman" w:cs="Times New Roman"/>
          <w:noProof/>
          <w:sz w:val="24"/>
          <w:szCs w:val="24"/>
        </w:rPr>
        <w:t>Observation 14: A positioning feature corresponds to a positioning method defined in legacy NR positioning framework. Hence, legacy framework with LPP protocol for e.g., capability reporting, measurement reporting can be exploited for functionality-based LCM purposes.</w:t>
      </w:r>
    </w:p>
    <w:p w14:paraId="66763332" w14:textId="77777777" w:rsidR="00744132" w:rsidRPr="00FC1BD6" w:rsidRDefault="00744132" w:rsidP="00FC1BD6">
      <w:pPr>
        <w:pStyle w:val="TOC1"/>
        <w:tabs>
          <w:tab w:val="right" w:pos="9629"/>
        </w:tabs>
        <w:jc w:val="both"/>
        <w:rPr>
          <w:rFonts w:ascii="Times New Roman" w:hAnsi="Times New Roman" w:cs="Times New Roman"/>
          <w:b w:val="0"/>
          <w:bCs w:val="0"/>
          <w:noProof/>
          <w:kern w:val="2"/>
          <w:sz w:val="24"/>
          <w:szCs w:val="24"/>
          <w:lang w:eastAsia="en-US"/>
          <w14:ligatures w14:val="standardContextual"/>
        </w:rPr>
      </w:pPr>
      <w:r w:rsidRPr="00FC1BD6">
        <w:rPr>
          <w:rFonts w:ascii="Times New Roman" w:hAnsi="Times New Roman" w:cs="Times New Roman"/>
          <w:noProof/>
          <w:sz w:val="24"/>
          <w:szCs w:val="24"/>
        </w:rPr>
        <w:t>Observation 15: For Case 1 direct AI/ML positioning, no reconfiguration is expected on any functionality based on the preferred dynamic/online indications coming from the UE.</w:t>
      </w:r>
    </w:p>
    <w:p w14:paraId="3D151715" w14:textId="77777777" w:rsidR="00744132" w:rsidRPr="00FC1BD6" w:rsidRDefault="00744132" w:rsidP="00FC1BD6">
      <w:pPr>
        <w:pStyle w:val="TOC1"/>
        <w:tabs>
          <w:tab w:val="right" w:pos="9629"/>
        </w:tabs>
        <w:jc w:val="both"/>
        <w:rPr>
          <w:rFonts w:ascii="Times New Roman" w:hAnsi="Times New Roman" w:cs="Times New Roman"/>
          <w:b w:val="0"/>
          <w:bCs w:val="0"/>
          <w:noProof/>
          <w:kern w:val="2"/>
          <w:sz w:val="24"/>
          <w:szCs w:val="24"/>
          <w:lang w:eastAsia="en-US"/>
          <w14:ligatures w14:val="standardContextual"/>
        </w:rPr>
      </w:pPr>
      <w:r w:rsidRPr="00FC1BD6">
        <w:rPr>
          <w:rFonts w:ascii="Times New Roman" w:hAnsi="Times New Roman" w:cs="Times New Roman"/>
          <w:noProof/>
          <w:sz w:val="24"/>
          <w:szCs w:val="24"/>
        </w:rPr>
        <w:t>Observation 16: As performance monitoring needs to be specified for Case 3a, the measurements used for inference and monitoring need to be aligned and consequently specified, e.g., gNB may report to LMF the same measurements used for inference during performance monitoring procedures.</w:t>
      </w:r>
    </w:p>
    <w:p w14:paraId="010A76FE" w14:textId="77777777" w:rsidR="00744132" w:rsidRPr="00FC1BD6" w:rsidRDefault="00744132" w:rsidP="00FC1BD6">
      <w:pPr>
        <w:pStyle w:val="TOC1"/>
        <w:tabs>
          <w:tab w:val="right" w:pos="9629"/>
        </w:tabs>
        <w:jc w:val="both"/>
        <w:rPr>
          <w:rFonts w:ascii="Times New Roman" w:hAnsi="Times New Roman" w:cs="Times New Roman"/>
          <w:b w:val="0"/>
          <w:bCs w:val="0"/>
          <w:noProof/>
          <w:kern w:val="2"/>
          <w:sz w:val="24"/>
          <w:szCs w:val="24"/>
          <w:lang w:eastAsia="en-US"/>
          <w14:ligatures w14:val="standardContextual"/>
        </w:rPr>
      </w:pPr>
      <w:r w:rsidRPr="00FC1BD6">
        <w:rPr>
          <w:rFonts w:ascii="Times New Roman" w:hAnsi="Times New Roman" w:cs="Times New Roman"/>
          <w:noProof/>
          <w:sz w:val="24"/>
          <w:szCs w:val="24"/>
        </w:rPr>
        <w:t>Observation 17: As performance monitoring needs to be specified for Case 3b, the measurements used for inference and monitoring need to be aligned and consequently specified.</w:t>
      </w:r>
    </w:p>
    <w:p w14:paraId="1A8D8CAB" w14:textId="77777777" w:rsidR="00744132" w:rsidRPr="00FC1BD6" w:rsidRDefault="00744132" w:rsidP="00FC1BD6">
      <w:pPr>
        <w:pStyle w:val="TOC1"/>
        <w:tabs>
          <w:tab w:val="right" w:pos="9629"/>
        </w:tabs>
        <w:jc w:val="both"/>
        <w:rPr>
          <w:rFonts w:ascii="Times New Roman" w:hAnsi="Times New Roman" w:cs="Times New Roman"/>
          <w:b w:val="0"/>
          <w:bCs w:val="0"/>
          <w:noProof/>
          <w:kern w:val="2"/>
          <w:sz w:val="24"/>
          <w:szCs w:val="24"/>
          <w:lang w:eastAsia="en-US"/>
          <w14:ligatures w14:val="standardContextual"/>
        </w:rPr>
      </w:pPr>
      <w:r w:rsidRPr="00FC1BD6">
        <w:rPr>
          <w:rFonts w:ascii="Times New Roman" w:hAnsi="Times New Roman" w:cs="Times New Roman"/>
          <w:noProof/>
          <w:sz w:val="24"/>
          <w:szCs w:val="24"/>
        </w:rPr>
        <w:t>Observation 18: To cope with synchronization errors, legacy round-trip methods may be reused in AI/ML positioning and to that end, new measurements may need to be defined to ensure collection of coherent measurements from the UE and the gNB.</w:t>
      </w:r>
    </w:p>
    <w:p w14:paraId="14AD8517" w14:textId="1FCA94C5" w:rsidR="00EB3B12" w:rsidRDefault="00281954" w:rsidP="00FC1BD6">
      <w:pPr>
        <w:pStyle w:val="NORMALTdocNokia"/>
      </w:pPr>
      <w:r w:rsidRPr="00FC1BD6">
        <w:rPr>
          <w:szCs w:val="24"/>
        </w:rPr>
        <w:fldChar w:fldCharType="end"/>
      </w:r>
    </w:p>
    <w:p w14:paraId="6FC1DB54" w14:textId="77777777" w:rsidR="00937C04" w:rsidRDefault="00937C04" w:rsidP="00726372">
      <w:pPr>
        <w:rPr>
          <w:sz w:val="20"/>
          <w:szCs w:val="20"/>
        </w:rPr>
      </w:pPr>
    </w:p>
    <w:p w14:paraId="455EDF32" w14:textId="1BDD84C5" w:rsidR="004B0723" w:rsidRDefault="004B0723" w:rsidP="004B0723">
      <w:pPr>
        <w:pStyle w:val="Heading2"/>
        <w:ind w:left="709"/>
        <w:rPr>
          <w:lang w:val="en-US"/>
        </w:rPr>
      </w:pPr>
      <w:r>
        <w:rPr>
          <w:lang w:val="en-US"/>
        </w:rPr>
        <w:t>Proposals</w:t>
      </w:r>
    </w:p>
    <w:p w14:paraId="65AE8ECF" w14:textId="72272184" w:rsidR="00756DE7" w:rsidRPr="008C770F" w:rsidRDefault="00756DE7" w:rsidP="00B1380A">
      <w:pPr>
        <w:pStyle w:val="TOC1"/>
        <w:tabs>
          <w:tab w:val="left" w:pos="440"/>
          <w:tab w:val="right" w:pos="9629"/>
        </w:tabs>
        <w:jc w:val="both"/>
        <w:rPr>
          <w:rFonts w:ascii="Times New Roman" w:hAnsi="Times New Roman" w:cs="Times New Roman"/>
          <w:b w:val="0"/>
          <w:bCs w:val="0"/>
          <w:noProof/>
          <w:kern w:val="2"/>
          <w:sz w:val="24"/>
          <w:szCs w:val="24"/>
          <w:lang w:eastAsia="en-US"/>
          <w14:ligatures w14:val="standardContextual"/>
        </w:rPr>
      </w:pPr>
      <w:r>
        <w:rPr>
          <w:lang w:eastAsia="en-US"/>
        </w:rPr>
        <w:fldChar w:fldCharType="begin"/>
      </w:r>
      <w:r>
        <w:rPr>
          <w:lang w:eastAsia="en-US"/>
        </w:rPr>
        <w:instrText xml:space="preserve"> TOC \o "1-1" \n \p " " \t "Proposal_style_nokia2023,1" </w:instrText>
      </w:r>
      <w:r>
        <w:rPr>
          <w:lang w:eastAsia="en-US"/>
        </w:rPr>
        <w:fldChar w:fldCharType="separate"/>
      </w:r>
    </w:p>
    <w:p w14:paraId="74A9861E" w14:textId="77777777" w:rsidR="00756DE7" w:rsidRPr="008C770F" w:rsidRDefault="00756DE7" w:rsidP="00B1380A">
      <w:pPr>
        <w:pStyle w:val="TOC1"/>
        <w:tabs>
          <w:tab w:val="right" w:pos="9629"/>
        </w:tabs>
        <w:jc w:val="both"/>
        <w:rPr>
          <w:rFonts w:ascii="Times New Roman" w:hAnsi="Times New Roman" w:cs="Times New Roman"/>
          <w:noProof/>
          <w:sz w:val="24"/>
          <w:szCs w:val="24"/>
        </w:rPr>
      </w:pPr>
      <w:r w:rsidRPr="008C770F">
        <w:rPr>
          <w:rFonts w:ascii="Times New Roman" w:hAnsi="Times New Roman" w:cs="Times New Roman"/>
          <w:noProof/>
          <w:sz w:val="24"/>
          <w:szCs w:val="24"/>
        </w:rPr>
        <w:t>Proposal 1: RAN1 to consider the following scope to discuss the specification support for UE-side model - Case 1 direct AI/ML positioning</w:t>
      </w:r>
    </w:p>
    <w:p w14:paraId="6E69F783" w14:textId="77777777" w:rsidR="007B1516" w:rsidRPr="008C770F" w:rsidRDefault="007B1516" w:rsidP="00B1380A">
      <w:pPr>
        <w:pStyle w:val="NORMALTdocNokia"/>
        <w:numPr>
          <w:ilvl w:val="0"/>
          <w:numId w:val="26"/>
        </w:numPr>
        <w:ind w:left="1276"/>
        <w:rPr>
          <w:rFonts w:eastAsiaTheme="minorHAnsi"/>
          <w:b/>
          <w:bCs/>
          <w:szCs w:val="24"/>
          <w:lang w:eastAsia="en-US"/>
        </w:rPr>
      </w:pPr>
      <w:r w:rsidRPr="008C770F">
        <w:rPr>
          <w:rFonts w:eastAsiaTheme="minorHAnsi"/>
          <w:b/>
          <w:bCs/>
          <w:szCs w:val="24"/>
          <w:lang w:eastAsia="en-US"/>
        </w:rPr>
        <w:t>Inference operation</w:t>
      </w:r>
    </w:p>
    <w:p w14:paraId="7249409E" w14:textId="77777777" w:rsidR="007B1516" w:rsidRPr="008C770F" w:rsidRDefault="007B1516" w:rsidP="00B1380A">
      <w:pPr>
        <w:pStyle w:val="NORMALTdocNokia"/>
        <w:numPr>
          <w:ilvl w:val="1"/>
          <w:numId w:val="26"/>
        </w:numPr>
        <w:ind w:left="1701"/>
        <w:rPr>
          <w:b/>
          <w:bCs/>
          <w:szCs w:val="24"/>
          <w:lang w:eastAsia="en-US"/>
        </w:rPr>
      </w:pPr>
      <w:r w:rsidRPr="008C770F">
        <w:rPr>
          <w:b/>
          <w:bCs/>
          <w:szCs w:val="24"/>
          <w:lang w:eastAsia="en-US"/>
        </w:rPr>
        <w:t>Inference input and output</w:t>
      </w:r>
    </w:p>
    <w:p w14:paraId="7F40DA1E" w14:textId="77777777" w:rsidR="007B1516" w:rsidRPr="008C770F" w:rsidRDefault="007B1516" w:rsidP="00B1380A">
      <w:pPr>
        <w:pStyle w:val="NORMALTdocNokia"/>
        <w:numPr>
          <w:ilvl w:val="1"/>
          <w:numId w:val="26"/>
        </w:numPr>
        <w:ind w:left="1701"/>
        <w:rPr>
          <w:b/>
          <w:bCs/>
          <w:szCs w:val="24"/>
          <w:lang w:eastAsia="en-US"/>
        </w:rPr>
      </w:pPr>
      <w:r w:rsidRPr="008C770F">
        <w:rPr>
          <w:b/>
          <w:bCs/>
          <w:szCs w:val="24"/>
          <w:lang w:eastAsia="en-US"/>
        </w:rPr>
        <w:t>Measurements/reporting enhancements on legacy positioning measurement and reporting framework (e.g., LPP)</w:t>
      </w:r>
    </w:p>
    <w:p w14:paraId="75FCA050" w14:textId="77777777" w:rsidR="007B1516" w:rsidRPr="008C770F" w:rsidRDefault="007B1516" w:rsidP="00B1380A">
      <w:pPr>
        <w:pStyle w:val="NORMALTdocNokia"/>
        <w:numPr>
          <w:ilvl w:val="1"/>
          <w:numId w:val="26"/>
        </w:numPr>
        <w:ind w:left="1701"/>
        <w:rPr>
          <w:b/>
          <w:bCs/>
          <w:szCs w:val="24"/>
          <w:lang w:eastAsia="en-US"/>
        </w:rPr>
      </w:pPr>
      <w:r w:rsidRPr="008C770F">
        <w:rPr>
          <w:b/>
          <w:bCs/>
          <w:szCs w:val="24"/>
          <w:lang w:eastAsia="en-US"/>
        </w:rPr>
        <w:t>Enhancements to legacy positioning framework (e.g., LPP) to enable inference</w:t>
      </w:r>
    </w:p>
    <w:p w14:paraId="779F2128" w14:textId="77777777" w:rsidR="007B1516" w:rsidRPr="008C770F" w:rsidRDefault="007B1516" w:rsidP="00B1380A">
      <w:pPr>
        <w:pStyle w:val="NORMALTdocNokia"/>
        <w:numPr>
          <w:ilvl w:val="0"/>
          <w:numId w:val="26"/>
        </w:numPr>
        <w:ind w:left="1276"/>
        <w:rPr>
          <w:rFonts w:eastAsiaTheme="minorHAnsi"/>
          <w:b/>
          <w:bCs/>
          <w:szCs w:val="24"/>
          <w:lang w:eastAsia="en-US"/>
        </w:rPr>
      </w:pPr>
      <w:r w:rsidRPr="008C770F">
        <w:rPr>
          <w:rFonts w:eastAsiaTheme="minorHAnsi"/>
          <w:b/>
          <w:bCs/>
          <w:szCs w:val="24"/>
          <w:lang w:eastAsia="en-US"/>
        </w:rPr>
        <w:t>Performance monitoring</w:t>
      </w:r>
    </w:p>
    <w:p w14:paraId="2EC804BA" w14:textId="77777777" w:rsidR="007B1516" w:rsidRPr="008C770F" w:rsidRDefault="007B1516" w:rsidP="00B1380A">
      <w:pPr>
        <w:pStyle w:val="NORMALTdocNokia"/>
        <w:numPr>
          <w:ilvl w:val="1"/>
          <w:numId w:val="26"/>
        </w:numPr>
        <w:ind w:left="1701"/>
        <w:rPr>
          <w:rFonts w:eastAsiaTheme="minorHAnsi"/>
          <w:b/>
          <w:bCs/>
          <w:szCs w:val="24"/>
          <w:lang w:eastAsia="en-US"/>
        </w:rPr>
      </w:pPr>
      <w:r w:rsidRPr="008C770F">
        <w:rPr>
          <w:rFonts w:eastAsiaTheme="minorHAnsi"/>
          <w:b/>
          <w:bCs/>
          <w:szCs w:val="24"/>
          <w:lang w:eastAsia="en-US"/>
        </w:rPr>
        <w:t xml:space="preserve">Monitoring metric(s) </w:t>
      </w:r>
    </w:p>
    <w:p w14:paraId="4A6A1D86" w14:textId="77777777" w:rsidR="007B1516" w:rsidRPr="008C770F" w:rsidRDefault="007B1516" w:rsidP="00B1380A">
      <w:pPr>
        <w:pStyle w:val="NORMALTdocNokia"/>
        <w:numPr>
          <w:ilvl w:val="1"/>
          <w:numId w:val="26"/>
        </w:numPr>
        <w:ind w:left="1701"/>
        <w:rPr>
          <w:rFonts w:eastAsiaTheme="minorHAnsi"/>
          <w:b/>
          <w:bCs/>
          <w:szCs w:val="24"/>
          <w:lang w:eastAsia="en-US"/>
        </w:rPr>
      </w:pPr>
      <w:r w:rsidRPr="008C770F">
        <w:rPr>
          <w:rFonts w:eastAsiaTheme="minorHAnsi"/>
          <w:b/>
          <w:bCs/>
          <w:szCs w:val="24"/>
          <w:lang w:eastAsia="en-US"/>
        </w:rPr>
        <w:t>Entity deriving monitoring metric</w:t>
      </w:r>
    </w:p>
    <w:p w14:paraId="63FB823B" w14:textId="77777777" w:rsidR="007B1516" w:rsidRPr="008C770F" w:rsidRDefault="007B1516" w:rsidP="00B1380A">
      <w:pPr>
        <w:pStyle w:val="NORMALTdocNokia"/>
        <w:numPr>
          <w:ilvl w:val="1"/>
          <w:numId w:val="26"/>
        </w:numPr>
        <w:ind w:left="1701"/>
        <w:rPr>
          <w:rFonts w:eastAsiaTheme="minorHAnsi"/>
          <w:b/>
          <w:bCs/>
          <w:szCs w:val="24"/>
          <w:lang w:eastAsia="en-US"/>
        </w:rPr>
      </w:pPr>
      <w:r w:rsidRPr="008C770F">
        <w:rPr>
          <w:rFonts w:eastAsiaTheme="minorHAnsi"/>
          <w:b/>
          <w:bCs/>
          <w:szCs w:val="24"/>
          <w:lang w:eastAsia="en-US"/>
        </w:rPr>
        <w:t xml:space="preserve">Entity determining functionality decision based on monitoring </w:t>
      </w:r>
      <w:proofErr w:type="gramStart"/>
      <w:r w:rsidRPr="008C770F">
        <w:rPr>
          <w:rFonts w:eastAsiaTheme="minorHAnsi"/>
          <w:b/>
          <w:bCs/>
          <w:szCs w:val="24"/>
          <w:lang w:eastAsia="en-US"/>
        </w:rPr>
        <w:t>outcome</w:t>
      </w:r>
      <w:proofErr w:type="gramEnd"/>
    </w:p>
    <w:p w14:paraId="42C0087F" w14:textId="77777777" w:rsidR="007B1516" w:rsidRPr="008C770F" w:rsidRDefault="007B1516" w:rsidP="00B1380A">
      <w:pPr>
        <w:pStyle w:val="NORMALTdocNokia"/>
        <w:numPr>
          <w:ilvl w:val="1"/>
          <w:numId w:val="26"/>
        </w:numPr>
        <w:ind w:left="1701"/>
        <w:rPr>
          <w:rFonts w:eastAsiaTheme="minorHAnsi"/>
          <w:b/>
          <w:bCs/>
          <w:szCs w:val="24"/>
          <w:lang w:eastAsia="en-US"/>
        </w:rPr>
      </w:pPr>
      <w:r w:rsidRPr="008C770F">
        <w:rPr>
          <w:b/>
          <w:bCs/>
          <w:szCs w:val="24"/>
          <w:lang w:eastAsia="en-US"/>
        </w:rPr>
        <w:t>Enhancements to legacy positioning framework (e.g., LPP) to enable monitoring.</w:t>
      </w:r>
    </w:p>
    <w:p w14:paraId="5C12BBAA" w14:textId="77777777" w:rsidR="007B1516" w:rsidRPr="008C770F" w:rsidRDefault="007B1516" w:rsidP="00B1380A">
      <w:pPr>
        <w:pStyle w:val="NORMALTdocNokia"/>
        <w:numPr>
          <w:ilvl w:val="0"/>
          <w:numId w:val="26"/>
        </w:numPr>
        <w:ind w:left="1276"/>
        <w:rPr>
          <w:b/>
          <w:bCs/>
          <w:szCs w:val="24"/>
          <w:lang w:eastAsia="en-US"/>
        </w:rPr>
      </w:pPr>
      <w:r w:rsidRPr="008C770F">
        <w:rPr>
          <w:b/>
          <w:bCs/>
          <w:szCs w:val="24"/>
          <w:lang w:eastAsia="en-US"/>
        </w:rPr>
        <w:t>Data collection</w:t>
      </w:r>
    </w:p>
    <w:p w14:paraId="55B64631" w14:textId="77777777" w:rsidR="007B1516" w:rsidRPr="008C770F" w:rsidRDefault="007B1516" w:rsidP="00B1380A">
      <w:pPr>
        <w:pStyle w:val="NORMALTdocNokia"/>
        <w:numPr>
          <w:ilvl w:val="1"/>
          <w:numId w:val="26"/>
        </w:numPr>
        <w:ind w:left="1701"/>
        <w:rPr>
          <w:b/>
          <w:bCs/>
          <w:szCs w:val="24"/>
          <w:lang w:eastAsia="en-US"/>
        </w:rPr>
      </w:pPr>
      <w:r w:rsidRPr="008C770F">
        <w:rPr>
          <w:b/>
          <w:bCs/>
          <w:szCs w:val="24"/>
          <w:lang w:eastAsia="en-US"/>
        </w:rPr>
        <w:t>Necessary content data for training</w:t>
      </w:r>
    </w:p>
    <w:p w14:paraId="4CAFB30C" w14:textId="77777777" w:rsidR="007B1516" w:rsidRPr="008C770F" w:rsidRDefault="007B1516" w:rsidP="00B1380A">
      <w:pPr>
        <w:pStyle w:val="NORMALTdocNokia"/>
        <w:numPr>
          <w:ilvl w:val="1"/>
          <w:numId w:val="26"/>
        </w:numPr>
        <w:ind w:left="1701"/>
        <w:rPr>
          <w:b/>
          <w:bCs/>
          <w:szCs w:val="24"/>
          <w:lang w:eastAsia="en-US"/>
        </w:rPr>
      </w:pPr>
      <w:r w:rsidRPr="008C770F">
        <w:rPr>
          <w:b/>
          <w:bCs/>
          <w:szCs w:val="24"/>
          <w:lang w:eastAsia="en-US"/>
        </w:rPr>
        <w:t>Entity, criteria, and positioning methods to generate ground truth for monitoring purposes.</w:t>
      </w:r>
    </w:p>
    <w:p w14:paraId="0B74A6C2" w14:textId="77777777" w:rsidR="007B1516" w:rsidRPr="008C770F" w:rsidRDefault="007B1516" w:rsidP="00B1380A">
      <w:pPr>
        <w:pStyle w:val="NORMALTdocNokia"/>
        <w:numPr>
          <w:ilvl w:val="1"/>
          <w:numId w:val="26"/>
        </w:numPr>
        <w:ind w:left="1701"/>
        <w:rPr>
          <w:b/>
          <w:bCs/>
          <w:szCs w:val="24"/>
          <w:lang w:eastAsia="en-US"/>
        </w:rPr>
      </w:pPr>
      <w:r w:rsidRPr="008C770F">
        <w:rPr>
          <w:b/>
          <w:bCs/>
          <w:szCs w:val="24"/>
          <w:lang w:eastAsia="en-US"/>
        </w:rPr>
        <w:t>Enhancement on legacy positioning framework (e.g., LPP) enabling generation of ground truth for monitoring purposes.</w:t>
      </w:r>
    </w:p>
    <w:p w14:paraId="152E1A53" w14:textId="77777777" w:rsidR="007B1516" w:rsidRPr="008C770F" w:rsidRDefault="007B1516" w:rsidP="00B1380A">
      <w:pPr>
        <w:pStyle w:val="NORMALTdocNokia"/>
        <w:numPr>
          <w:ilvl w:val="0"/>
          <w:numId w:val="26"/>
        </w:numPr>
        <w:ind w:left="1276"/>
        <w:rPr>
          <w:rFonts w:eastAsiaTheme="minorHAnsi"/>
          <w:b/>
          <w:bCs/>
          <w:szCs w:val="24"/>
          <w:lang w:eastAsia="en-US"/>
        </w:rPr>
      </w:pPr>
      <w:r w:rsidRPr="008C770F">
        <w:rPr>
          <w:rFonts w:eastAsiaTheme="minorHAnsi"/>
          <w:b/>
          <w:bCs/>
          <w:szCs w:val="24"/>
          <w:lang w:eastAsia="en-US"/>
        </w:rPr>
        <w:t>Methods of handling of additional conditions</w:t>
      </w:r>
    </w:p>
    <w:p w14:paraId="24B49E52" w14:textId="77777777" w:rsidR="007B1516" w:rsidRPr="008C770F" w:rsidRDefault="007B1516" w:rsidP="00B1380A">
      <w:pPr>
        <w:pStyle w:val="NORMALTdocNokia"/>
        <w:numPr>
          <w:ilvl w:val="1"/>
          <w:numId w:val="26"/>
        </w:numPr>
        <w:ind w:left="1701"/>
        <w:rPr>
          <w:rFonts w:eastAsiaTheme="minorHAnsi"/>
          <w:b/>
          <w:bCs/>
          <w:szCs w:val="24"/>
          <w:lang w:eastAsia="en-US"/>
        </w:rPr>
      </w:pPr>
      <w:r w:rsidRPr="008C770F">
        <w:rPr>
          <w:rFonts w:eastAsiaTheme="minorHAnsi"/>
          <w:b/>
          <w:bCs/>
          <w:szCs w:val="24"/>
          <w:lang w:eastAsia="en-US"/>
        </w:rPr>
        <w:t>Consider four approaches listed in TR 38.843</w:t>
      </w:r>
    </w:p>
    <w:p w14:paraId="402A8429" w14:textId="77777777" w:rsidR="007B1516" w:rsidRPr="008C770F" w:rsidRDefault="007B1516" w:rsidP="00B1380A">
      <w:pPr>
        <w:pStyle w:val="NORMALTdocNokia"/>
        <w:numPr>
          <w:ilvl w:val="1"/>
          <w:numId w:val="26"/>
        </w:numPr>
        <w:ind w:left="1701"/>
        <w:rPr>
          <w:rFonts w:eastAsiaTheme="minorHAnsi"/>
          <w:b/>
          <w:bCs/>
          <w:szCs w:val="24"/>
          <w:lang w:eastAsia="en-US"/>
        </w:rPr>
      </w:pPr>
      <w:r w:rsidRPr="008C770F">
        <w:rPr>
          <w:rFonts w:eastAsiaTheme="minorHAnsi"/>
          <w:b/>
          <w:bCs/>
          <w:szCs w:val="24"/>
          <w:lang w:eastAsia="en-US"/>
        </w:rPr>
        <w:t>Note: model identification approach and model transfer approach to be discussed only after related study objectives are finalized.</w:t>
      </w:r>
    </w:p>
    <w:p w14:paraId="3A1CE09A" w14:textId="77777777" w:rsidR="007B1516" w:rsidRPr="008C770F" w:rsidRDefault="007B1516" w:rsidP="00B1380A">
      <w:pPr>
        <w:pStyle w:val="NORMALTdocNokia"/>
        <w:numPr>
          <w:ilvl w:val="0"/>
          <w:numId w:val="26"/>
        </w:numPr>
        <w:ind w:left="1276"/>
        <w:rPr>
          <w:rFonts w:eastAsiaTheme="minorHAnsi"/>
          <w:b/>
          <w:bCs/>
          <w:szCs w:val="24"/>
          <w:lang w:eastAsia="en-US"/>
        </w:rPr>
      </w:pPr>
      <w:r w:rsidRPr="008C770F">
        <w:rPr>
          <w:rFonts w:eastAsiaTheme="minorHAnsi"/>
          <w:b/>
          <w:bCs/>
          <w:szCs w:val="24"/>
          <w:lang w:eastAsia="en-US"/>
        </w:rPr>
        <w:t>LCM aspects</w:t>
      </w:r>
    </w:p>
    <w:p w14:paraId="00E14745" w14:textId="77777777" w:rsidR="007B1516" w:rsidRPr="008C770F" w:rsidRDefault="007B1516" w:rsidP="00B1380A">
      <w:pPr>
        <w:pStyle w:val="NORMALTdocNokia"/>
        <w:numPr>
          <w:ilvl w:val="1"/>
          <w:numId w:val="26"/>
        </w:numPr>
        <w:ind w:left="1701"/>
        <w:rPr>
          <w:rFonts w:eastAsiaTheme="minorHAnsi"/>
          <w:b/>
          <w:bCs/>
          <w:szCs w:val="24"/>
          <w:lang w:eastAsia="en-US"/>
        </w:rPr>
      </w:pPr>
      <w:r w:rsidRPr="008C770F">
        <w:rPr>
          <w:rFonts w:eastAsiaTheme="minorHAnsi"/>
          <w:b/>
          <w:bCs/>
          <w:szCs w:val="24"/>
          <w:lang w:eastAsia="en-US"/>
        </w:rPr>
        <w:t>Functionality-based LCM: Legacy positioning framework shall be reused as much as possible.</w:t>
      </w:r>
    </w:p>
    <w:p w14:paraId="5D77D4F1" w14:textId="77777777" w:rsidR="007B1516" w:rsidRPr="008C770F" w:rsidRDefault="007B1516" w:rsidP="00B1380A">
      <w:pPr>
        <w:pStyle w:val="NORMALTdocNokia"/>
        <w:numPr>
          <w:ilvl w:val="1"/>
          <w:numId w:val="26"/>
        </w:numPr>
        <w:ind w:left="1701"/>
        <w:rPr>
          <w:rFonts w:eastAsiaTheme="minorHAnsi"/>
          <w:b/>
          <w:bCs/>
          <w:szCs w:val="24"/>
          <w:lang w:eastAsia="en-US"/>
        </w:rPr>
      </w:pPr>
      <w:r w:rsidRPr="008C770F">
        <w:rPr>
          <w:rFonts w:eastAsiaTheme="minorHAnsi"/>
          <w:b/>
          <w:bCs/>
          <w:szCs w:val="24"/>
          <w:lang w:eastAsia="en-US"/>
        </w:rPr>
        <w:t>RAN1 should wait for the progress in other Agenda Item “9.1.3.3 Other aspects of AI/ML model and data” before discussing model-ID based LCM aspects.</w:t>
      </w:r>
    </w:p>
    <w:p w14:paraId="2A0A7652" w14:textId="77777777" w:rsidR="007B1516" w:rsidRPr="008C770F" w:rsidRDefault="007B1516" w:rsidP="00B1380A">
      <w:pPr>
        <w:pStyle w:val="TOC1"/>
        <w:tabs>
          <w:tab w:val="right" w:pos="9629"/>
        </w:tabs>
        <w:jc w:val="both"/>
        <w:rPr>
          <w:rFonts w:ascii="Times New Roman" w:hAnsi="Times New Roman" w:cs="Times New Roman"/>
          <w:b w:val="0"/>
          <w:bCs w:val="0"/>
          <w:noProof/>
          <w:kern w:val="2"/>
          <w:sz w:val="24"/>
          <w:szCs w:val="24"/>
          <w:lang w:eastAsia="en-US"/>
          <w14:ligatures w14:val="standardContextual"/>
        </w:rPr>
      </w:pPr>
    </w:p>
    <w:p w14:paraId="268B34D2" w14:textId="77777777" w:rsidR="00756DE7" w:rsidRDefault="00756DE7" w:rsidP="00B1380A">
      <w:pPr>
        <w:pStyle w:val="TOC1"/>
        <w:tabs>
          <w:tab w:val="right" w:pos="9629"/>
        </w:tabs>
        <w:jc w:val="both"/>
        <w:rPr>
          <w:rFonts w:ascii="Times New Roman" w:hAnsi="Times New Roman" w:cs="Times New Roman"/>
          <w:noProof/>
          <w:sz w:val="24"/>
          <w:szCs w:val="24"/>
        </w:rPr>
      </w:pPr>
      <w:r w:rsidRPr="008C770F">
        <w:rPr>
          <w:rFonts w:ascii="Times New Roman" w:hAnsi="Times New Roman" w:cs="Times New Roman"/>
          <w:noProof/>
          <w:sz w:val="24"/>
          <w:szCs w:val="24"/>
        </w:rPr>
        <w:t>Proposal 2: RAN1 to consider the following scope to discuss the specification support for gNB-side model (Case 3a) and LMF-side model (Case 3b).</w:t>
      </w:r>
    </w:p>
    <w:p w14:paraId="5BB70032" w14:textId="77777777" w:rsidR="000F3BC1" w:rsidRPr="00AD2EA3" w:rsidRDefault="000F3BC1" w:rsidP="00B1380A">
      <w:pPr>
        <w:pStyle w:val="NORMALTdocNokia"/>
        <w:numPr>
          <w:ilvl w:val="0"/>
          <w:numId w:val="27"/>
        </w:numPr>
        <w:ind w:left="1276"/>
        <w:rPr>
          <w:rFonts w:eastAsiaTheme="minorHAnsi"/>
          <w:b/>
          <w:bCs/>
          <w:lang w:eastAsia="en-US"/>
        </w:rPr>
      </w:pPr>
      <w:r w:rsidRPr="00AD2EA3">
        <w:rPr>
          <w:rFonts w:eastAsiaTheme="minorHAnsi"/>
          <w:b/>
          <w:bCs/>
          <w:lang w:eastAsia="en-US"/>
        </w:rPr>
        <w:t>Inference operation</w:t>
      </w:r>
    </w:p>
    <w:p w14:paraId="168F589B" w14:textId="77777777" w:rsidR="000F3BC1" w:rsidRPr="00AD2EA3" w:rsidRDefault="000F3BC1" w:rsidP="00B1380A">
      <w:pPr>
        <w:pStyle w:val="NORMALTdocNokia"/>
        <w:numPr>
          <w:ilvl w:val="1"/>
          <w:numId w:val="27"/>
        </w:numPr>
        <w:ind w:left="1701"/>
        <w:rPr>
          <w:rFonts w:eastAsiaTheme="minorHAnsi"/>
          <w:b/>
          <w:bCs/>
          <w:lang w:eastAsia="en-US"/>
        </w:rPr>
      </w:pPr>
      <w:r w:rsidRPr="00AD2EA3">
        <w:rPr>
          <w:rFonts w:eastAsiaTheme="minorHAnsi"/>
          <w:b/>
          <w:bCs/>
          <w:lang w:eastAsia="en-US"/>
        </w:rPr>
        <w:t>Model inference input and output</w:t>
      </w:r>
    </w:p>
    <w:p w14:paraId="1446EF01" w14:textId="77777777" w:rsidR="000F3BC1" w:rsidRPr="00AD2EA3" w:rsidRDefault="000F3BC1" w:rsidP="00B1380A">
      <w:pPr>
        <w:pStyle w:val="NORMALTdocNokia"/>
        <w:numPr>
          <w:ilvl w:val="1"/>
          <w:numId w:val="27"/>
        </w:numPr>
        <w:ind w:left="1701"/>
        <w:rPr>
          <w:rFonts w:eastAsiaTheme="minorHAnsi"/>
          <w:b/>
          <w:bCs/>
          <w:lang w:eastAsia="en-US"/>
        </w:rPr>
      </w:pPr>
      <w:r w:rsidRPr="00AD2EA3">
        <w:rPr>
          <w:rFonts w:eastAsiaTheme="minorHAnsi"/>
          <w:b/>
          <w:bCs/>
          <w:lang w:eastAsia="en-US"/>
        </w:rPr>
        <w:t>Measurements/reporting enhancements on legacy positioning measurement and reporting framework (e.g., NRPPa).</w:t>
      </w:r>
    </w:p>
    <w:p w14:paraId="004BB1CA" w14:textId="77777777" w:rsidR="000F3BC1" w:rsidRPr="00AD2EA3" w:rsidRDefault="000F3BC1" w:rsidP="00B1380A">
      <w:pPr>
        <w:pStyle w:val="NORMALTdocNokia"/>
        <w:numPr>
          <w:ilvl w:val="1"/>
          <w:numId w:val="27"/>
        </w:numPr>
        <w:ind w:left="1701"/>
        <w:rPr>
          <w:rFonts w:eastAsiaTheme="minorEastAsia"/>
          <w:b/>
          <w:bCs/>
          <w:lang w:eastAsia="en-US"/>
        </w:rPr>
      </w:pPr>
      <w:r w:rsidRPr="00AD2EA3">
        <w:rPr>
          <w:b/>
          <w:bCs/>
          <w:lang w:eastAsia="en-US"/>
        </w:rPr>
        <w:t>Enhancements to legacy positioning framework (e.g., NRPPa) to enable inference.</w:t>
      </w:r>
    </w:p>
    <w:p w14:paraId="7B481037" w14:textId="77777777" w:rsidR="0006590E" w:rsidRPr="008C770F" w:rsidRDefault="0006590E" w:rsidP="00B1380A">
      <w:pPr>
        <w:pStyle w:val="TOC1"/>
        <w:tabs>
          <w:tab w:val="right" w:pos="9629"/>
        </w:tabs>
        <w:jc w:val="both"/>
        <w:rPr>
          <w:rFonts w:ascii="Times New Roman" w:hAnsi="Times New Roman" w:cs="Times New Roman"/>
          <w:b w:val="0"/>
          <w:bCs w:val="0"/>
          <w:noProof/>
          <w:kern w:val="2"/>
          <w:sz w:val="24"/>
          <w:szCs w:val="24"/>
          <w:lang w:eastAsia="en-US"/>
          <w14:ligatures w14:val="standardContextual"/>
        </w:rPr>
      </w:pPr>
    </w:p>
    <w:p w14:paraId="602782C4" w14:textId="77777777" w:rsidR="00756DE7" w:rsidRPr="008C770F" w:rsidRDefault="00756DE7" w:rsidP="00B1380A">
      <w:pPr>
        <w:pStyle w:val="TOC1"/>
        <w:tabs>
          <w:tab w:val="right" w:pos="9629"/>
        </w:tabs>
        <w:jc w:val="both"/>
        <w:rPr>
          <w:rFonts w:ascii="Times New Roman" w:hAnsi="Times New Roman" w:cs="Times New Roman"/>
          <w:b w:val="0"/>
          <w:bCs w:val="0"/>
          <w:noProof/>
          <w:kern w:val="2"/>
          <w:sz w:val="24"/>
          <w:szCs w:val="24"/>
          <w:lang w:eastAsia="en-US"/>
          <w14:ligatures w14:val="standardContextual"/>
        </w:rPr>
      </w:pPr>
      <w:r w:rsidRPr="008C770F">
        <w:rPr>
          <w:rFonts w:ascii="Times New Roman" w:hAnsi="Times New Roman" w:cs="Times New Roman"/>
          <w:noProof/>
          <w:sz w:val="24"/>
          <w:szCs w:val="24"/>
        </w:rPr>
        <w:t>Proposal 3: For Case 1 direct AI/ML positioning, RAN1 to consider in the normative work that the input used for inference may not consider new measurements.</w:t>
      </w:r>
    </w:p>
    <w:p w14:paraId="66D085C6" w14:textId="77777777" w:rsidR="00756DE7" w:rsidRPr="008C770F" w:rsidRDefault="00756DE7" w:rsidP="00B1380A">
      <w:pPr>
        <w:pStyle w:val="TOC1"/>
        <w:tabs>
          <w:tab w:val="right" w:pos="9629"/>
        </w:tabs>
        <w:jc w:val="both"/>
        <w:rPr>
          <w:rFonts w:ascii="Times New Roman" w:hAnsi="Times New Roman" w:cs="Times New Roman"/>
          <w:b w:val="0"/>
          <w:bCs w:val="0"/>
          <w:noProof/>
          <w:kern w:val="2"/>
          <w:sz w:val="24"/>
          <w:szCs w:val="24"/>
          <w:lang w:eastAsia="en-US"/>
          <w14:ligatures w14:val="standardContextual"/>
        </w:rPr>
      </w:pPr>
      <w:r w:rsidRPr="008C770F">
        <w:rPr>
          <w:rFonts w:ascii="Times New Roman" w:hAnsi="Times New Roman" w:cs="Times New Roman"/>
          <w:noProof/>
          <w:sz w:val="24"/>
          <w:szCs w:val="24"/>
        </w:rPr>
        <w:t>Proposal 4: For Case 1 direct AI/ML positioning, the reference signal used for measurements corresponding to model input is only DL PRS.</w:t>
      </w:r>
    </w:p>
    <w:p w14:paraId="68A8DE56" w14:textId="77777777" w:rsidR="00756DE7" w:rsidRPr="008C770F" w:rsidRDefault="00756DE7" w:rsidP="00B1380A">
      <w:pPr>
        <w:pStyle w:val="TOC1"/>
        <w:tabs>
          <w:tab w:val="right" w:pos="9629"/>
        </w:tabs>
        <w:jc w:val="both"/>
        <w:rPr>
          <w:rFonts w:ascii="Times New Roman" w:hAnsi="Times New Roman" w:cs="Times New Roman"/>
          <w:b w:val="0"/>
          <w:bCs w:val="0"/>
          <w:noProof/>
          <w:kern w:val="2"/>
          <w:sz w:val="24"/>
          <w:szCs w:val="24"/>
          <w:lang w:eastAsia="en-US"/>
          <w14:ligatures w14:val="standardContextual"/>
        </w:rPr>
      </w:pPr>
      <w:r w:rsidRPr="008C770F">
        <w:rPr>
          <w:rFonts w:ascii="Times New Roman" w:hAnsi="Times New Roman" w:cs="Times New Roman"/>
          <w:noProof/>
          <w:sz w:val="24"/>
          <w:szCs w:val="24"/>
        </w:rPr>
        <w:t>Proposal 5: In Case 1 direct AI/ML positioning, measurements corresponding to model inference input must consist of DL RSRPP as per its existing definition in the specifications (TS 38.214). FFS to include additional number of paths (e.g., to achieve desired positioning performance).</w:t>
      </w:r>
    </w:p>
    <w:p w14:paraId="3166682D" w14:textId="77777777" w:rsidR="00756DE7" w:rsidRPr="008C770F" w:rsidRDefault="00756DE7" w:rsidP="00B1380A">
      <w:pPr>
        <w:pStyle w:val="TOC1"/>
        <w:tabs>
          <w:tab w:val="right" w:pos="9629"/>
        </w:tabs>
        <w:jc w:val="both"/>
        <w:rPr>
          <w:rFonts w:ascii="Times New Roman" w:hAnsi="Times New Roman" w:cs="Times New Roman"/>
          <w:b w:val="0"/>
          <w:bCs w:val="0"/>
          <w:noProof/>
          <w:kern w:val="2"/>
          <w:sz w:val="24"/>
          <w:szCs w:val="24"/>
          <w:lang w:eastAsia="en-US"/>
          <w14:ligatures w14:val="standardContextual"/>
        </w:rPr>
      </w:pPr>
      <w:r w:rsidRPr="008C770F">
        <w:rPr>
          <w:rFonts w:ascii="Times New Roman" w:hAnsi="Times New Roman" w:cs="Times New Roman"/>
          <w:noProof/>
          <w:sz w:val="24"/>
          <w:szCs w:val="24"/>
        </w:rPr>
        <w:t>Proposal 6: In Case 1 direct AI/ML positioning, model inference output is the location estimate of the UE doing the inference, i.e., the target UE, and reported to LMF via LPP.</w:t>
      </w:r>
    </w:p>
    <w:p w14:paraId="40B76582" w14:textId="77777777" w:rsidR="00756DE7" w:rsidRPr="008C770F" w:rsidRDefault="00756DE7" w:rsidP="00B1380A">
      <w:pPr>
        <w:pStyle w:val="TOC1"/>
        <w:tabs>
          <w:tab w:val="right" w:pos="9629"/>
        </w:tabs>
        <w:jc w:val="both"/>
        <w:rPr>
          <w:rFonts w:ascii="Times New Roman" w:hAnsi="Times New Roman" w:cs="Times New Roman"/>
          <w:b w:val="0"/>
          <w:bCs w:val="0"/>
          <w:noProof/>
          <w:kern w:val="2"/>
          <w:sz w:val="24"/>
          <w:szCs w:val="24"/>
          <w:lang w:eastAsia="en-US"/>
          <w14:ligatures w14:val="standardContextual"/>
        </w:rPr>
      </w:pPr>
      <w:r w:rsidRPr="008C770F">
        <w:rPr>
          <w:rFonts w:ascii="Times New Roman" w:hAnsi="Times New Roman" w:cs="Times New Roman"/>
          <w:noProof/>
          <w:sz w:val="24"/>
          <w:szCs w:val="24"/>
        </w:rPr>
        <w:t xml:space="preserve">Proposal 7: RAN1 to consider in the normative work for Case 1 direct AI/ML positioning inference that LMF activates the corresponding AI/ML functionality, the activation signaling must be part of </w:t>
      </w:r>
      <w:r w:rsidRPr="008C770F">
        <w:rPr>
          <w:rFonts w:ascii="Times New Roman" w:hAnsi="Times New Roman" w:cs="Times New Roman"/>
          <w:i/>
          <w:noProof/>
          <w:sz w:val="24"/>
          <w:szCs w:val="24"/>
        </w:rPr>
        <w:t>LPP Request Location Information</w:t>
      </w:r>
      <w:r w:rsidRPr="008C770F">
        <w:rPr>
          <w:rFonts w:ascii="Times New Roman" w:hAnsi="Times New Roman" w:cs="Times New Roman"/>
          <w:noProof/>
          <w:sz w:val="24"/>
          <w:szCs w:val="24"/>
        </w:rPr>
        <w:t>.</w:t>
      </w:r>
    </w:p>
    <w:p w14:paraId="56BDF9ED" w14:textId="77777777" w:rsidR="00756DE7" w:rsidRPr="008C770F" w:rsidRDefault="00756DE7" w:rsidP="00B1380A">
      <w:pPr>
        <w:pStyle w:val="TOC1"/>
        <w:tabs>
          <w:tab w:val="right" w:pos="9629"/>
        </w:tabs>
        <w:jc w:val="both"/>
        <w:rPr>
          <w:rFonts w:ascii="Times New Roman" w:hAnsi="Times New Roman" w:cs="Times New Roman"/>
          <w:b w:val="0"/>
          <w:bCs w:val="0"/>
          <w:noProof/>
          <w:kern w:val="2"/>
          <w:sz w:val="24"/>
          <w:szCs w:val="24"/>
          <w:lang w:eastAsia="en-US"/>
          <w14:ligatures w14:val="standardContextual"/>
        </w:rPr>
      </w:pPr>
      <w:r w:rsidRPr="008C770F">
        <w:rPr>
          <w:rFonts w:ascii="Times New Roman" w:hAnsi="Times New Roman" w:cs="Times New Roman"/>
          <w:noProof/>
          <w:sz w:val="24"/>
          <w:szCs w:val="24"/>
        </w:rPr>
        <w:t xml:space="preserve">Proposal 8: RAN1 to consider in the normative work for Case 1 direct AI/ML positioning, UE reports its estimated UE location to LMF in response to LMF’s request using </w:t>
      </w:r>
      <w:r w:rsidRPr="008C770F">
        <w:rPr>
          <w:rFonts w:ascii="Times New Roman" w:hAnsi="Times New Roman" w:cs="Times New Roman"/>
          <w:i/>
          <w:noProof/>
          <w:sz w:val="24"/>
          <w:szCs w:val="24"/>
        </w:rPr>
        <w:t>LPP Provide Location Information</w:t>
      </w:r>
      <w:r w:rsidRPr="008C770F">
        <w:rPr>
          <w:rFonts w:ascii="Times New Roman" w:hAnsi="Times New Roman" w:cs="Times New Roman"/>
          <w:noProof/>
          <w:sz w:val="24"/>
          <w:szCs w:val="24"/>
        </w:rPr>
        <w:t>, as in legacy.</w:t>
      </w:r>
    </w:p>
    <w:p w14:paraId="5129E0CC" w14:textId="77777777" w:rsidR="00756DE7" w:rsidRPr="008C770F" w:rsidRDefault="00756DE7" w:rsidP="00B1380A">
      <w:pPr>
        <w:pStyle w:val="TOC1"/>
        <w:tabs>
          <w:tab w:val="right" w:pos="9629"/>
        </w:tabs>
        <w:jc w:val="both"/>
        <w:rPr>
          <w:rFonts w:ascii="Times New Roman" w:hAnsi="Times New Roman" w:cs="Times New Roman"/>
          <w:b w:val="0"/>
          <w:bCs w:val="0"/>
          <w:noProof/>
          <w:kern w:val="2"/>
          <w:sz w:val="24"/>
          <w:szCs w:val="24"/>
          <w:lang w:eastAsia="en-US"/>
          <w14:ligatures w14:val="standardContextual"/>
        </w:rPr>
      </w:pPr>
      <w:r w:rsidRPr="008C770F">
        <w:rPr>
          <w:rFonts w:ascii="Times New Roman" w:hAnsi="Times New Roman" w:cs="Times New Roman"/>
          <w:noProof/>
          <w:sz w:val="24"/>
          <w:szCs w:val="24"/>
        </w:rPr>
        <w:t>Proposal 9: RAN1 to consider in the normative work for inference in Case 1 AI/ML positioning inference that LMF informs the target UE about the configured DL PRS as it is done in legacy DL positioning.</w:t>
      </w:r>
    </w:p>
    <w:p w14:paraId="4EA1DAEF" w14:textId="77777777" w:rsidR="00756DE7" w:rsidRPr="008C770F" w:rsidRDefault="00756DE7" w:rsidP="00B1380A">
      <w:pPr>
        <w:pStyle w:val="TOC1"/>
        <w:tabs>
          <w:tab w:val="right" w:pos="9629"/>
        </w:tabs>
        <w:jc w:val="both"/>
        <w:rPr>
          <w:rFonts w:ascii="Times New Roman" w:hAnsi="Times New Roman" w:cs="Times New Roman"/>
          <w:b w:val="0"/>
          <w:bCs w:val="0"/>
          <w:noProof/>
          <w:kern w:val="2"/>
          <w:sz w:val="24"/>
          <w:szCs w:val="24"/>
          <w:lang w:eastAsia="en-US"/>
          <w14:ligatures w14:val="standardContextual"/>
        </w:rPr>
      </w:pPr>
      <w:r w:rsidRPr="008C770F">
        <w:rPr>
          <w:rFonts w:ascii="Times New Roman" w:hAnsi="Times New Roman" w:cs="Times New Roman"/>
          <w:noProof/>
          <w:sz w:val="24"/>
          <w:szCs w:val="24"/>
        </w:rPr>
        <w:t>Proposal 10: In case 1 direct AI/ML positioning, for inference, UE can assist LMF by reporting conditions associated to UE capabilities and requirements (e.g., expected QoS, monitoring requirements, ML-related resource requirements, etc.), as well as any preference (order) among different functionalities in order to enable LMF to properly make an LCM functionality decision.</w:t>
      </w:r>
    </w:p>
    <w:p w14:paraId="3258E116" w14:textId="77777777" w:rsidR="00756DE7" w:rsidRPr="008C770F" w:rsidRDefault="00756DE7" w:rsidP="00B1380A">
      <w:pPr>
        <w:pStyle w:val="TOC1"/>
        <w:tabs>
          <w:tab w:val="right" w:pos="9629"/>
        </w:tabs>
        <w:jc w:val="both"/>
        <w:rPr>
          <w:rFonts w:ascii="Times New Roman" w:hAnsi="Times New Roman" w:cs="Times New Roman"/>
          <w:b w:val="0"/>
          <w:bCs w:val="0"/>
          <w:noProof/>
          <w:kern w:val="2"/>
          <w:sz w:val="24"/>
          <w:szCs w:val="24"/>
          <w:lang w:eastAsia="en-US"/>
          <w14:ligatures w14:val="standardContextual"/>
        </w:rPr>
      </w:pPr>
      <w:r w:rsidRPr="008C770F">
        <w:rPr>
          <w:rFonts w:ascii="Times New Roman" w:hAnsi="Times New Roman" w:cs="Times New Roman"/>
          <w:noProof/>
          <w:sz w:val="24"/>
          <w:szCs w:val="24"/>
        </w:rPr>
        <w:t>Proposal 11: In Case 1 direct AI/ML positioning, performance metric based on provided ground truth label (or its approximation) is defined as the statistical difference (e.g., MSE) between ground truth label and UE inference output, where measurements associated with ground truth information can be used as UE inference input.</w:t>
      </w:r>
    </w:p>
    <w:p w14:paraId="16BFCFCD" w14:textId="77777777" w:rsidR="00756DE7" w:rsidRPr="008C770F" w:rsidRDefault="00756DE7" w:rsidP="00B1380A">
      <w:pPr>
        <w:pStyle w:val="TOC1"/>
        <w:tabs>
          <w:tab w:val="right" w:pos="9629"/>
        </w:tabs>
        <w:jc w:val="both"/>
        <w:rPr>
          <w:rFonts w:ascii="Times New Roman" w:hAnsi="Times New Roman" w:cs="Times New Roman"/>
          <w:b w:val="0"/>
          <w:bCs w:val="0"/>
          <w:noProof/>
          <w:kern w:val="2"/>
          <w:sz w:val="24"/>
          <w:szCs w:val="24"/>
          <w:lang w:eastAsia="en-US"/>
          <w14:ligatures w14:val="standardContextual"/>
        </w:rPr>
      </w:pPr>
      <w:r w:rsidRPr="008C770F">
        <w:rPr>
          <w:rFonts w:ascii="Times New Roman" w:hAnsi="Times New Roman" w:cs="Times New Roman"/>
          <w:noProof/>
          <w:sz w:val="24"/>
          <w:szCs w:val="24"/>
        </w:rPr>
        <w:t>Proposal 12: For Case 1 direct AI/ML positioning, necessary data for performance monitoring with ground truth label (or its approximation) consists of at least: i) ground truth (or its approximation) collected from PRU or target UE; ii) measurements corresponding to model input, e.g., DL RSRPP measurements collected from PRU; and iii) estimated UE location corresponding to UE inference output.</w:t>
      </w:r>
    </w:p>
    <w:p w14:paraId="5793B7E6" w14:textId="77777777" w:rsidR="00756DE7" w:rsidRPr="008C770F" w:rsidRDefault="00756DE7" w:rsidP="00B1380A">
      <w:pPr>
        <w:pStyle w:val="TOC1"/>
        <w:tabs>
          <w:tab w:val="right" w:pos="9629"/>
        </w:tabs>
        <w:jc w:val="both"/>
        <w:rPr>
          <w:rFonts w:ascii="Times New Roman" w:hAnsi="Times New Roman" w:cs="Times New Roman"/>
          <w:b w:val="0"/>
          <w:bCs w:val="0"/>
          <w:noProof/>
          <w:kern w:val="2"/>
          <w:sz w:val="24"/>
          <w:szCs w:val="24"/>
          <w:lang w:eastAsia="en-US"/>
          <w14:ligatures w14:val="standardContextual"/>
        </w:rPr>
      </w:pPr>
      <w:r w:rsidRPr="008C770F">
        <w:rPr>
          <w:rFonts w:ascii="Times New Roman" w:hAnsi="Times New Roman" w:cs="Times New Roman"/>
          <w:noProof/>
          <w:sz w:val="24"/>
          <w:szCs w:val="24"/>
        </w:rPr>
        <w:t>Proposal 13: For Case 1 direct AI/ML positioning, necessary data for performance monitoring with ground truth label (or its approximation) might be synthetic data, e.g., DL RSRPP measurements associated with virtual UE locations generated by simulation at the network-side. In this case, LMF may inform UE that the provided data is synthetic.</w:t>
      </w:r>
    </w:p>
    <w:p w14:paraId="5902D6E2" w14:textId="77777777" w:rsidR="00756DE7" w:rsidRPr="008C770F" w:rsidRDefault="00756DE7" w:rsidP="00B1380A">
      <w:pPr>
        <w:pStyle w:val="TOC1"/>
        <w:tabs>
          <w:tab w:val="right" w:pos="9629"/>
        </w:tabs>
        <w:jc w:val="both"/>
        <w:rPr>
          <w:rFonts w:ascii="Times New Roman" w:hAnsi="Times New Roman" w:cs="Times New Roman"/>
          <w:b w:val="0"/>
          <w:bCs w:val="0"/>
          <w:noProof/>
          <w:kern w:val="2"/>
          <w:sz w:val="24"/>
          <w:szCs w:val="24"/>
          <w:lang w:eastAsia="en-US"/>
          <w14:ligatures w14:val="standardContextual"/>
        </w:rPr>
      </w:pPr>
      <w:r w:rsidRPr="008C770F">
        <w:rPr>
          <w:rFonts w:ascii="Times New Roman" w:hAnsi="Times New Roman" w:cs="Times New Roman"/>
          <w:noProof/>
          <w:sz w:val="24"/>
          <w:szCs w:val="24"/>
        </w:rPr>
        <w:t>Proposal 14: In Case 1 direct AI/ML positioning, performance metric without ground truth may consist of confidence level associated with model inference output, i.e., UE location estimate.</w:t>
      </w:r>
    </w:p>
    <w:p w14:paraId="5CFA7E42" w14:textId="77777777" w:rsidR="00756DE7" w:rsidRPr="008C770F" w:rsidRDefault="00756DE7" w:rsidP="00B1380A">
      <w:pPr>
        <w:pStyle w:val="TOC1"/>
        <w:tabs>
          <w:tab w:val="right" w:pos="9629"/>
        </w:tabs>
        <w:jc w:val="both"/>
        <w:rPr>
          <w:rFonts w:ascii="Times New Roman" w:hAnsi="Times New Roman" w:cs="Times New Roman"/>
          <w:b w:val="0"/>
          <w:bCs w:val="0"/>
          <w:noProof/>
          <w:kern w:val="2"/>
          <w:sz w:val="24"/>
          <w:szCs w:val="24"/>
          <w:lang w:eastAsia="en-US"/>
          <w14:ligatures w14:val="standardContextual"/>
        </w:rPr>
      </w:pPr>
      <w:r w:rsidRPr="008C770F">
        <w:rPr>
          <w:rFonts w:ascii="Times New Roman" w:hAnsi="Times New Roman" w:cs="Times New Roman"/>
          <w:noProof/>
          <w:sz w:val="24"/>
          <w:szCs w:val="24"/>
        </w:rPr>
        <w:t>Proposal 15: In Case 1 direct AI/ML positioning, performance metric without ground truth consists of statistics of measurement(s) compared to the statistics of measurements in the training dataset.</w:t>
      </w:r>
    </w:p>
    <w:p w14:paraId="10CA81DF" w14:textId="77777777" w:rsidR="00756DE7" w:rsidRPr="008C770F" w:rsidRDefault="00756DE7" w:rsidP="00B1380A">
      <w:pPr>
        <w:pStyle w:val="TOC1"/>
        <w:tabs>
          <w:tab w:val="right" w:pos="9629"/>
        </w:tabs>
        <w:jc w:val="both"/>
        <w:rPr>
          <w:rFonts w:ascii="Times New Roman" w:hAnsi="Times New Roman" w:cs="Times New Roman"/>
          <w:b w:val="0"/>
          <w:bCs w:val="0"/>
          <w:noProof/>
          <w:kern w:val="2"/>
          <w:sz w:val="24"/>
          <w:szCs w:val="24"/>
          <w:lang w:eastAsia="en-US"/>
          <w14:ligatures w14:val="standardContextual"/>
        </w:rPr>
      </w:pPr>
      <w:r w:rsidRPr="008C770F">
        <w:rPr>
          <w:rFonts w:ascii="Times New Roman" w:hAnsi="Times New Roman" w:cs="Times New Roman"/>
          <w:noProof/>
          <w:sz w:val="24"/>
          <w:szCs w:val="24"/>
        </w:rPr>
        <w:t>Proposal 16: RAN1 to consider for Case 1 direct AI/ML positioning the standard deviation as monitoring metric based on the historical/buffered inference output.</w:t>
      </w:r>
    </w:p>
    <w:p w14:paraId="43E4FDF6" w14:textId="77777777" w:rsidR="00756DE7" w:rsidRPr="008C770F" w:rsidRDefault="00756DE7" w:rsidP="00B1380A">
      <w:pPr>
        <w:pStyle w:val="TOC1"/>
        <w:tabs>
          <w:tab w:val="right" w:pos="9629"/>
        </w:tabs>
        <w:jc w:val="both"/>
        <w:rPr>
          <w:rFonts w:ascii="Times New Roman" w:hAnsi="Times New Roman" w:cs="Times New Roman"/>
          <w:b w:val="0"/>
          <w:bCs w:val="0"/>
          <w:noProof/>
          <w:kern w:val="2"/>
          <w:sz w:val="24"/>
          <w:szCs w:val="24"/>
          <w:lang w:eastAsia="en-US"/>
          <w14:ligatures w14:val="standardContextual"/>
        </w:rPr>
      </w:pPr>
      <w:r w:rsidRPr="008C770F">
        <w:rPr>
          <w:rFonts w:ascii="Times New Roman" w:hAnsi="Times New Roman" w:cs="Times New Roman"/>
          <w:noProof/>
          <w:sz w:val="24"/>
          <w:szCs w:val="24"/>
        </w:rPr>
        <w:t>Proposal 17: In Case 1 direct AI/ML positioning, RAN1 to consider that LMF may assist monitoring in UE-side with information extracted from surrounding UEs.</w:t>
      </w:r>
    </w:p>
    <w:p w14:paraId="42EF97D0" w14:textId="77777777" w:rsidR="00756DE7" w:rsidRPr="008C770F" w:rsidRDefault="00756DE7" w:rsidP="00B1380A">
      <w:pPr>
        <w:pStyle w:val="TOC1"/>
        <w:tabs>
          <w:tab w:val="right" w:pos="9629"/>
        </w:tabs>
        <w:jc w:val="both"/>
        <w:rPr>
          <w:rFonts w:ascii="Times New Roman" w:hAnsi="Times New Roman" w:cs="Times New Roman"/>
          <w:b w:val="0"/>
          <w:bCs w:val="0"/>
          <w:noProof/>
          <w:kern w:val="2"/>
          <w:sz w:val="24"/>
          <w:szCs w:val="24"/>
          <w:lang w:eastAsia="en-US"/>
          <w14:ligatures w14:val="standardContextual"/>
        </w:rPr>
      </w:pPr>
      <w:r w:rsidRPr="008C770F">
        <w:rPr>
          <w:rFonts w:ascii="Times New Roman" w:hAnsi="Times New Roman" w:cs="Times New Roman"/>
          <w:noProof/>
          <w:sz w:val="24"/>
          <w:szCs w:val="24"/>
        </w:rPr>
        <w:t>Proposal 18: For Case 1 direct AI/ML positioning, necessary data for monitoring without ground truth consists of i) statistics of the measurements corresponding to inference input, i.e., RSRPP measurements; ii) historical/buffered inference output (UE location); and iii) characteristics (e.g., statistics) of training data.</w:t>
      </w:r>
    </w:p>
    <w:p w14:paraId="7C9FF168" w14:textId="77777777" w:rsidR="00756DE7" w:rsidRPr="008C770F" w:rsidRDefault="00756DE7" w:rsidP="00B1380A">
      <w:pPr>
        <w:pStyle w:val="TOC1"/>
        <w:tabs>
          <w:tab w:val="right" w:pos="9629"/>
        </w:tabs>
        <w:jc w:val="both"/>
        <w:rPr>
          <w:rFonts w:ascii="Times New Roman" w:hAnsi="Times New Roman" w:cs="Times New Roman"/>
          <w:b w:val="0"/>
          <w:bCs w:val="0"/>
          <w:noProof/>
          <w:kern w:val="2"/>
          <w:sz w:val="24"/>
          <w:szCs w:val="24"/>
          <w:lang w:eastAsia="en-US"/>
          <w14:ligatures w14:val="standardContextual"/>
        </w:rPr>
      </w:pPr>
      <w:r w:rsidRPr="008C770F">
        <w:rPr>
          <w:rFonts w:ascii="Times New Roman" w:hAnsi="Times New Roman" w:cs="Times New Roman"/>
          <w:noProof/>
          <w:sz w:val="24"/>
          <w:szCs w:val="24"/>
        </w:rPr>
        <w:t>Proposal 19: In Case 1 direct AI/ML positioning, LMF may request UE to derive a performance monitoring metric, and UE reports the derived performance metric to LMF.</w:t>
      </w:r>
    </w:p>
    <w:p w14:paraId="1EFD23BC" w14:textId="77777777" w:rsidR="00756DE7" w:rsidRPr="008C770F" w:rsidRDefault="00756DE7" w:rsidP="00B1380A">
      <w:pPr>
        <w:pStyle w:val="TOC1"/>
        <w:tabs>
          <w:tab w:val="right" w:pos="9629"/>
        </w:tabs>
        <w:jc w:val="both"/>
        <w:rPr>
          <w:rFonts w:ascii="Times New Roman" w:hAnsi="Times New Roman" w:cs="Times New Roman"/>
          <w:b w:val="0"/>
          <w:bCs w:val="0"/>
          <w:noProof/>
          <w:kern w:val="2"/>
          <w:sz w:val="24"/>
          <w:szCs w:val="24"/>
          <w:lang w:eastAsia="en-US"/>
          <w14:ligatures w14:val="standardContextual"/>
        </w:rPr>
      </w:pPr>
      <w:r w:rsidRPr="008C770F">
        <w:rPr>
          <w:rFonts w:ascii="Times New Roman" w:hAnsi="Times New Roman" w:cs="Times New Roman"/>
          <w:noProof/>
          <w:sz w:val="24"/>
          <w:szCs w:val="24"/>
        </w:rPr>
        <w:t>Proposal 20: In all cases (e.g., Cases 1, 3a, 3b) LMF is the only entity to determine functionality decision (e.g., functionality switching, selection, (de)activation, fallback) based on monitoring outcome.</w:t>
      </w:r>
    </w:p>
    <w:p w14:paraId="7050ADFF" w14:textId="77777777" w:rsidR="00756DE7" w:rsidRPr="008C770F" w:rsidRDefault="00756DE7" w:rsidP="00B1380A">
      <w:pPr>
        <w:pStyle w:val="TOC1"/>
        <w:tabs>
          <w:tab w:val="right" w:pos="9629"/>
        </w:tabs>
        <w:jc w:val="both"/>
        <w:rPr>
          <w:rFonts w:ascii="Times New Roman" w:hAnsi="Times New Roman" w:cs="Times New Roman"/>
          <w:b w:val="0"/>
          <w:bCs w:val="0"/>
          <w:noProof/>
          <w:kern w:val="2"/>
          <w:sz w:val="24"/>
          <w:szCs w:val="24"/>
          <w:lang w:eastAsia="en-US"/>
          <w14:ligatures w14:val="standardContextual"/>
        </w:rPr>
      </w:pPr>
      <w:r w:rsidRPr="008C770F">
        <w:rPr>
          <w:rFonts w:ascii="Times New Roman" w:hAnsi="Times New Roman" w:cs="Times New Roman"/>
          <w:noProof/>
          <w:sz w:val="24"/>
          <w:szCs w:val="24"/>
        </w:rPr>
        <w:t>Proposal 21: In Case 1 direct AI/ML positioning, for UE to derive monitoring metric with ground truth, LMF may provide UE necessary data for monitoring, which contains ground truth (UE location) including quality indicator of ground truth and associated measurements (DL RSRPP measurements) collected from PRU(s).</w:t>
      </w:r>
    </w:p>
    <w:p w14:paraId="62301382" w14:textId="77777777" w:rsidR="00756DE7" w:rsidRPr="008C770F" w:rsidRDefault="00756DE7" w:rsidP="00B1380A">
      <w:pPr>
        <w:pStyle w:val="TOC1"/>
        <w:tabs>
          <w:tab w:val="right" w:pos="9629"/>
        </w:tabs>
        <w:jc w:val="both"/>
        <w:rPr>
          <w:rFonts w:ascii="Times New Roman" w:hAnsi="Times New Roman" w:cs="Times New Roman"/>
          <w:b w:val="0"/>
          <w:bCs w:val="0"/>
          <w:noProof/>
          <w:kern w:val="2"/>
          <w:sz w:val="24"/>
          <w:szCs w:val="24"/>
          <w:lang w:eastAsia="en-US"/>
          <w14:ligatures w14:val="standardContextual"/>
        </w:rPr>
      </w:pPr>
      <w:r w:rsidRPr="008C770F">
        <w:rPr>
          <w:rFonts w:ascii="Times New Roman" w:hAnsi="Times New Roman" w:cs="Times New Roman"/>
          <w:noProof/>
          <w:sz w:val="24"/>
          <w:szCs w:val="24"/>
        </w:rPr>
        <w:t>Proposal 22: In Case 1 direct AI/ML positioning, for LMF to derive monitoring metric with ground truth, UE reports to LMF its output of inference that is performed using  measurements (e.g., RSRPP). These measurements are provided by LMF and collected from PRU(s). In addition, LMF compares the UE inference output with PRU ground truth labels associated with these measurements.</w:t>
      </w:r>
    </w:p>
    <w:p w14:paraId="69695670" w14:textId="77777777" w:rsidR="00756DE7" w:rsidRPr="008C770F" w:rsidRDefault="00756DE7" w:rsidP="00B1380A">
      <w:pPr>
        <w:pStyle w:val="TOC1"/>
        <w:tabs>
          <w:tab w:val="right" w:pos="9629"/>
        </w:tabs>
        <w:jc w:val="both"/>
        <w:rPr>
          <w:rFonts w:ascii="Times New Roman" w:hAnsi="Times New Roman" w:cs="Times New Roman"/>
          <w:b w:val="0"/>
          <w:bCs w:val="0"/>
          <w:noProof/>
          <w:kern w:val="2"/>
          <w:sz w:val="24"/>
          <w:szCs w:val="24"/>
          <w:lang w:eastAsia="en-US"/>
          <w14:ligatures w14:val="standardContextual"/>
        </w:rPr>
      </w:pPr>
      <w:r w:rsidRPr="008C770F">
        <w:rPr>
          <w:rFonts w:ascii="Times New Roman" w:hAnsi="Times New Roman" w:cs="Times New Roman"/>
          <w:noProof/>
          <w:sz w:val="24"/>
          <w:szCs w:val="24"/>
        </w:rPr>
        <w:t>Proposal 23: In Case 1 direct AI/ML positioning, for UE to derive monitoring metric with ground truth, LMF may provide UE necessary data for monitoring, which contains UE locations and associated measurements (RSRPP) that are synthetically generated, e.g., using simulators data.</w:t>
      </w:r>
    </w:p>
    <w:p w14:paraId="0925FC54" w14:textId="77777777" w:rsidR="00756DE7" w:rsidRPr="008C770F" w:rsidRDefault="00756DE7" w:rsidP="00B1380A">
      <w:pPr>
        <w:pStyle w:val="TOC1"/>
        <w:tabs>
          <w:tab w:val="right" w:pos="9629"/>
        </w:tabs>
        <w:jc w:val="both"/>
        <w:rPr>
          <w:rFonts w:ascii="Times New Roman" w:hAnsi="Times New Roman" w:cs="Times New Roman"/>
          <w:b w:val="0"/>
          <w:bCs w:val="0"/>
          <w:noProof/>
          <w:kern w:val="2"/>
          <w:sz w:val="24"/>
          <w:szCs w:val="24"/>
          <w:lang w:eastAsia="en-US"/>
          <w14:ligatures w14:val="standardContextual"/>
        </w:rPr>
      </w:pPr>
      <w:r w:rsidRPr="008C770F">
        <w:rPr>
          <w:rFonts w:ascii="Times New Roman" w:hAnsi="Times New Roman" w:cs="Times New Roman"/>
          <w:noProof/>
          <w:sz w:val="24"/>
          <w:szCs w:val="24"/>
        </w:rPr>
        <w:t>Proposal 24: In Case 1 direct AI/ML positioning, for UE to derive monitoring metric without ground truth, LMF may provide UE necessary data for monitoring, which contains statistics of the training dataset.</w:t>
      </w:r>
    </w:p>
    <w:p w14:paraId="114DDCBD" w14:textId="77777777" w:rsidR="00756DE7" w:rsidRPr="008C770F" w:rsidRDefault="00756DE7" w:rsidP="00B1380A">
      <w:pPr>
        <w:pStyle w:val="TOC1"/>
        <w:tabs>
          <w:tab w:val="right" w:pos="9629"/>
        </w:tabs>
        <w:jc w:val="both"/>
        <w:rPr>
          <w:rFonts w:ascii="Times New Roman" w:hAnsi="Times New Roman" w:cs="Times New Roman"/>
          <w:b w:val="0"/>
          <w:bCs w:val="0"/>
          <w:noProof/>
          <w:kern w:val="2"/>
          <w:sz w:val="24"/>
          <w:szCs w:val="24"/>
          <w:lang w:eastAsia="en-US"/>
          <w14:ligatures w14:val="standardContextual"/>
        </w:rPr>
      </w:pPr>
      <w:r w:rsidRPr="008C770F">
        <w:rPr>
          <w:rFonts w:ascii="Times New Roman" w:hAnsi="Times New Roman" w:cs="Times New Roman"/>
          <w:noProof/>
          <w:sz w:val="24"/>
          <w:szCs w:val="24"/>
        </w:rPr>
        <w:t>Proposal 25: In Case 1 direct AI/ML positioning, for LMF to derive monitoring metric without ground truth, UE may provide LMF necessary data for monitoring, which contains statistics of UE measurements (RSRPP).</w:t>
      </w:r>
    </w:p>
    <w:p w14:paraId="7319F74E" w14:textId="77777777" w:rsidR="00756DE7" w:rsidRPr="008C770F" w:rsidRDefault="00756DE7" w:rsidP="00B1380A">
      <w:pPr>
        <w:pStyle w:val="TOC1"/>
        <w:tabs>
          <w:tab w:val="right" w:pos="9629"/>
        </w:tabs>
        <w:jc w:val="both"/>
        <w:rPr>
          <w:rFonts w:ascii="Times New Roman" w:hAnsi="Times New Roman" w:cs="Times New Roman"/>
          <w:b w:val="0"/>
          <w:bCs w:val="0"/>
          <w:noProof/>
          <w:kern w:val="2"/>
          <w:sz w:val="24"/>
          <w:szCs w:val="24"/>
          <w:lang w:eastAsia="en-US"/>
          <w14:ligatures w14:val="standardContextual"/>
        </w:rPr>
      </w:pPr>
      <w:r w:rsidRPr="008C770F">
        <w:rPr>
          <w:rFonts w:ascii="Times New Roman" w:hAnsi="Times New Roman" w:cs="Times New Roman"/>
          <w:noProof/>
          <w:sz w:val="24"/>
          <w:szCs w:val="24"/>
        </w:rPr>
        <w:t>Proposal 26: In Case 1 direct AI/ML positioning, for LMF to derive monitoring metric without ground truth, UE may provide LMF necessary data for monitoring, which contains standard deviation of UE inference output (UE location estimation).</w:t>
      </w:r>
    </w:p>
    <w:p w14:paraId="46315177" w14:textId="7627A871" w:rsidR="00756DE7" w:rsidRPr="008C770F" w:rsidRDefault="00756DE7" w:rsidP="00B1380A">
      <w:pPr>
        <w:pStyle w:val="TOC1"/>
        <w:tabs>
          <w:tab w:val="right" w:pos="9629"/>
        </w:tabs>
        <w:jc w:val="both"/>
        <w:rPr>
          <w:rFonts w:ascii="Times New Roman" w:hAnsi="Times New Roman" w:cs="Times New Roman"/>
          <w:b w:val="0"/>
          <w:bCs w:val="0"/>
          <w:noProof/>
          <w:kern w:val="2"/>
          <w:sz w:val="24"/>
          <w:szCs w:val="24"/>
          <w:lang w:eastAsia="en-US"/>
          <w14:ligatures w14:val="standardContextual"/>
        </w:rPr>
      </w:pPr>
      <w:r w:rsidRPr="008C770F">
        <w:rPr>
          <w:rFonts w:ascii="Times New Roman" w:hAnsi="Times New Roman" w:cs="Times New Roman"/>
          <w:noProof/>
          <w:sz w:val="24"/>
          <w:szCs w:val="24"/>
        </w:rPr>
        <w:t>Proposal 27: In Case 1 direct AI/ML positioning, for performance monitoring, to reduce the signaling overhead of reporting measurements from UE to LMF, UE may use a reporting scheme based on differential</w:t>
      </w:r>
      <w:r w:rsidR="00AA1C90">
        <w:rPr>
          <w:rFonts w:ascii="Times New Roman" w:hAnsi="Times New Roman" w:cs="Times New Roman"/>
          <w:noProof/>
          <w:sz w:val="24"/>
          <w:szCs w:val="24"/>
        </w:rPr>
        <w:t xml:space="preserve"> quantization</w:t>
      </w:r>
      <w:r w:rsidRPr="008C770F">
        <w:rPr>
          <w:rFonts w:ascii="Times New Roman" w:hAnsi="Times New Roman" w:cs="Times New Roman"/>
          <w:noProof/>
          <w:sz w:val="24"/>
          <w:szCs w:val="24"/>
        </w:rPr>
        <w:t>.</w:t>
      </w:r>
    </w:p>
    <w:p w14:paraId="6D0F0BE2" w14:textId="77777777" w:rsidR="00756DE7" w:rsidRPr="008C770F" w:rsidRDefault="00756DE7" w:rsidP="00B1380A">
      <w:pPr>
        <w:pStyle w:val="TOC1"/>
        <w:tabs>
          <w:tab w:val="right" w:pos="9629"/>
        </w:tabs>
        <w:jc w:val="both"/>
        <w:rPr>
          <w:rFonts w:ascii="Times New Roman" w:hAnsi="Times New Roman" w:cs="Times New Roman"/>
          <w:b w:val="0"/>
          <w:bCs w:val="0"/>
          <w:noProof/>
          <w:kern w:val="2"/>
          <w:sz w:val="24"/>
          <w:szCs w:val="24"/>
          <w:lang w:eastAsia="en-US"/>
          <w14:ligatures w14:val="standardContextual"/>
        </w:rPr>
      </w:pPr>
      <w:r w:rsidRPr="008C770F">
        <w:rPr>
          <w:rFonts w:ascii="Times New Roman" w:hAnsi="Times New Roman" w:cs="Times New Roman"/>
          <w:noProof/>
          <w:sz w:val="24"/>
          <w:szCs w:val="24"/>
        </w:rPr>
        <w:t>Proposal 28: In case 1 direct AI/ML positioning, for performance monitoring, the LMF may configure UE to report measurements using differential quantization report indicating at least the number of RSRPP messages for carrying the measurement report.</w:t>
      </w:r>
    </w:p>
    <w:p w14:paraId="7547CC24" w14:textId="77777777" w:rsidR="00756DE7" w:rsidRPr="008C770F" w:rsidRDefault="00756DE7" w:rsidP="00B1380A">
      <w:pPr>
        <w:pStyle w:val="TOC1"/>
        <w:tabs>
          <w:tab w:val="right" w:pos="9629"/>
        </w:tabs>
        <w:jc w:val="both"/>
        <w:rPr>
          <w:rFonts w:ascii="Times New Roman" w:hAnsi="Times New Roman" w:cs="Times New Roman"/>
          <w:b w:val="0"/>
          <w:bCs w:val="0"/>
          <w:noProof/>
          <w:kern w:val="2"/>
          <w:sz w:val="24"/>
          <w:szCs w:val="24"/>
          <w:lang w:eastAsia="en-US"/>
          <w14:ligatures w14:val="standardContextual"/>
        </w:rPr>
      </w:pPr>
      <w:r w:rsidRPr="008C770F">
        <w:rPr>
          <w:rFonts w:ascii="Times New Roman" w:hAnsi="Times New Roman" w:cs="Times New Roman"/>
          <w:noProof/>
          <w:sz w:val="24"/>
          <w:szCs w:val="24"/>
          <w:lang w:val="en-GB"/>
        </w:rPr>
        <w:t>Proposal 29: For Case 1 direct AI/ML positioning, RAN1 to consider enhancements and assistance information on data collection for monitoring purposes and inference in the normative work.</w:t>
      </w:r>
    </w:p>
    <w:p w14:paraId="5E6F88C6" w14:textId="77777777" w:rsidR="00756DE7" w:rsidRPr="008C770F" w:rsidRDefault="00756DE7" w:rsidP="00B1380A">
      <w:pPr>
        <w:pStyle w:val="TOC1"/>
        <w:tabs>
          <w:tab w:val="right" w:pos="9629"/>
        </w:tabs>
        <w:jc w:val="both"/>
        <w:rPr>
          <w:rFonts w:ascii="Times New Roman" w:hAnsi="Times New Roman" w:cs="Times New Roman"/>
          <w:b w:val="0"/>
          <w:bCs w:val="0"/>
          <w:noProof/>
          <w:kern w:val="2"/>
          <w:sz w:val="24"/>
          <w:szCs w:val="24"/>
          <w:lang w:eastAsia="en-US"/>
          <w14:ligatures w14:val="standardContextual"/>
        </w:rPr>
      </w:pPr>
      <w:r w:rsidRPr="008C770F">
        <w:rPr>
          <w:rFonts w:ascii="Times New Roman" w:hAnsi="Times New Roman" w:cs="Times New Roman"/>
          <w:noProof/>
          <w:sz w:val="24"/>
          <w:szCs w:val="24"/>
          <w:lang w:val="en-GB"/>
        </w:rPr>
        <w:t>Proposal 30: For Case 1 direct AI/ML positioning, RAN1 must limit the discussion on content data for training data collection purposes in the normative work.</w:t>
      </w:r>
    </w:p>
    <w:p w14:paraId="3E0F7358" w14:textId="4EDBAD4A" w:rsidR="00756DE7" w:rsidRPr="008C770F" w:rsidRDefault="00756DE7" w:rsidP="00B1380A">
      <w:pPr>
        <w:pStyle w:val="TOC1"/>
        <w:tabs>
          <w:tab w:val="right" w:pos="9629"/>
        </w:tabs>
        <w:jc w:val="both"/>
        <w:rPr>
          <w:rFonts w:ascii="Times New Roman" w:hAnsi="Times New Roman" w:cs="Times New Roman"/>
          <w:b w:val="0"/>
          <w:bCs w:val="0"/>
          <w:noProof/>
          <w:kern w:val="2"/>
          <w:sz w:val="24"/>
          <w:szCs w:val="24"/>
          <w:lang w:eastAsia="en-US"/>
          <w14:ligatures w14:val="standardContextual"/>
        </w:rPr>
      </w:pPr>
      <w:r w:rsidRPr="008C770F">
        <w:rPr>
          <w:rFonts w:ascii="Times New Roman" w:hAnsi="Times New Roman" w:cs="Times New Roman"/>
          <w:noProof/>
          <w:sz w:val="24"/>
          <w:szCs w:val="24"/>
        </w:rPr>
        <w:t>Proposal 31: For Case 1 direct AI/ML positioning, necessary data for training AI/ML models at least consists of:</w:t>
      </w:r>
      <w:r w:rsidR="00544C1E" w:rsidRPr="008C770F">
        <w:rPr>
          <w:rFonts w:ascii="Times New Roman" w:hAnsi="Times New Roman" w:cs="Times New Roman"/>
          <w:noProof/>
          <w:sz w:val="24"/>
          <w:szCs w:val="24"/>
        </w:rPr>
        <w:t xml:space="preserve"> </w:t>
      </w:r>
      <w:r w:rsidRPr="008C770F">
        <w:rPr>
          <w:rFonts w:ascii="Times New Roman" w:hAnsi="Times New Roman" w:cs="Times New Roman"/>
          <w:noProof/>
          <w:sz w:val="24"/>
          <w:szCs w:val="24"/>
        </w:rPr>
        <w:t>i) measurements corresponding to model inference input, i.e., DL RSRPP measurements</w:t>
      </w:r>
      <w:r w:rsidR="00D56370">
        <w:rPr>
          <w:rFonts w:ascii="Times New Roman" w:hAnsi="Times New Roman" w:cs="Times New Roman"/>
          <w:noProof/>
          <w:sz w:val="24"/>
          <w:szCs w:val="24"/>
        </w:rPr>
        <w:t>;</w:t>
      </w:r>
      <w:r w:rsidRPr="008C770F">
        <w:rPr>
          <w:rFonts w:ascii="Times New Roman" w:hAnsi="Times New Roman" w:cs="Times New Roman"/>
          <w:noProof/>
          <w:sz w:val="24"/>
          <w:szCs w:val="24"/>
        </w:rPr>
        <w:t xml:space="preserve"> ii) ground truth (or its approximation) associated with model inference output, i.e., UE location coordinates.</w:t>
      </w:r>
    </w:p>
    <w:p w14:paraId="71C8C052" w14:textId="77777777" w:rsidR="00756DE7" w:rsidRPr="008C770F" w:rsidRDefault="00756DE7" w:rsidP="00B1380A">
      <w:pPr>
        <w:pStyle w:val="TOC1"/>
        <w:tabs>
          <w:tab w:val="right" w:pos="9629"/>
        </w:tabs>
        <w:jc w:val="both"/>
        <w:rPr>
          <w:rFonts w:ascii="Times New Roman" w:hAnsi="Times New Roman" w:cs="Times New Roman"/>
          <w:b w:val="0"/>
          <w:bCs w:val="0"/>
          <w:noProof/>
          <w:kern w:val="2"/>
          <w:sz w:val="24"/>
          <w:szCs w:val="24"/>
          <w:lang w:eastAsia="en-US"/>
          <w14:ligatures w14:val="standardContextual"/>
        </w:rPr>
      </w:pPr>
      <w:r w:rsidRPr="008C770F">
        <w:rPr>
          <w:rFonts w:ascii="Times New Roman" w:hAnsi="Times New Roman" w:cs="Times New Roman"/>
          <w:noProof/>
          <w:sz w:val="24"/>
          <w:szCs w:val="24"/>
          <w:lang w:val="en-GB"/>
        </w:rPr>
        <w:t>Proposal 32: For Case 1 direct AI/ML positioning, the quality of content of the dataset used for training may be based on the sample’s density (#samples/m2) and the distribution similarity of the target dataset with uniform distribution.</w:t>
      </w:r>
    </w:p>
    <w:p w14:paraId="3D870353" w14:textId="77777777" w:rsidR="00756DE7" w:rsidRPr="008C770F" w:rsidRDefault="00756DE7" w:rsidP="00B1380A">
      <w:pPr>
        <w:pStyle w:val="TOC1"/>
        <w:tabs>
          <w:tab w:val="right" w:pos="9629"/>
        </w:tabs>
        <w:jc w:val="both"/>
        <w:rPr>
          <w:rFonts w:ascii="Times New Roman" w:hAnsi="Times New Roman" w:cs="Times New Roman"/>
          <w:b w:val="0"/>
          <w:bCs w:val="0"/>
          <w:noProof/>
          <w:kern w:val="2"/>
          <w:sz w:val="24"/>
          <w:szCs w:val="24"/>
          <w:lang w:eastAsia="en-US"/>
          <w14:ligatures w14:val="standardContextual"/>
        </w:rPr>
      </w:pPr>
      <w:r w:rsidRPr="008C770F">
        <w:rPr>
          <w:rFonts w:ascii="Times New Roman" w:hAnsi="Times New Roman" w:cs="Times New Roman"/>
          <w:noProof/>
          <w:sz w:val="24"/>
          <w:szCs w:val="24"/>
        </w:rPr>
        <w:t>Proposal 33: RAN1 prioritizes data collection for monitoring purposes in all AI/ML positioning cases.</w:t>
      </w:r>
    </w:p>
    <w:p w14:paraId="7F97529A" w14:textId="77777777" w:rsidR="00756DE7" w:rsidRPr="008C770F" w:rsidRDefault="00756DE7" w:rsidP="00B1380A">
      <w:pPr>
        <w:pStyle w:val="TOC1"/>
        <w:tabs>
          <w:tab w:val="right" w:pos="9629"/>
        </w:tabs>
        <w:jc w:val="both"/>
        <w:rPr>
          <w:rFonts w:ascii="Times New Roman" w:hAnsi="Times New Roman" w:cs="Times New Roman"/>
          <w:b w:val="0"/>
          <w:bCs w:val="0"/>
          <w:noProof/>
          <w:kern w:val="2"/>
          <w:sz w:val="24"/>
          <w:szCs w:val="24"/>
          <w:lang w:eastAsia="en-US"/>
          <w14:ligatures w14:val="standardContextual"/>
        </w:rPr>
      </w:pPr>
      <w:r w:rsidRPr="008C770F">
        <w:rPr>
          <w:rFonts w:ascii="Times New Roman" w:hAnsi="Times New Roman" w:cs="Times New Roman"/>
          <w:noProof/>
          <w:sz w:val="24"/>
          <w:szCs w:val="24"/>
        </w:rPr>
        <w:t>Proposal 34: RAN1 prioritizes data collection for monitoring purposes in Case 1 direct AI/ML positioning.</w:t>
      </w:r>
    </w:p>
    <w:p w14:paraId="6B48DAC6" w14:textId="77777777" w:rsidR="00756DE7" w:rsidRPr="008C770F" w:rsidRDefault="00756DE7" w:rsidP="00B1380A">
      <w:pPr>
        <w:pStyle w:val="TOC1"/>
        <w:tabs>
          <w:tab w:val="right" w:pos="9629"/>
        </w:tabs>
        <w:jc w:val="both"/>
        <w:rPr>
          <w:rFonts w:ascii="Times New Roman" w:hAnsi="Times New Roman" w:cs="Times New Roman"/>
          <w:b w:val="0"/>
          <w:bCs w:val="0"/>
          <w:noProof/>
          <w:kern w:val="2"/>
          <w:sz w:val="24"/>
          <w:szCs w:val="24"/>
          <w:lang w:eastAsia="en-US"/>
          <w14:ligatures w14:val="standardContextual"/>
        </w:rPr>
      </w:pPr>
      <w:r w:rsidRPr="008C770F">
        <w:rPr>
          <w:rFonts w:ascii="Times New Roman" w:hAnsi="Times New Roman" w:cs="Times New Roman"/>
          <w:noProof/>
          <w:sz w:val="24"/>
          <w:szCs w:val="24"/>
        </w:rPr>
        <w:t>Proposal 35: For Case 1 direct AI/ML positioning, in addition to the surrounding UEs/target UE and PRUs, LMF may also generate synthetic ground truths and measurements for monitoring purposes.</w:t>
      </w:r>
    </w:p>
    <w:p w14:paraId="64FDCF72" w14:textId="77777777" w:rsidR="00756DE7" w:rsidRPr="008C770F" w:rsidRDefault="00756DE7" w:rsidP="00B1380A">
      <w:pPr>
        <w:pStyle w:val="TOC1"/>
        <w:tabs>
          <w:tab w:val="right" w:pos="9629"/>
        </w:tabs>
        <w:jc w:val="both"/>
        <w:rPr>
          <w:rFonts w:ascii="Times New Roman" w:hAnsi="Times New Roman" w:cs="Times New Roman"/>
          <w:b w:val="0"/>
          <w:bCs w:val="0"/>
          <w:noProof/>
          <w:kern w:val="2"/>
          <w:sz w:val="24"/>
          <w:szCs w:val="24"/>
          <w:lang w:eastAsia="en-US"/>
          <w14:ligatures w14:val="standardContextual"/>
        </w:rPr>
      </w:pPr>
      <w:r w:rsidRPr="008C770F">
        <w:rPr>
          <w:rFonts w:ascii="Times New Roman" w:hAnsi="Times New Roman" w:cs="Times New Roman"/>
          <w:noProof/>
          <w:sz w:val="24"/>
          <w:szCs w:val="24"/>
        </w:rPr>
        <w:t>Proposal 36: For Case 1 direct AI/ML positioning, in absence of PRU, RAN1 to consider solutions for UEs (that are not PRUs or the target UE) to generate ground truth, if they satisfy certain criteria defined by the network.</w:t>
      </w:r>
    </w:p>
    <w:p w14:paraId="780C2971" w14:textId="77777777" w:rsidR="00756DE7" w:rsidRPr="008C770F" w:rsidRDefault="00756DE7" w:rsidP="00B1380A">
      <w:pPr>
        <w:pStyle w:val="TOC1"/>
        <w:tabs>
          <w:tab w:val="right" w:pos="9629"/>
        </w:tabs>
        <w:jc w:val="both"/>
        <w:rPr>
          <w:rFonts w:ascii="Times New Roman" w:hAnsi="Times New Roman" w:cs="Times New Roman"/>
          <w:b w:val="0"/>
          <w:bCs w:val="0"/>
          <w:noProof/>
          <w:kern w:val="2"/>
          <w:sz w:val="24"/>
          <w:szCs w:val="24"/>
          <w:lang w:eastAsia="en-US"/>
          <w14:ligatures w14:val="standardContextual"/>
        </w:rPr>
      </w:pPr>
      <w:r w:rsidRPr="008C770F">
        <w:rPr>
          <w:rFonts w:ascii="Times New Roman" w:hAnsi="Times New Roman" w:cs="Times New Roman"/>
          <w:noProof/>
          <w:sz w:val="24"/>
          <w:szCs w:val="24"/>
        </w:rPr>
        <w:t>Proposal 37: RAN1 to consider for Case 1 direct AI/ML positioning for monitoring purposes that UE may send a positioning request to LMF for ground truth generation purposes.</w:t>
      </w:r>
    </w:p>
    <w:p w14:paraId="059EDCE0" w14:textId="77777777" w:rsidR="00756DE7" w:rsidRPr="008C770F" w:rsidRDefault="00756DE7" w:rsidP="00B1380A">
      <w:pPr>
        <w:pStyle w:val="TOC1"/>
        <w:tabs>
          <w:tab w:val="right" w:pos="9629"/>
        </w:tabs>
        <w:jc w:val="both"/>
        <w:rPr>
          <w:rFonts w:ascii="Times New Roman" w:hAnsi="Times New Roman" w:cs="Times New Roman"/>
          <w:b w:val="0"/>
          <w:bCs w:val="0"/>
          <w:noProof/>
          <w:kern w:val="2"/>
          <w:sz w:val="24"/>
          <w:szCs w:val="24"/>
          <w:lang w:eastAsia="en-US"/>
          <w14:ligatures w14:val="standardContextual"/>
        </w:rPr>
      </w:pPr>
      <w:r w:rsidRPr="008C770F">
        <w:rPr>
          <w:rFonts w:ascii="Times New Roman" w:hAnsi="Times New Roman" w:cs="Times New Roman"/>
          <w:noProof/>
          <w:sz w:val="24"/>
          <w:szCs w:val="24"/>
        </w:rPr>
        <w:t>Proposal 38: RAN1 to consider for Case 1 direct AI/ML positioning for monitoring purposes that when LMF assists UE to generate ground truth, UE may indicate its preference on using specific positioning method (e.g., non-DL-based).</w:t>
      </w:r>
    </w:p>
    <w:p w14:paraId="3A8C2490" w14:textId="77777777" w:rsidR="00756DE7" w:rsidRPr="008C770F" w:rsidRDefault="00756DE7" w:rsidP="00B1380A">
      <w:pPr>
        <w:pStyle w:val="TOC1"/>
        <w:tabs>
          <w:tab w:val="right" w:pos="9629"/>
        </w:tabs>
        <w:jc w:val="both"/>
        <w:rPr>
          <w:rFonts w:ascii="Times New Roman" w:hAnsi="Times New Roman" w:cs="Times New Roman"/>
          <w:b w:val="0"/>
          <w:bCs w:val="0"/>
          <w:noProof/>
          <w:kern w:val="2"/>
          <w:sz w:val="24"/>
          <w:szCs w:val="24"/>
          <w:lang w:eastAsia="en-US"/>
          <w14:ligatures w14:val="standardContextual"/>
        </w:rPr>
      </w:pPr>
      <w:r w:rsidRPr="008C770F">
        <w:rPr>
          <w:rFonts w:ascii="Times New Roman" w:hAnsi="Times New Roman" w:cs="Times New Roman"/>
          <w:noProof/>
          <w:sz w:val="24"/>
          <w:szCs w:val="24"/>
        </w:rPr>
        <w:t>Proposal 39: RAN1 to consider for Case 1 direct AI/ML positioning for monitoring purposes that when LMF assists UE to generate ground truth, UE may indicate that the requested positioning estimate will be used for ground truth generation purposes to assist LMF determining a suitable method.</w:t>
      </w:r>
    </w:p>
    <w:p w14:paraId="2D638214" w14:textId="77777777" w:rsidR="00756DE7" w:rsidRPr="008C770F" w:rsidRDefault="00756DE7" w:rsidP="00B1380A">
      <w:pPr>
        <w:pStyle w:val="TOC1"/>
        <w:tabs>
          <w:tab w:val="right" w:pos="9629"/>
        </w:tabs>
        <w:jc w:val="both"/>
        <w:rPr>
          <w:rFonts w:ascii="Times New Roman" w:hAnsi="Times New Roman" w:cs="Times New Roman"/>
          <w:b w:val="0"/>
          <w:bCs w:val="0"/>
          <w:noProof/>
          <w:kern w:val="2"/>
          <w:sz w:val="24"/>
          <w:szCs w:val="24"/>
          <w:lang w:eastAsia="en-US"/>
          <w14:ligatures w14:val="standardContextual"/>
        </w:rPr>
      </w:pPr>
      <w:r w:rsidRPr="008C770F">
        <w:rPr>
          <w:rFonts w:ascii="Times New Roman" w:hAnsi="Times New Roman" w:cs="Times New Roman"/>
          <w:noProof/>
          <w:sz w:val="24"/>
          <w:szCs w:val="24"/>
        </w:rPr>
        <w:t>Proposal 40: RAN1 to consider in the normative work for Case 1 direct AIML positioning that the LMF may provide UE assistance to generate synthetic ground truth data in case collected data for monitoring (e.g., ground truth and measurements) is not sufficient.</w:t>
      </w:r>
    </w:p>
    <w:p w14:paraId="5D8203F8" w14:textId="77777777" w:rsidR="00756DE7" w:rsidRPr="008C770F" w:rsidRDefault="00756DE7" w:rsidP="00B1380A">
      <w:pPr>
        <w:pStyle w:val="TOC1"/>
        <w:tabs>
          <w:tab w:val="right" w:pos="9629"/>
        </w:tabs>
        <w:jc w:val="both"/>
        <w:rPr>
          <w:rFonts w:ascii="Times New Roman" w:hAnsi="Times New Roman" w:cs="Times New Roman"/>
          <w:b w:val="0"/>
          <w:bCs w:val="0"/>
          <w:noProof/>
          <w:kern w:val="2"/>
          <w:sz w:val="24"/>
          <w:szCs w:val="24"/>
          <w:lang w:eastAsia="en-US"/>
          <w14:ligatures w14:val="standardContextual"/>
        </w:rPr>
      </w:pPr>
      <w:r w:rsidRPr="008C770F">
        <w:rPr>
          <w:rFonts w:ascii="Times New Roman" w:hAnsi="Times New Roman" w:cs="Times New Roman"/>
          <w:noProof/>
          <w:sz w:val="24"/>
          <w:szCs w:val="24"/>
        </w:rPr>
        <w:t>Proposal 41: For Case 1, for ground truth generation by the target UE, LMF may indicate UE preferred positioning method(s) (e.g., sensor-based, RAT-based, etc.) or necessary criteria (e.g., required confidence value) for an estimation to be used as ground truth.</w:t>
      </w:r>
    </w:p>
    <w:p w14:paraId="5FDF1E9A" w14:textId="77777777" w:rsidR="00756DE7" w:rsidRPr="008C770F" w:rsidRDefault="00756DE7" w:rsidP="00B1380A">
      <w:pPr>
        <w:pStyle w:val="TOC1"/>
        <w:tabs>
          <w:tab w:val="right" w:pos="9629"/>
        </w:tabs>
        <w:jc w:val="both"/>
        <w:rPr>
          <w:rFonts w:ascii="Times New Roman" w:hAnsi="Times New Roman" w:cs="Times New Roman"/>
          <w:b w:val="0"/>
          <w:bCs w:val="0"/>
          <w:noProof/>
          <w:kern w:val="2"/>
          <w:sz w:val="24"/>
          <w:szCs w:val="24"/>
          <w:lang w:eastAsia="en-US"/>
          <w14:ligatures w14:val="standardContextual"/>
        </w:rPr>
      </w:pPr>
      <w:r w:rsidRPr="008C770F">
        <w:rPr>
          <w:rFonts w:ascii="Times New Roman" w:hAnsi="Times New Roman" w:cs="Times New Roman"/>
          <w:noProof/>
          <w:sz w:val="24"/>
          <w:szCs w:val="24"/>
        </w:rPr>
        <w:t>Proposal 42: For Case 1 direct AI/ML positioning and monitoring purposes, RAN1 to consider in the normative work that LMF may provide target UE measurements collected from different PRUs along with similarity context (e.g., threshold for a predetermined similarity scre) to assist selecting a suitable PRU.</w:t>
      </w:r>
    </w:p>
    <w:p w14:paraId="0DA5EE2A" w14:textId="77777777" w:rsidR="00756DE7" w:rsidRPr="008C770F" w:rsidRDefault="00756DE7" w:rsidP="00B1380A">
      <w:pPr>
        <w:pStyle w:val="TOC1"/>
        <w:tabs>
          <w:tab w:val="right" w:pos="9629"/>
        </w:tabs>
        <w:jc w:val="both"/>
        <w:rPr>
          <w:rFonts w:ascii="Times New Roman" w:hAnsi="Times New Roman" w:cs="Times New Roman"/>
          <w:b w:val="0"/>
          <w:bCs w:val="0"/>
          <w:noProof/>
          <w:kern w:val="2"/>
          <w:sz w:val="24"/>
          <w:szCs w:val="24"/>
          <w:lang w:eastAsia="en-US"/>
          <w14:ligatures w14:val="standardContextual"/>
        </w:rPr>
      </w:pPr>
      <w:r w:rsidRPr="008C770F">
        <w:rPr>
          <w:rFonts w:ascii="Times New Roman" w:hAnsi="Times New Roman" w:cs="Times New Roman"/>
          <w:noProof/>
          <w:sz w:val="24"/>
          <w:szCs w:val="24"/>
        </w:rPr>
        <w:t>Proposal 43: In Case 1 direct AI/ML positioning, for monitoring purposes and generation of ground truth, UE may indicate LMF any preferred PRU(s), which it has previously determined.</w:t>
      </w:r>
    </w:p>
    <w:p w14:paraId="31AE6A2B" w14:textId="77777777" w:rsidR="00756DE7" w:rsidRPr="008C770F" w:rsidRDefault="00756DE7" w:rsidP="00B1380A">
      <w:pPr>
        <w:pStyle w:val="TOC1"/>
        <w:tabs>
          <w:tab w:val="right" w:pos="9629"/>
        </w:tabs>
        <w:jc w:val="both"/>
        <w:rPr>
          <w:rFonts w:ascii="Times New Roman" w:hAnsi="Times New Roman" w:cs="Times New Roman"/>
          <w:b w:val="0"/>
          <w:bCs w:val="0"/>
          <w:noProof/>
          <w:kern w:val="2"/>
          <w:sz w:val="24"/>
          <w:szCs w:val="24"/>
          <w:lang w:eastAsia="en-US"/>
          <w14:ligatures w14:val="standardContextual"/>
        </w:rPr>
      </w:pPr>
      <w:r w:rsidRPr="008C770F">
        <w:rPr>
          <w:rFonts w:ascii="Times New Roman" w:hAnsi="Times New Roman" w:cs="Times New Roman"/>
          <w:noProof/>
          <w:sz w:val="24"/>
          <w:szCs w:val="24"/>
        </w:rPr>
        <w:t xml:space="preserve">Observation: For case 1 </w:t>
      </w:r>
      <w:r w:rsidRPr="008C770F">
        <w:rPr>
          <w:rFonts w:ascii="Times New Roman" w:hAnsi="Times New Roman" w:cs="Times New Roman"/>
          <w:noProof/>
          <w:sz w:val="24"/>
          <w:szCs w:val="24"/>
          <w:lang w:val="en-GB"/>
        </w:rPr>
        <w:t xml:space="preserve">direct AI/ML positioning, </w:t>
      </w:r>
      <w:r w:rsidRPr="008C770F">
        <w:rPr>
          <w:rFonts w:ascii="Times New Roman" w:hAnsi="Times New Roman" w:cs="Times New Roman"/>
          <w:noProof/>
          <w:sz w:val="24"/>
          <w:szCs w:val="24"/>
        </w:rPr>
        <w:t>data collection for monitoring, collecting samples with high positioning label confidence (high label accuracy) ensures reliable positioning accuracy monitoring by UE or LMF.</w:t>
      </w:r>
    </w:p>
    <w:p w14:paraId="0B2BD435" w14:textId="77777777" w:rsidR="00756DE7" w:rsidRPr="008C770F" w:rsidRDefault="00756DE7" w:rsidP="00B1380A">
      <w:pPr>
        <w:pStyle w:val="TOC1"/>
        <w:tabs>
          <w:tab w:val="right" w:pos="9629"/>
        </w:tabs>
        <w:jc w:val="both"/>
        <w:rPr>
          <w:rFonts w:ascii="Times New Roman" w:hAnsi="Times New Roman" w:cs="Times New Roman"/>
          <w:b w:val="0"/>
          <w:bCs w:val="0"/>
          <w:noProof/>
          <w:kern w:val="2"/>
          <w:sz w:val="24"/>
          <w:szCs w:val="24"/>
          <w:lang w:eastAsia="en-US"/>
          <w14:ligatures w14:val="standardContextual"/>
        </w:rPr>
      </w:pPr>
      <w:r w:rsidRPr="008C770F">
        <w:rPr>
          <w:rFonts w:ascii="Times New Roman" w:hAnsi="Times New Roman" w:cs="Times New Roman"/>
          <w:noProof/>
          <w:sz w:val="24"/>
          <w:szCs w:val="24"/>
          <w:lang w:val="en-GB" w:eastAsia="en-US"/>
        </w:rPr>
        <w:t>Proposal 44: For Case 1 direct AI/ML positioning and monitoring purposes,</w:t>
      </w:r>
      <w:r w:rsidRPr="008C770F">
        <w:rPr>
          <w:rFonts w:ascii="Times New Roman" w:hAnsi="Times New Roman" w:cs="Times New Roman"/>
          <w:noProof/>
          <w:sz w:val="24"/>
          <w:szCs w:val="24"/>
          <w:lang w:val="en-GB"/>
        </w:rPr>
        <w:t xml:space="preserve"> to assess the quality of ground truth to be used in monitoring,</w:t>
      </w:r>
      <w:r w:rsidRPr="008C770F">
        <w:rPr>
          <w:rFonts w:ascii="Times New Roman" w:hAnsi="Times New Roman" w:cs="Times New Roman"/>
          <w:noProof/>
          <w:sz w:val="24"/>
          <w:szCs w:val="24"/>
          <w:lang w:val="en-GB" w:eastAsia="en-US"/>
        </w:rPr>
        <w:t xml:space="preserve"> LMF </w:t>
      </w:r>
      <w:r w:rsidRPr="008C770F">
        <w:rPr>
          <w:rFonts w:ascii="Times New Roman" w:hAnsi="Times New Roman" w:cs="Times New Roman"/>
          <w:noProof/>
          <w:sz w:val="24"/>
          <w:szCs w:val="24"/>
          <w:lang w:val="en-GB"/>
        </w:rPr>
        <w:t xml:space="preserve">may </w:t>
      </w:r>
      <w:r w:rsidRPr="008C770F">
        <w:rPr>
          <w:rFonts w:ascii="Times New Roman" w:hAnsi="Times New Roman" w:cs="Times New Roman"/>
          <w:noProof/>
          <w:sz w:val="24"/>
          <w:szCs w:val="24"/>
          <w:lang w:val="en-GB" w:eastAsia="en-US"/>
        </w:rPr>
        <w:t>assist</w:t>
      </w:r>
      <w:r w:rsidRPr="008C770F">
        <w:rPr>
          <w:rFonts w:ascii="Times New Roman" w:hAnsi="Times New Roman" w:cs="Times New Roman"/>
          <w:noProof/>
          <w:sz w:val="24"/>
          <w:szCs w:val="24"/>
          <w:lang w:val="en-GB"/>
        </w:rPr>
        <w:t xml:space="preserve"> UE </w:t>
      </w:r>
      <w:r w:rsidRPr="008C770F">
        <w:rPr>
          <w:rFonts w:ascii="Times New Roman" w:hAnsi="Times New Roman" w:cs="Times New Roman"/>
          <w:noProof/>
          <w:sz w:val="24"/>
          <w:szCs w:val="24"/>
          <w:lang w:val="en-GB" w:eastAsia="en-US"/>
        </w:rPr>
        <w:t xml:space="preserve">for </w:t>
      </w:r>
      <w:r w:rsidRPr="008C770F">
        <w:rPr>
          <w:rFonts w:ascii="Times New Roman" w:hAnsi="Times New Roman" w:cs="Times New Roman"/>
          <w:noProof/>
          <w:sz w:val="24"/>
          <w:szCs w:val="24"/>
          <w:lang w:val="en-GB"/>
        </w:rPr>
        <w:t xml:space="preserve">obtaining </w:t>
      </w:r>
      <w:r w:rsidRPr="008C770F">
        <w:rPr>
          <w:rFonts w:ascii="Times New Roman" w:hAnsi="Times New Roman" w:cs="Times New Roman"/>
          <w:noProof/>
          <w:sz w:val="24"/>
          <w:szCs w:val="24"/>
          <w:lang w:val="en-GB" w:eastAsia="en-US"/>
        </w:rPr>
        <w:t>label consistency score</w:t>
      </w:r>
      <w:r w:rsidRPr="008C770F">
        <w:rPr>
          <w:rFonts w:ascii="Times New Roman" w:hAnsi="Times New Roman" w:cs="Times New Roman"/>
          <w:noProof/>
          <w:sz w:val="24"/>
          <w:szCs w:val="24"/>
          <w:lang w:val="en-GB"/>
        </w:rPr>
        <w:t>/quality</w:t>
      </w:r>
      <w:r w:rsidRPr="008C770F">
        <w:rPr>
          <w:rFonts w:ascii="Times New Roman" w:hAnsi="Times New Roman" w:cs="Times New Roman"/>
          <w:noProof/>
          <w:sz w:val="24"/>
          <w:szCs w:val="24"/>
          <w:lang w:val="en-GB" w:eastAsia="en-US"/>
        </w:rPr>
        <w:t xml:space="preserve"> </w:t>
      </w:r>
      <w:r w:rsidRPr="008C770F">
        <w:rPr>
          <w:rFonts w:ascii="Times New Roman" w:hAnsi="Times New Roman" w:cs="Times New Roman"/>
          <w:noProof/>
          <w:sz w:val="24"/>
          <w:szCs w:val="24"/>
          <w:lang w:val="en-GB"/>
        </w:rPr>
        <w:t>of the positioning estimates from one or multiple positioning sources.</w:t>
      </w:r>
    </w:p>
    <w:p w14:paraId="2B78ADE7" w14:textId="77777777" w:rsidR="00756DE7" w:rsidRPr="008C770F" w:rsidRDefault="00756DE7" w:rsidP="00B1380A">
      <w:pPr>
        <w:pStyle w:val="TOC1"/>
        <w:tabs>
          <w:tab w:val="right" w:pos="9629"/>
        </w:tabs>
        <w:jc w:val="both"/>
        <w:rPr>
          <w:rFonts w:ascii="Times New Roman" w:hAnsi="Times New Roman" w:cs="Times New Roman"/>
          <w:b w:val="0"/>
          <w:bCs w:val="0"/>
          <w:noProof/>
          <w:kern w:val="2"/>
          <w:sz w:val="24"/>
          <w:szCs w:val="24"/>
          <w:lang w:eastAsia="en-US"/>
          <w14:ligatures w14:val="standardContextual"/>
        </w:rPr>
      </w:pPr>
      <w:r w:rsidRPr="008C770F">
        <w:rPr>
          <w:rFonts w:ascii="Times New Roman" w:hAnsi="Times New Roman" w:cs="Times New Roman"/>
          <w:noProof/>
          <w:sz w:val="24"/>
          <w:szCs w:val="24"/>
        </w:rPr>
        <w:t>Proposal 45: For Case 1 direct AI/ML positioning, RAN1 to consider areas with specific channel characteristics, datasets mapped to specific areas as NW-side additional conditions.</w:t>
      </w:r>
    </w:p>
    <w:p w14:paraId="4FB436AE" w14:textId="77777777" w:rsidR="00756DE7" w:rsidRPr="008C770F" w:rsidRDefault="00756DE7" w:rsidP="00B1380A">
      <w:pPr>
        <w:pStyle w:val="TOC1"/>
        <w:tabs>
          <w:tab w:val="right" w:pos="9629"/>
        </w:tabs>
        <w:jc w:val="both"/>
        <w:rPr>
          <w:rFonts w:ascii="Times New Roman" w:hAnsi="Times New Roman" w:cs="Times New Roman"/>
          <w:b w:val="0"/>
          <w:bCs w:val="0"/>
          <w:noProof/>
          <w:kern w:val="2"/>
          <w:sz w:val="24"/>
          <w:szCs w:val="24"/>
          <w:lang w:eastAsia="en-US"/>
          <w14:ligatures w14:val="standardContextual"/>
        </w:rPr>
      </w:pPr>
      <w:r w:rsidRPr="008C770F">
        <w:rPr>
          <w:rFonts w:ascii="Times New Roman" w:hAnsi="Times New Roman" w:cs="Times New Roman"/>
          <w:noProof/>
          <w:sz w:val="24"/>
          <w:szCs w:val="24"/>
          <w:lang w:val="en-GB"/>
        </w:rPr>
        <w:t>Proposal 46:</w:t>
      </w:r>
      <w:r w:rsidRPr="008C770F">
        <w:rPr>
          <w:rFonts w:ascii="Times New Roman" w:hAnsi="Times New Roman" w:cs="Times New Roman"/>
          <w:noProof/>
          <w:sz w:val="24"/>
          <w:szCs w:val="24"/>
        </w:rPr>
        <w:t xml:space="preserve"> Fo</w:t>
      </w:r>
      <w:r w:rsidRPr="008C770F">
        <w:rPr>
          <w:rFonts w:ascii="Times New Roman" w:hAnsi="Times New Roman" w:cs="Times New Roman"/>
          <w:noProof/>
          <w:sz w:val="24"/>
          <w:szCs w:val="24"/>
          <w:lang w:eastAsia="en-US"/>
        </w:rPr>
        <w:t>r Case 1 direct AI/ML positioning, RAN1 to consider as NW-side additional condition specific signal distortions in training and inference to improve the performance of generic UE-side model.</w:t>
      </w:r>
    </w:p>
    <w:p w14:paraId="4FA2A127" w14:textId="77777777" w:rsidR="00756DE7" w:rsidRPr="008C770F" w:rsidRDefault="00756DE7" w:rsidP="00B1380A">
      <w:pPr>
        <w:pStyle w:val="TOC1"/>
        <w:tabs>
          <w:tab w:val="right" w:pos="9629"/>
        </w:tabs>
        <w:jc w:val="both"/>
        <w:rPr>
          <w:rFonts w:ascii="Times New Roman" w:hAnsi="Times New Roman" w:cs="Times New Roman"/>
          <w:b w:val="0"/>
          <w:bCs w:val="0"/>
          <w:noProof/>
          <w:kern w:val="2"/>
          <w:sz w:val="24"/>
          <w:szCs w:val="24"/>
          <w:lang w:eastAsia="en-US"/>
          <w14:ligatures w14:val="standardContextual"/>
        </w:rPr>
      </w:pPr>
      <w:r w:rsidRPr="008C770F">
        <w:rPr>
          <w:rFonts w:ascii="Times New Roman" w:hAnsi="Times New Roman" w:cs="Times New Roman"/>
          <w:noProof/>
          <w:sz w:val="24"/>
          <w:szCs w:val="24"/>
        </w:rPr>
        <w:t>Proposal 47: RAN1 to consider rare events as NW-side additional conditions to improve consistency between training and inference.</w:t>
      </w:r>
    </w:p>
    <w:p w14:paraId="2D0D3D3F" w14:textId="77777777" w:rsidR="00756DE7" w:rsidRPr="008C770F" w:rsidRDefault="00756DE7" w:rsidP="00B1380A">
      <w:pPr>
        <w:pStyle w:val="TOC1"/>
        <w:tabs>
          <w:tab w:val="right" w:pos="9629"/>
        </w:tabs>
        <w:jc w:val="both"/>
        <w:rPr>
          <w:rFonts w:ascii="Times New Roman" w:hAnsi="Times New Roman" w:cs="Times New Roman"/>
          <w:b w:val="0"/>
          <w:bCs w:val="0"/>
          <w:noProof/>
          <w:kern w:val="2"/>
          <w:sz w:val="24"/>
          <w:szCs w:val="24"/>
          <w:lang w:eastAsia="en-US"/>
          <w14:ligatures w14:val="standardContextual"/>
        </w:rPr>
      </w:pPr>
      <w:r w:rsidRPr="008C770F">
        <w:rPr>
          <w:rFonts w:ascii="Times New Roman" w:hAnsi="Times New Roman" w:cs="Times New Roman"/>
          <w:noProof/>
          <w:sz w:val="24"/>
          <w:szCs w:val="24"/>
        </w:rPr>
        <w:t>Proposal 48: For Case 1 direct AI/ML positioning, RAN1 to consider the set of channel characteristics (e.g., LoS/NLoS rate) as NW-side additional condition.</w:t>
      </w:r>
    </w:p>
    <w:p w14:paraId="6FF358D3" w14:textId="77777777" w:rsidR="00756DE7" w:rsidRPr="008C770F" w:rsidRDefault="00756DE7" w:rsidP="00B1380A">
      <w:pPr>
        <w:pStyle w:val="TOC1"/>
        <w:tabs>
          <w:tab w:val="right" w:pos="9629"/>
        </w:tabs>
        <w:jc w:val="both"/>
        <w:rPr>
          <w:rFonts w:ascii="Times New Roman" w:hAnsi="Times New Roman" w:cs="Times New Roman"/>
          <w:b w:val="0"/>
          <w:bCs w:val="0"/>
          <w:noProof/>
          <w:kern w:val="2"/>
          <w:sz w:val="24"/>
          <w:szCs w:val="24"/>
          <w:lang w:eastAsia="en-US"/>
          <w14:ligatures w14:val="standardContextual"/>
        </w:rPr>
      </w:pPr>
      <w:r w:rsidRPr="008C770F">
        <w:rPr>
          <w:rFonts w:ascii="Times New Roman" w:hAnsi="Times New Roman" w:cs="Times New Roman"/>
          <w:noProof/>
          <w:sz w:val="24"/>
          <w:szCs w:val="24"/>
        </w:rPr>
        <w:t>Proposal 49: For Case 1 direct AI/ML positioning, if the correlation using NW-side additional conditions is done in the UE-side, the LMF assists to UE indicating such NW-side additional condition.</w:t>
      </w:r>
    </w:p>
    <w:p w14:paraId="65A386AB" w14:textId="77777777" w:rsidR="00756DE7" w:rsidRPr="008C770F" w:rsidRDefault="00756DE7" w:rsidP="00B1380A">
      <w:pPr>
        <w:pStyle w:val="TOC1"/>
        <w:tabs>
          <w:tab w:val="right" w:pos="9629"/>
        </w:tabs>
        <w:jc w:val="both"/>
        <w:rPr>
          <w:rFonts w:ascii="Times New Roman" w:hAnsi="Times New Roman" w:cs="Times New Roman"/>
          <w:b w:val="0"/>
          <w:bCs w:val="0"/>
          <w:noProof/>
          <w:kern w:val="2"/>
          <w:sz w:val="24"/>
          <w:szCs w:val="24"/>
          <w:lang w:eastAsia="en-US"/>
          <w14:ligatures w14:val="standardContextual"/>
        </w:rPr>
      </w:pPr>
      <w:r w:rsidRPr="008C770F">
        <w:rPr>
          <w:rFonts w:ascii="Times New Roman" w:hAnsi="Times New Roman" w:cs="Times New Roman"/>
          <w:noProof/>
          <w:sz w:val="24"/>
          <w:szCs w:val="24"/>
        </w:rPr>
        <w:t>Proposal 50: For Case 1 direct AI/ML positioning, if the correlation using NW-side additional conditions is done in the LMF-side, the LMF assists to UE indicating such correlation outcome.</w:t>
      </w:r>
    </w:p>
    <w:p w14:paraId="4D723D3D" w14:textId="77777777" w:rsidR="00756DE7" w:rsidRPr="008C770F" w:rsidRDefault="00756DE7" w:rsidP="00B1380A">
      <w:pPr>
        <w:pStyle w:val="TOC1"/>
        <w:tabs>
          <w:tab w:val="right" w:pos="9629"/>
        </w:tabs>
        <w:jc w:val="both"/>
        <w:rPr>
          <w:rFonts w:ascii="Times New Roman" w:hAnsi="Times New Roman" w:cs="Times New Roman"/>
          <w:b w:val="0"/>
          <w:bCs w:val="0"/>
          <w:noProof/>
          <w:kern w:val="2"/>
          <w:sz w:val="24"/>
          <w:szCs w:val="24"/>
          <w:lang w:eastAsia="en-US"/>
          <w14:ligatures w14:val="standardContextual"/>
        </w:rPr>
      </w:pPr>
      <w:r w:rsidRPr="008C770F">
        <w:rPr>
          <w:rFonts w:ascii="Times New Roman" w:hAnsi="Times New Roman" w:cs="Times New Roman"/>
          <w:noProof/>
          <w:sz w:val="24"/>
          <w:szCs w:val="24"/>
        </w:rPr>
        <w:t>Proposal 51: For Case 1 direct AI/ML positioning, to ensure consistency between training and inference regarding NW-side additional conditions based on areas with specific channel characteristics, UE reports to the LMF set of TRPs identified during inference using the legacy framework (e.g. LPP).</w:t>
      </w:r>
    </w:p>
    <w:p w14:paraId="32A43550" w14:textId="77777777" w:rsidR="00756DE7" w:rsidRPr="008C770F" w:rsidRDefault="00756DE7" w:rsidP="00B1380A">
      <w:pPr>
        <w:pStyle w:val="TOC1"/>
        <w:tabs>
          <w:tab w:val="right" w:pos="9629"/>
        </w:tabs>
        <w:jc w:val="both"/>
        <w:rPr>
          <w:rFonts w:ascii="Times New Roman" w:hAnsi="Times New Roman" w:cs="Times New Roman"/>
          <w:b w:val="0"/>
          <w:bCs w:val="0"/>
          <w:noProof/>
          <w:kern w:val="2"/>
          <w:sz w:val="24"/>
          <w:szCs w:val="24"/>
          <w:lang w:eastAsia="en-US"/>
          <w14:ligatures w14:val="standardContextual"/>
        </w:rPr>
      </w:pPr>
      <w:r w:rsidRPr="008C770F">
        <w:rPr>
          <w:rFonts w:ascii="Times New Roman" w:hAnsi="Times New Roman" w:cs="Times New Roman"/>
          <w:noProof/>
          <w:sz w:val="24"/>
          <w:szCs w:val="24"/>
          <w:lang w:eastAsia="en-US"/>
        </w:rPr>
        <w:t>Proposal 52:</w:t>
      </w:r>
      <w:r w:rsidRPr="008C770F">
        <w:rPr>
          <w:rFonts w:ascii="Times New Roman" w:hAnsi="Times New Roman" w:cs="Times New Roman"/>
          <w:noProof/>
          <w:sz w:val="24"/>
          <w:szCs w:val="24"/>
        </w:rPr>
        <w:t xml:space="preserve"> RAN1 to consider on using NW-side additional conditions to improve the usability of fixed-TRP-pattern complemented with performance monitoring.</w:t>
      </w:r>
    </w:p>
    <w:p w14:paraId="609E03F8" w14:textId="77777777" w:rsidR="00756DE7" w:rsidRPr="008C770F" w:rsidRDefault="00756DE7" w:rsidP="00B1380A">
      <w:pPr>
        <w:pStyle w:val="TOC1"/>
        <w:tabs>
          <w:tab w:val="right" w:pos="9629"/>
        </w:tabs>
        <w:jc w:val="both"/>
        <w:rPr>
          <w:rFonts w:ascii="Times New Roman" w:hAnsi="Times New Roman" w:cs="Times New Roman"/>
          <w:b w:val="0"/>
          <w:bCs w:val="0"/>
          <w:noProof/>
          <w:kern w:val="2"/>
          <w:sz w:val="24"/>
          <w:szCs w:val="24"/>
          <w:lang w:eastAsia="en-US"/>
          <w14:ligatures w14:val="standardContextual"/>
        </w:rPr>
      </w:pPr>
      <w:r w:rsidRPr="008C770F">
        <w:rPr>
          <w:rFonts w:ascii="Times New Roman" w:hAnsi="Times New Roman" w:cs="Times New Roman"/>
          <w:noProof/>
          <w:sz w:val="24"/>
          <w:szCs w:val="24"/>
        </w:rPr>
        <w:t>Proposal 53: In Case 1 direct AIML, an AI/ML functionality consists of values for a predetermined list of parameters. These parameters include number of samples in time domain N’t, number of TRPs (N_TRP), etc. FFS the exact list of parameters and allowed values and/o ranges per functionality.</w:t>
      </w:r>
    </w:p>
    <w:p w14:paraId="290B2CFE" w14:textId="77777777" w:rsidR="00756DE7" w:rsidRDefault="00756DE7" w:rsidP="00B1380A">
      <w:pPr>
        <w:pStyle w:val="TOC1"/>
        <w:tabs>
          <w:tab w:val="right" w:pos="9629"/>
        </w:tabs>
        <w:jc w:val="both"/>
        <w:rPr>
          <w:rFonts w:ascii="Times New Roman" w:hAnsi="Times New Roman" w:cs="Times New Roman"/>
          <w:noProof/>
          <w:sz w:val="24"/>
          <w:szCs w:val="24"/>
        </w:rPr>
      </w:pPr>
      <w:r w:rsidRPr="008C770F">
        <w:rPr>
          <w:rFonts w:ascii="Times New Roman" w:hAnsi="Times New Roman" w:cs="Times New Roman"/>
          <w:noProof/>
          <w:sz w:val="24"/>
          <w:szCs w:val="24"/>
          <w:lang w:eastAsia="x-none"/>
        </w:rPr>
        <w:t>Proposal 54:</w:t>
      </w:r>
      <w:r w:rsidRPr="008C770F">
        <w:rPr>
          <w:rFonts w:ascii="Times New Roman" w:hAnsi="Times New Roman" w:cs="Times New Roman"/>
          <w:noProof/>
          <w:sz w:val="24"/>
          <w:szCs w:val="24"/>
        </w:rPr>
        <w:t xml:space="preserve"> RAN1 to consider at least the following mandatory UE’s conditions for Case 1:</w:t>
      </w:r>
    </w:p>
    <w:p w14:paraId="32D19E63" w14:textId="77777777" w:rsidR="006211F9" w:rsidRPr="00D76321" w:rsidRDefault="006211F9" w:rsidP="006211F9">
      <w:pPr>
        <w:pStyle w:val="NORMALTdocNokia"/>
        <w:numPr>
          <w:ilvl w:val="0"/>
          <w:numId w:val="19"/>
        </w:numPr>
        <w:rPr>
          <w:b/>
          <w:bCs/>
        </w:rPr>
      </w:pPr>
      <w:r w:rsidRPr="00D76321">
        <w:rPr>
          <w:b/>
          <w:bCs/>
        </w:rPr>
        <w:t xml:space="preserve">Supported </w:t>
      </w:r>
      <w:proofErr w:type="spellStart"/>
      <w:r w:rsidRPr="00D76321">
        <w:rPr>
          <w:rFonts w:ascii="Times" w:eastAsia="Batang" w:hAnsi="Times"/>
          <w:b/>
          <w:bCs/>
          <w:i/>
          <w:iCs/>
        </w:rPr>
        <w:t>N’t</w:t>
      </w:r>
      <w:proofErr w:type="spellEnd"/>
      <w:r w:rsidRPr="00D76321">
        <w:rPr>
          <w:b/>
          <w:bCs/>
        </w:rPr>
        <w:t>: To indicate the</w:t>
      </w:r>
      <w:r w:rsidRPr="00D76321">
        <w:rPr>
          <w:b/>
          <w:bCs/>
          <w:i/>
        </w:rPr>
        <w:t xml:space="preserve"> </w:t>
      </w:r>
      <w:proofErr w:type="spellStart"/>
      <w:r w:rsidRPr="00D76321">
        <w:rPr>
          <w:b/>
          <w:bCs/>
          <w:i/>
        </w:rPr>
        <w:t>N’t</w:t>
      </w:r>
      <w:proofErr w:type="spellEnd"/>
      <w:r w:rsidRPr="00D76321">
        <w:rPr>
          <w:b/>
          <w:bCs/>
        </w:rPr>
        <w:t xml:space="preserve"> values that the UE is capable to consider (e.g., </w:t>
      </w:r>
      <w:proofErr w:type="spellStart"/>
      <w:r w:rsidRPr="00D76321">
        <w:rPr>
          <w:b/>
          <w:bCs/>
          <w:i/>
        </w:rPr>
        <w:t>N’t</w:t>
      </w:r>
      <w:proofErr w:type="spellEnd"/>
      <w:r w:rsidRPr="00D76321">
        <w:rPr>
          <w:b/>
          <w:bCs/>
          <w:i/>
        </w:rPr>
        <w:t xml:space="preserve"> </w:t>
      </w:r>
      <w:r w:rsidRPr="00D76321">
        <w:rPr>
          <w:b/>
          <w:bCs/>
        </w:rPr>
        <w:t>= 64, 128, 256, 512).</w:t>
      </w:r>
    </w:p>
    <w:p w14:paraId="14484026" w14:textId="0377FEA7" w:rsidR="006211F9" w:rsidRPr="006211F9" w:rsidRDefault="006211F9" w:rsidP="006211F9">
      <w:pPr>
        <w:pStyle w:val="NORMALTdocNokia"/>
        <w:numPr>
          <w:ilvl w:val="0"/>
          <w:numId w:val="19"/>
        </w:numPr>
        <w:rPr>
          <w:b/>
          <w:bCs/>
        </w:rPr>
      </w:pPr>
      <w:r w:rsidRPr="00D76321">
        <w:rPr>
          <w:b/>
          <w:bCs/>
        </w:rPr>
        <w:t xml:space="preserve">Supported </w:t>
      </w:r>
      <w:r w:rsidRPr="00D76321">
        <w:rPr>
          <w:b/>
          <w:bCs/>
          <w:i/>
        </w:rPr>
        <w:t>N_TRP</w:t>
      </w:r>
      <w:r w:rsidRPr="00D76321">
        <w:rPr>
          <w:b/>
          <w:bCs/>
        </w:rPr>
        <w:t xml:space="preserve">: To indicate </w:t>
      </w:r>
      <w:r w:rsidRPr="00D76321">
        <w:rPr>
          <w:b/>
          <w:bCs/>
          <w:i/>
        </w:rPr>
        <w:t>N_TRP</w:t>
      </w:r>
      <w:r w:rsidRPr="00D76321">
        <w:rPr>
          <w:b/>
          <w:bCs/>
        </w:rPr>
        <w:t xml:space="preserve">, which is the number of TRPs to (e.g., </w:t>
      </w:r>
      <w:r w:rsidRPr="00D76321">
        <w:rPr>
          <w:b/>
          <w:bCs/>
          <w:i/>
        </w:rPr>
        <w:t>N_TRP</w:t>
      </w:r>
      <w:r w:rsidRPr="00D76321">
        <w:rPr>
          <w:b/>
          <w:bCs/>
        </w:rPr>
        <w:t xml:space="preserve"> = 1, 2, …, 72)</w:t>
      </w:r>
    </w:p>
    <w:p w14:paraId="2CC9D554" w14:textId="77777777" w:rsidR="00756DE7" w:rsidRDefault="00756DE7" w:rsidP="00B1380A">
      <w:pPr>
        <w:pStyle w:val="TOC1"/>
        <w:tabs>
          <w:tab w:val="right" w:pos="9629"/>
        </w:tabs>
        <w:jc w:val="both"/>
        <w:rPr>
          <w:rFonts w:ascii="Times New Roman" w:hAnsi="Times New Roman" w:cs="Times New Roman"/>
          <w:noProof/>
          <w:sz w:val="24"/>
          <w:szCs w:val="24"/>
        </w:rPr>
      </w:pPr>
      <w:r w:rsidRPr="008C770F">
        <w:rPr>
          <w:rFonts w:ascii="Times New Roman" w:hAnsi="Times New Roman" w:cs="Times New Roman"/>
          <w:noProof/>
          <w:sz w:val="24"/>
          <w:szCs w:val="24"/>
          <w:lang w:eastAsia="x-none"/>
        </w:rPr>
        <w:t>Proposal 55:</w:t>
      </w:r>
      <w:r w:rsidRPr="008C770F">
        <w:rPr>
          <w:rFonts w:ascii="Times New Roman" w:hAnsi="Times New Roman" w:cs="Times New Roman"/>
          <w:noProof/>
          <w:sz w:val="24"/>
          <w:szCs w:val="24"/>
        </w:rPr>
        <w:t xml:space="preserve"> RAN1 to consider at least the following optional UE’s conditions for Case 1:</w:t>
      </w:r>
    </w:p>
    <w:p w14:paraId="2DAD0148" w14:textId="77777777" w:rsidR="00726B4A" w:rsidRPr="00490040" w:rsidRDefault="00726B4A" w:rsidP="00726B4A">
      <w:pPr>
        <w:pStyle w:val="NORMALTdocNokia"/>
        <w:numPr>
          <w:ilvl w:val="0"/>
          <w:numId w:val="20"/>
        </w:numPr>
        <w:rPr>
          <w:b/>
          <w:bCs/>
        </w:rPr>
      </w:pPr>
      <w:r w:rsidRPr="00490040">
        <w:rPr>
          <w:b/>
          <w:bCs/>
        </w:rPr>
        <w:t>Supported on collecting</w:t>
      </w:r>
      <w:r>
        <w:rPr>
          <w:b/>
          <w:bCs/>
        </w:rPr>
        <w:t xml:space="preserve"> collection assistance</w:t>
      </w:r>
      <w:r w:rsidRPr="00490040">
        <w:rPr>
          <w:b/>
          <w:bCs/>
        </w:rPr>
        <w:t xml:space="preserve"> for training</w:t>
      </w:r>
      <w:r>
        <w:rPr>
          <w:b/>
          <w:bCs/>
        </w:rPr>
        <w:t xml:space="preserve"> </w:t>
      </w:r>
      <w:r w:rsidRPr="00490040">
        <w:rPr>
          <w:b/>
          <w:bCs/>
        </w:rPr>
        <w:t xml:space="preserve">and monitoring: </w:t>
      </w:r>
      <w:r>
        <w:rPr>
          <w:b/>
          <w:bCs/>
        </w:rPr>
        <w:t>i</w:t>
      </w:r>
      <w:r w:rsidRPr="00490040">
        <w:rPr>
          <w:b/>
          <w:bCs/>
        </w:rPr>
        <w:t xml:space="preserve">t defines the support of UE to receive data collection assistance from the LMF. </w:t>
      </w:r>
    </w:p>
    <w:p w14:paraId="6116FC59" w14:textId="77777777" w:rsidR="00726B4A" w:rsidRPr="00490040" w:rsidRDefault="00726B4A" w:rsidP="00726B4A">
      <w:pPr>
        <w:pStyle w:val="NORMALTdocNokia"/>
        <w:numPr>
          <w:ilvl w:val="0"/>
          <w:numId w:val="20"/>
        </w:numPr>
        <w:rPr>
          <w:b/>
          <w:bCs/>
        </w:rPr>
      </w:pPr>
      <w:r w:rsidRPr="00490040">
        <w:rPr>
          <w:b/>
          <w:bCs/>
        </w:rPr>
        <w:t xml:space="preserve">Supported </w:t>
      </w:r>
      <w:r>
        <w:rPr>
          <w:b/>
          <w:bCs/>
        </w:rPr>
        <w:t>TRPs</w:t>
      </w:r>
      <w:r w:rsidRPr="00490040">
        <w:rPr>
          <w:b/>
          <w:bCs/>
        </w:rPr>
        <w:t xml:space="preserve"> indication: </w:t>
      </w:r>
      <w:r>
        <w:rPr>
          <w:b/>
          <w:bCs/>
        </w:rPr>
        <w:t>i</w:t>
      </w:r>
      <w:r w:rsidRPr="00490040">
        <w:rPr>
          <w:b/>
          <w:bCs/>
        </w:rPr>
        <w:t xml:space="preserve">t indicates whether </w:t>
      </w:r>
      <w:r>
        <w:rPr>
          <w:b/>
          <w:bCs/>
        </w:rPr>
        <w:t>TRPs</w:t>
      </w:r>
      <w:r w:rsidRPr="00490040">
        <w:rPr>
          <w:b/>
          <w:bCs/>
        </w:rPr>
        <w:t xml:space="preserve"> selection by the UE is supported.</w:t>
      </w:r>
    </w:p>
    <w:p w14:paraId="49DBD054" w14:textId="77777777" w:rsidR="00726B4A" w:rsidRPr="00490040" w:rsidRDefault="00726B4A" w:rsidP="00726B4A">
      <w:pPr>
        <w:pStyle w:val="NORMALTdocNokia"/>
        <w:numPr>
          <w:ilvl w:val="0"/>
          <w:numId w:val="20"/>
        </w:numPr>
        <w:rPr>
          <w:b/>
          <w:bCs/>
        </w:rPr>
      </w:pPr>
      <w:r w:rsidRPr="00490040">
        <w:rPr>
          <w:b/>
          <w:bCs/>
        </w:rPr>
        <w:t xml:space="preserve">Supported set conditions for measured DL PRS: </w:t>
      </w:r>
      <w:r>
        <w:rPr>
          <w:b/>
          <w:bCs/>
        </w:rPr>
        <w:t>d</w:t>
      </w:r>
      <w:r w:rsidRPr="00490040">
        <w:rPr>
          <w:b/>
          <w:bCs/>
        </w:rPr>
        <w:t>efines support of using DL PRS based RSRPP measurements.</w:t>
      </w:r>
    </w:p>
    <w:p w14:paraId="10D3F2DF" w14:textId="77777777" w:rsidR="00726B4A" w:rsidRPr="00490040" w:rsidRDefault="00726B4A" w:rsidP="00726B4A">
      <w:pPr>
        <w:pStyle w:val="NORMALTdocNokia"/>
        <w:numPr>
          <w:ilvl w:val="0"/>
          <w:numId w:val="20"/>
        </w:numPr>
        <w:rPr>
          <w:b/>
          <w:bCs/>
        </w:rPr>
      </w:pPr>
      <w:r w:rsidRPr="00490040">
        <w:rPr>
          <w:b/>
          <w:bCs/>
        </w:rPr>
        <w:t xml:space="preserve">Supported performance monitoring conditions – </w:t>
      </w:r>
      <w:r>
        <w:rPr>
          <w:b/>
          <w:bCs/>
        </w:rPr>
        <w:t>s</w:t>
      </w:r>
      <w:r w:rsidRPr="00490040">
        <w:rPr>
          <w:b/>
          <w:bCs/>
        </w:rPr>
        <w:t xml:space="preserve">upports model drift </w:t>
      </w:r>
      <w:proofErr w:type="gramStart"/>
      <w:r w:rsidRPr="00490040">
        <w:rPr>
          <w:b/>
          <w:bCs/>
        </w:rPr>
        <w:t>identification:</w:t>
      </w:r>
      <w:proofErr w:type="gramEnd"/>
      <w:r w:rsidRPr="00490040">
        <w:rPr>
          <w:b/>
          <w:bCs/>
        </w:rPr>
        <w:t xml:space="preserve"> </w:t>
      </w:r>
      <w:r>
        <w:rPr>
          <w:b/>
          <w:bCs/>
        </w:rPr>
        <w:t>d</w:t>
      </w:r>
      <w:r w:rsidRPr="00490040">
        <w:rPr>
          <w:b/>
          <w:bCs/>
        </w:rPr>
        <w:t>efines support of data distribution measurement to identify label drift and features drift.</w:t>
      </w:r>
    </w:p>
    <w:p w14:paraId="2E190C03" w14:textId="77777777" w:rsidR="00726B4A" w:rsidRDefault="00726B4A" w:rsidP="00726B4A">
      <w:pPr>
        <w:pStyle w:val="NORMALTdocNokia"/>
        <w:numPr>
          <w:ilvl w:val="0"/>
          <w:numId w:val="20"/>
        </w:numPr>
        <w:rPr>
          <w:b/>
          <w:bCs/>
        </w:rPr>
      </w:pPr>
      <w:r w:rsidRPr="00490040">
        <w:rPr>
          <w:b/>
          <w:bCs/>
        </w:rPr>
        <w:t xml:space="preserve">Supported performance monitoring conditions – minimum measurement report </w:t>
      </w:r>
      <w:proofErr w:type="gramStart"/>
      <w:r w:rsidRPr="00490040">
        <w:rPr>
          <w:b/>
          <w:bCs/>
        </w:rPr>
        <w:t>periodicity</w:t>
      </w:r>
      <w:r>
        <w:rPr>
          <w:b/>
          <w:bCs/>
        </w:rPr>
        <w:t>:</w:t>
      </w:r>
      <w:proofErr w:type="gramEnd"/>
      <w:r w:rsidRPr="00490040">
        <w:rPr>
          <w:b/>
          <w:bCs/>
        </w:rPr>
        <w:t xml:space="preserve"> </w:t>
      </w:r>
      <w:r>
        <w:rPr>
          <w:b/>
          <w:bCs/>
        </w:rPr>
        <w:t>d</w:t>
      </w:r>
      <w:r w:rsidRPr="00490040">
        <w:rPr>
          <w:b/>
          <w:bCs/>
        </w:rPr>
        <w:t>efines the minimum periodicity to report performance monitoring.</w:t>
      </w:r>
    </w:p>
    <w:p w14:paraId="11EE8F02" w14:textId="77777777" w:rsidR="00726B4A" w:rsidRPr="00107D04" w:rsidRDefault="00726B4A" w:rsidP="00726B4A">
      <w:pPr>
        <w:pStyle w:val="NORMALTdocNokia"/>
        <w:numPr>
          <w:ilvl w:val="0"/>
          <w:numId w:val="20"/>
        </w:numPr>
        <w:rPr>
          <w:b/>
          <w:bCs/>
        </w:rPr>
      </w:pPr>
      <w:r w:rsidRPr="00490040">
        <w:rPr>
          <w:b/>
          <w:bCs/>
        </w:rPr>
        <w:t xml:space="preserve">Supported performance monitoring conditions – </w:t>
      </w:r>
      <w:r>
        <w:rPr>
          <w:b/>
          <w:bCs/>
        </w:rPr>
        <w:t xml:space="preserve">supports output monitoring without ground </w:t>
      </w:r>
      <w:proofErr w:type="gramStart"/>
      <w:r>
        <w:rPr>
          <w:b/>
          <w:bCs/>
        </w:rPr>
        <w:t>truth:</w:t>
      </w:r>
      <w:proofErr w:type="gramEnd"/>
      <w:r w:rsidRPr="00490040">
        <w:rPr>
          <w:b/>
          <w:bCs/>
        </w:rPr>
        <w:t xml:space="preserve"> </w:t>
      </w:r>
      <w:r>
        <w:rPr>
          <w:b/>
          <w:bCs/>
        </w:rPr>
        <w:t>d</w:t>
      </w:r>
      <w:r w:rsidRPr="00490040">
        <w:rPr>
          <w:b/>
          <w:bCs/>
        </w:rPr>
        <w:t>efines</w:t>
      </w:r>
      <w:r>
        <w:rPr>
          <w:b/>
          <w:bCs/>
        </w:rPr>
        <w:t xml:space="preserve"> support of buffer/historical output inference monitoring</w:t>
      </w:r>
      <w:r w:rsidRPr="00490040">
        <w:rPr>
          <w:b/>
          <w:bCs/>
        </w:rPr>
        <w:t>.</w:t>
      </w:r>
    </w:p>
    <w:p w14:paraId="07F0F0E2" w14:textId="77777777" w:rsidR="00726B4A" w:rsidRPr="00490040" w:rsidRDefault="00726B4A" w:rsidP="00726B4A">
      <w:pPr>
        <w:pStyle w:val="NORMALTdocNokia"/>
        <w:numPr>
          <w:ilvl w:val="0"/>
          <w:numId w:val="20"/>
        </w:numPr>
        <w:rPr>
          <w:b/>
          <w:bCs/>
        </w:rPr>
      </w:pPr>
      <w:r w:rsidRPr="00490040">
        <w:rPr>
          <w:b/>
          <w:bCs/>
        </w:rPr>
        <w:t xml:space="preserve">Supported estimated RSRPP </w:t>
      </w:r>
      <w:r>
        <w:rPr>
          <w:b/>
          <w:bCs/>
        </w:rPr>
        <w:t xml:space="preserve">differential </w:t>
      </w:r>
      <w:r w:rsidRPr="00490040">
        <w:rPr>
          <w:b/>
          <w:bCs/>
        </w:rPr>
        <w:t xml:space="preserve">quantization </w:t>
      </w:r>
      <w:proofErr w:type="gramStart"/>
      <w:r w:rsidRPr="00490040">
        <w:rPr>
          <w:b/>
          <w:bCs/>
        </w:rPr>
        <w:t>reporting:</w:t>
      </w:r>
      <w:proofErr w:type="gramEnd"/>
      <w:r w:rsidRPr="00490040">
        <w:rPr>
          <w:b/>
          <w:bCs/>
        </w:rPr>
        <w:t xml:space="preserve"> defines the </w:t>
      </w:r>
      <w:r>
        <w:rPr>
          <w:b/>
          <w:bCs/>
        </w:rPr>
        <w:t xml:space="preserve">quantization methodology used to deliver measurements on the </w:t>
      </w:r>
      <w:r w:rsidRPr="00490040">
        <w:rPr>
          <w:b/>
          <w:bCs/>
        </w:rPr>
        <w:t>RSRPP</w:t>
      </w:r>
      <w:r>
        <w:rPr>
          <w:b/>
          <w:bCs/>
        </w:rPr>
        <w:t xml:space="preserve"> reporting message</w:t>
      </w:r>
      <w:r w:rsidRPr="00490040">
        <w:rPr>
          <w:b/>
          <w:bCs/>
        </w:rPr>
        <w:t>.</w:t>
      </w:r>
    </w:p>
    <w:p w14:paraId="57568805" w14:textId="77777777" w:rsidR="00726B4A" w:rsidRPr="008C770F" w:rsidRDefault="00726B4A" w:rsidP="00B1380A">
      <w:pPr>
        <w:pStyle w:val="TOC1"/>
        <w:tabs>
          <w:tab w:val="right" w:pos="9629"/>
        </w:tabs>
        <w:jc w:val="both"/>
        <w:rPr>
          <w:rFonts w:ascii="Times New Roman" w:hAnsi="Times New Roman" w:cs="Times New Roman"/>
          <w:b w:val="0"/>
          <w:bCs w:val="0"/>
          <w:noProof/>
          <w:kern w:val="2"/>
          <w:sz w:val="24"/>
          <w:szCs w:val="24"/>
          <w:lang w:eastAsia="en-US"/>
          <w14:ligatures w14:val="standardContextual"/>
        </w:rPr>
      </w:pPr>
    </w:p>
    <w:p w14:paraId="5609D52D" w14:textId="77777777" w:rsidR="00756DE7" w:rsidRPr="008C770F" w:rsidRDefault="00756DE7" w:rsidP="00B1380A">
      <w:pPr>
        <w:pStyle w:val="TOC1"/>
        <w:tabs>
          <w:tab w:val="right" w:pos="9629"/>
        </w:tabs>
        <w:jc w:val="both"/>
        <w:rPr>
          <w:rFonts w:ascii="Times New Roman" w:hAnsi="Times New Roman" w:cs="Times New Roman"/>
          <w:b w:val="0"/>
          <w:bCs w:val="0"/>
          <w:noProof/>
          <w:kern w:val="2"/>
          <w:sz w:val="24"/>
          <w:szCs w:val="24"/>
          <w:lang w:eastAsia="en-US"/>
          <w14:ligatures w14:val="standardContextual"/>
        </w:rPr>
      </w:pPr>
      <w:r w:rsidRPr="008C770F">
        <w:rPr>
          <w:rFonts w:ascii="Times New Roman" w:hAnsi="Times New Roman" w:cs="Times New Roman"/>
          <w:noProof/>
          <w:sz w:val="24"/>
          <w:szCs w:val="24"/>
        </w:rPr>
        <w:t>Proposal 56: For Case 1, UE may request functionality switching to LMF. However, the final functionality decision is up to the LMF.</w:t>
      </w:r>
    </w:p>
    <w:p w14:paraId="5243FB22" w14:textId="77777777" w:rsidR="00756DE7" w:rsidRPr="008C770F" w:rsidRDefault="00756DE7" w:rsidP="00B1380A">
      <w:pPr>
        <w:pStyle w:val="TOC1"/>
        <w:tabs>
          <w:tab w:val="right" w:pos="9629"/>
        </w:tabs>
        <w:jc w:val="both"/>
        <w:rPr>
          <w:rFonts w:ascii="Times New Roman" w:hAnsi="Times New Roman" w:cs="Times New Roman"/>
          <w:b w:val="0"/>
          <w:bCs w:val="0"/>
          <w:noProof/>
          <w:kern w:val="2"/>
          <w:sz w:val="24"/>
          <w:szCs w:val="24"/>
          <w:lang w:eastAsia="en-US"/>
          <w14:ligatures w14:val="standardContextual"/>
        </w:rPr>
      </w:pPr>
      <w:r w:rsidRPr="008C770F">
        <w:rPr>
          <w:rFonts w:ascii="Times New Roman" w:hAnsi="Times New Roman" w:cs="Times New Roman"/>
          <w:noProof/>
          <w:sz w:val="24"/>
          <w:szCs w:val="24"/>
        </w:rPr>
        <w:t>Proposal 57: RAN1 to avoid any functionality decision (e.g., switching/deactivation) by UE autonomously.</w:t>
      </w:r>
    </w:p>
    <w:p w14:paraId="150634C0" w14:textId="77777777" w:rsidR="00756DE7" w:rsidRPr="008C770F" w:rsidRDefault="00756DE7" w:rsidP="00B1380A">
      <w:pPr>
        <w:pStyle w:val="TOC1"/>
        <w:tabs>
          <w:tab w:val="right" w:pos="9629"/>
        </w:tabs>
        <w:jc w:val="both"/>
        <w:rPr>
          <w:rFonts w:ascii="Times New Roman" w:hAnsi="Times New Roman" w:cs="Times New Roman"/>
          <w:b w:val="0"/>
          <w:bCs w:val="0"/>
          <w:noProof/>
          <w:kern w:val="2"/>
          <w:sz w:val="24"/>
          <w:szCs w:val="24"/>
          <w:lang w:eastAsia="en-US"/>
          <w14:ligatures w14:val="standardContextual"/>
        </w:rPr>
      </w:pPr>
      <w:r w:rsidRPr="008C770F">
        <w:rPr>
          <w:rFonts w:ascii="Times New Roman" w:hAnsi="Times New Roman" w:cs="Times New Roman"/>
          <w:noProof/>
          <w:sz w:val="24"/>
          <w:szCs w:val="24"/>
        </w:rPr>
        <w:t>Proposal 58: For Case 1, LMF is the entity to select/switch/activate/deactivate/fallback functionality for the target UE(s).</w:t>
      </w:r>
    </w:p>
    <w:p w14:paraId="047EBED0" w14:textId="77777777" w:rsidR="00756DE7" w:rsidRPr="008C770F" w:rsidRDefault="00756DE7" w:rsidP="00B1380A">
      <w:pPr>
        <w:pStyle w:val="TOC1"/>
        <w:tabs>
          <w:tab w:val="right" w:pos="9629"/>
        </w:tabs>
        <w:jc w:val="both"/>
        <w:rPr>
          <w:rFonts w:ascii="Times New Roman" w:hAnsi="Times New Roman" w:cs="Times New Roman"/>
          <w:b w:val="0"/>
          <w:bCs w:val="0"/>
          <w:noProof/>
          <w:kern w:val="2"/>
          <w:sz w:val="24"/>
          <w:szCs w:val="24"/>
          <w:lang w:eastAsia="en-US"/>
          <w14:ligatures w14:val="standardContextual"/>
        </w:rPr>
      </w:pPr>
      <w:r w:rsidRPr="008C770F">
        <w:rPr>
          <w:rFonts w:ascii="Times New Roman" w:hAnsi="Times New Roman" w:cs="Times New Roman"/>
          <w:noProof/>
          <w:sz w:val="24"/>
          <w:szCs w:val="24"/>
        </w:rPr>
        <w:t>Proposal 59: For Case 3a, RAN1 to consider in the normative work that the input used for inference may not consider new measurements.</w:t>
      </w:r>
    </w:p>
    <w:p w14:paraId="0D6AEE7C" w14:textId="77777777" w:rsidR="00756DE7" w:rsidRPr="008C770F" w:rsidRDefault="00756DE7" w:rsidP="00B1380A">
      <w:pPr>
        <w:pStyle w:val="TOC1"/>
        <w:tabs>
          <w:tab w:val="right" w:pos="9629"/>
        </w:tabs>
        <w:jc w:val="both"/>
        <w:rPr>
          <w:rFonts w:ascii="Times New Roman" w:hAnsi="Times New Roman" w:cs="Times New Roman"/>
          <w:b w:val="0"/>
          <w:bCs w:val="0"/>
          <w:noProof/>
          <w:kern w:val="2"/>
          <w:sz w:val="24"/>
          <w:szCs w:val="24"/>
          <w:lang w:eastAsia="en-US"/>
          <w14:ligatures w14:val="standardContextual"/>
        </w:rPr>
      </w:pPr>
      <w:r w:rsidRPr="008C770F">
        <w:rPr>
          <w:rFonts w:ascii="Times New Roman" w:hAnsi="Times New Roman" w:cs="Times New Roman"/>
          <w:noProof/>
          <w:sz w:val="24"/>
          <w:szCs w:val="24"/>
        </w:rPr>
        <w:t>Proposal 60: In Case 3a, reference signal used for measurements for inference input at the gNB side is only UL SRS for positioning.</w:t>
      </w:r>
    </w:p>
    <w:p w14:paraId="5A4BB202" w14:textId="77777777" w:rsidR="00756DE7" w:rsidRPr="008C770F" w:rsidRDefault="00756DE7" w:rsidP="00B1380A">
      <w:pPr>
        <w:pStyle w:val="TOC1"/>
        <w:tabs>
          <w:tab w:val="right" w:pos="9629"/>
        </w:tabs>
        <w:jc w:val="both"/>
        <w:rPr>
          <w:rFonts w:ascii="Times New Roman" w:hAnsi="Times New Roman" w:cs="Times New Roman"/>
          <w:b w:val="0"/>
          <w:bCs w:val="0"/>
          <w:noProof/>
          <w:kern w:val="2"/>
          <w:sz w:val="24"/>
          <w:szCs w:val="24"/>
          <w:lang w:eastAsia="en-US"/>
          <w14:ligatures w14:val="standardContextual"/>
        </w:rPr>
      </w:pPr>
      <w:r w:rsidRPr="008C770F">
        <w:rPr>
          <w:rFonts w:ascii="Times New Roman" w:hAnsi="Times New Roman" w:cs="Times New Roman"/>
          <w:noProof/>
          <w:sz w:val="24"/>
          <w:szCs w:val="24"/>
        </w:rPr>
        <w:t>Proposal 61: In Case 3a, measurements corresponding to model inference input must consists of UL RSRPP as per its existing definition in the specifications. FFS to include reporting of additional number of paths (e.g., to achieve desired positioning performance).</w:t>
      </w:r>
    </w:p>
    <w:p w14:paraId="24F8E1F3" w14:textId="77777777" w:rsidR="00756DE7" w:rsidRPr="008C770F" w:rsidRDefault="00756DE7" w:rsidP="00B1380A">
      <w:pPr>
        <w:pStyle w:val="TOC1"/>
        <w:tabs>
          <w:tab w:val="right" w:pos="9629"/>
        </w:tabs>
        <w:jc w:val="both"/>
        <w:rPr>
          <w:rFonts w:ascii="Times New Roman" w:hAnsi="Times New Roman" w:cs="Times New Roman"/>
          <w:b w:val="0"/>
          <w:bCs w:val="0"/>
          <w:noProof/>
          <w:kern w:val="2"/>
          <w:sz w:val="24"/>
          <w:szCs w:val="24"/>
          <w:lang w:eastAsia="en-US"/>
          <w14:ligatures w14:val="standardContextual"/>
        </w:rPr>
      </w:pPr>
      <w:r w:rsidRPr="008C770F">
        <w:rPr>
          <w:rFonts w:ascii="Times New Roman" w:hAnsi="Times New Roman" w:cs="Times New Roman"/>
          <w:noProof/>
          <w:sz w:val="24"/>
          <w:szCs w:val="24"/>
        </w:rPr>
        <w:t>Proposal 62: For LOS/NLOS estimation in Case 3a, UL RSRPP can be pre-processed for the model inference input to extract pre-specified channel features, e.g., delay spread, peakiness, etc. FFS the list and definition of the channel features.</w:t>
      </w:r>
    </w:p>
    <w:p w14:paraId="7B00FE57" w14:textId="77777777" w:rsidR="00756DE7" w:rsidRPr="008C770F" w:rsidRDefault="00756DE7" w:rsidP="00B1380A">
      <w:pPr>
        <w:pStyle w:val="TOC1"/>
        <w:tabs>
          <w:tab w:val="right" w:pos="9629"/>
        </w:tabs>
        <w:jc w:val="both"/>
        <w:rPr>
          <w:rFonts w:ascii="Times New Roman" w:hAnsi="Times New Roman" w:cs="Times New Roman"/>
          <w:b w:val="0"/>
          <w:bCs w:val="0"/>
          <w:noProof/>
          <w:kern w:val="2"/>
          <w:sz w:val="24"/>
          <w:szCs w:val="24"/>
          <w:lang w:eastAsia="en-US"/>
          <w14:ligatures w14:val="standardContextual"/>
        </w:rPr>
      </w:pPr>
      <w:r w:rsidRPr="008C770F">
        <w:rPr>
          <w:rFonts w:ascii="Times New Roman" w:hAnsi="Times New Roman" w:cs="Times New Roman"/>
          <w:noProof/>
          <w:sz w:val="24"/>
          <w:szCs w:val="24"/>
        </w:rPr>
        <w:t>Proposal 63: For Case 3a, the model inference output may consist of at least ToA estimation and LOS/NLOS indication.</w:t>
      </w:r>
    </w:p>
    <w:p w14:paraId="702A525A" w14:textId="77777777" w:rsidR="00756DE7" w:rsidRPr="008C770F" w:rsidRDefault="00756DE7" w:rsidP="00B1380A">
      <w:pPr>
        <w:pStyle w:val="TOC1"/>
        <w:tabs>
          <w:tab w:val="right" w:pos="9629"/>
        </w:tabs>
        <w:jc w:val="both"/>
        <w:rPr>
          <w:rFonts w:ascii="Times New Roman" w:hAnsi="Times New Roman" w:cs="Times New Roman"/>
          <w:b w:val="0"/>
          <w:bCs w:val="0"/>
          <w:noProof/>
          <w:kern w:val="2"/>
          <w:sz w:val="24"/>
          <w:szCs w:val="24"/>
          <w:lang w:eastAsia="en-US"/>
          <w14:ligatures w14:val="standardContextual"/>
        </w:rPr>
      </w:pPr>
      <w:r w:rsidRPr="008C770F">
        <w:rPr>
          <w:rFonts w:ascii="Times New Roman" w:hAnsi="Times New Roman" w:cs="Times New Roman"/>
          <w:noProof/>
          <w:sz w:val="24"/>
          <w:szCs w:val="24"/>
        </w:rPr>
        <w:t>Proposal 64: In Case 3a, gNB reports its inference output to LMF, using NRPPa signaling.</w:t>
      </w:r>
    </w:p>
    <w:p w14:paraId="22A6458D" w14:textId="77777777" w:rsidR="00756DE7" w:rsidRPr="008C770F" w:rsidRDefault="00756DE7" w:rsidP="00B1380A">
      <w:pPr>
        <w:pStyle w:val="TOC1"/>
        <w:tabs>
          <w:tab w:val="right" w:pos="9629"/>
        </w:tabs>
        <w:jc w:val="both"/>
        <w:rPr>
          <w:rFonts w:ascii="Times New Roman" w:hAnsi="Times New Roman" w:cs="Times New Roman"/>
          <w:b w:val="0"/>
          <w:bCs w:val="0"/>
          <w:noProof/>
          <w:kern w:val="2"/>
          <w:sz w:val="24"/>
          <w:szCs w:val="24"/>
          <w:lang w:eastAsia="en-US"/>
          <w14:ligatures w14:val="standardContextual"/>
        </w:rPr>
      </w:pPr>
      <w:r w:rsidRPr="008C770F">
        <w:rPr>
          <w:rFonts w:ascii="Times New Roman" w:hAnsi="Times New Roman" w:cs="Times New Roman"/>
          <w:noProof/>
          <w:sz w:val="24"/>
          <w:szCs w:val="24"/>
        </w:rPr>
        <w:t>Proposal 65: In Case 3a, gNB reports its inference output per TRP.</w:t>
      </w:r>
    </w:p>
    <w:p w14:paraId="5FC6F9A1" w14:textId="77777777" w:rsidR="00756DE7" w:rsidRPr="008C770F" w:rsidRDefault="00756DE7" w:rsidP="00B1380A">
      <w:pPr>
        <w:pStyle w:val="TOC1"/>
        <w:tabs>
          <w:tab w:val="right" w:pos="9629"/>
        </w:tabs>
        <w:jc w:val="both"/>
        <w:rPr>
          <w:rFonts w:ascii="Times New Roman" w:hAnsi="Times New Roman" w:cs="Times New Roman"/>
          <w:b w:val="0"/>
          <w:bCs w:val="0"/>
          <w:noProof/>
          <w:kern w:val="2"/>
          <w:sz w:val="24"/>
          <w:szCs w:val="24"/>
          <w:lang w:eastAsia="en-US"/>
          <w14:ligatures w14:val="standardContextual"/>
        </w:rPr>
      </w:pPr>
      <w:r w:rsidRPr="008C770F">
        <w:rPr>
          <w:rFonts w:ascii="Times New Roman" w:hAnsi="Times New Roman" w:cs="Times New Roman"/>
          <w:noProof/>
          <w:sz w:val="24"/>
          <w:szCs w:val="24"/>
        </w:rPr>
        <w:t>Proposal 66: In Case 3a, the inference operation at gNB can be requested by LMF, e.g., upon LCS location request arriving at LMF, where LMF activates the corresponding gNB. The associated signaling can be part of NRPPa.</w:t>
      </w:r>
    </w:p>
    <w:p w14:paraId="6F63734C" w14:textId="77777777" w:rsidR="00756DE7" w:rsidRPr="008C770F" w:rsidRDefault="00756DE7" w:rsidP="00B1380A">
      <w:pPr>
        <w:pStyle w:val="TOC1"/>
        <w:tabs>
          <w:tab w:val="right" w:pos="9629"/>
        </w:tabs>
        <w:jc w:val="both"/>
        <w:rPr>
          <w:rFonts w:ascii="Times New Roman" w:hAnsi="Times New Roman" w:cs="Times New Roman"/>
          <w:b w:val="0"/>
          <w:bCs w:val="0"/>
          <w:noProof/>
          <w:kern w:val="2"/>
          <w:sz w:val="24"/>
          <w:szCs w:val="24"/>
          <w:lang w:eastAsia="en-US"/>
          <w14:ligatures w14:val="standardContextual"/>
        </w:rPr>
      </w:pPr>
      <w:r w:rsidRPr="008C770F">
        <w:rPr>
          <w:rFonts w:ascii="Times New Roman" w:hAnsi="Times New Roman" w:cs="Times New Roman"/>
          <w:noProof/>
          <w:sz w:val="24"/>
          <w:szCs w:val="24"/>
        </w:rPr>
        <w:t>Proposal 67: In Case 3a, the target UE is configured with UL SRS by its serving gNB, whose characteristics are determined by LMF, as in legacy UL positioning.</w:t>
      </w:r>
    </w:p>
    <w:p w14:paraId="554B1455" w14:textId="77777777" w:rsidR="00756DE7" w:rsidRPr="008C770F" w:rsidRDefault="00756DE7" w:rsidP="00B1380A">
      <w:pPr>
        <w:pStyle w:val="TOC1"/>
        <w:tabs>
          <w:tab w:val="right" w:pos="9629"/>
        </w:tabs>
        <w:jc w:val="both"/>
        <w:rPr>
          <w:rFonts w:ascii="Times New Roman" w:hAnsi="Times New Roman" w:cs="Times New Roman"/>
          <w:b w:val="0"/>
          <w:bCs w:val="0"/>
          <w:noProof/>
          <w:kern w:val="2"/>
          <w:sz w:val="24"/>
          <w:szCs w:val="24"/>
          <w:lang w:eastAsia="en-US"/>
          <w14:ligatures w14:val="standardContextual"/>
        </w:rPr>
      </w:pPr>
      <w:r w:rsidRPr="008C770F">
        <w:rPr>
          <w:rFonts w:ascii="Times New Roman" w:hAnsi="Times New Roman" w:cs="Times New Roman"/>
          <w:noProof/>
          <w:sz w:val="24"/>
          <w:szCs w:val="24"/>
        </w:rPr>
        <w:t>Proposal 68: In Case 3a, for inference, at least specific inference output (e.g. LOS/NLOS indication or ToA estimation) at the gNB (e.g., with certain type or format) can be requested by LMF as in legacy positioning.</w:t>
      </w:r>
    </w:p>
    <w:p w14:paraId="132382DC" w14:textId="77777777" w:rsidR="00756DE7" w:rsidRPr="008C770F" w:rsidRDefault="00756DE7" w:rsidP="00B1380A">
      <w:pPr>
        <w:pStyle w:val="TOC1"/>
        <w:tabs>
          <w:tab w:val="right" w:pos="9629"/>
        </w:tabs>
        <w:jc w:val="both"/>
        <w:rPr>
          <w:rFonts w:ascii="Times New Roman" w:hAnsi="Times New Roman" w:cs="Times New Roman"/>
          <w:b w:val="0"/>
          <w:bCs w:val="0"/>
          <w:noProof/>
          <w:kern w:val="2"/>
          <w:sz w:val="24"/>
          <w:szCs w:val="24"/>
          <w:lang w:eastAsia="en-US"/>
          <w14:ligatures w14:val="standardContextual"/>
        </w:rPr>
      </w:pPr>
      <w:r w:rsidRPr="008C770F">
        <w:rPr>
          <w:rFonts w:ascii="Times New Roman" w:hAnsi="Times New Roman" w:cs="Times New Roman"/>
          <w:noProof/>
          <w:sz w:val="24"/>
          <w:szCs w:val="24"/>
          <w:lang w:eastAsia="en-US"/>
        </w:rPr>
        <w:t>Proposal 69:</w:t>
      </w:r>
      <w:r w:rsidRPr="008C770F">
        <w:rPr>
          <w:rFonts w:ascii="Times New Roman" w:hAnsi="Times New Roman" w:cs="Times New Roman"/>
          <w:noProof/>
          <w:sz w:val="24"/>
          <w:szCs w:val="24"/>
        </w:rPr>
        <w:t xml:space="preserve"> In Case 3b, for inference, RAN1 should not introduce new measurements, but use legacy UL RSRPP measurements. FFS necessary enhancements to UL RSRPP (e.g., number of additional paths).</w:t>
      </w:r>
    </w:p>
    <w:p w14:paraId="545FFEB9" w14:textId="57892D85" w:rsidR="00756DE7" w:rsidRPr="008C770F" w:rsidRDefault="00756DE7" w:rsidP="00B1380A">
      <w:pPr>
        <w:pStyle w:val="TOC1"/>
        <w:tabs>
          <w:tab w:val="right" w:pos="9629"/>
        </w:tabs>
        <w:jc w:val="both"/>
        <w:rPr>
          <w:rFonts w:ascii="Times New Roman" w:hAnsi="Times New Roman" w:cs="Times New Roman"/>
          <w:b w:val="0"/>
          <w:bCs w:val="0"/>
          <w:noProof/>
          <w:kern w:val="2"/>
          <w:sz w:val="24"/>
          <w:szCs w:val="24"/>
          <w:lang w:eastAsia="en-US"/>
          <w14:ligatures w14:val="standardContextual"/>
        </w:rPr>
      </w:pPr>
      <w:r w:rsidRPr="008C770F">
        <w:rPr>
          <w:rFonts w:ascii="Times New Roman" w:hAnsi="Times New Roman" w:cs="Times New Roman"/>
          <w:noProof/>
          <w:sz w:val="24"/>
          <w:szCs w:val="24"/>
        </w:rPr>
        <w:t xml:space="preserve">Proposal 70: </w:t>
      </w:r>
      <w:r w:rsidR="00E078B9">
        <w:rPr>
          <w:rFonts w:ascii="Times New Roman" w:hAnsi="Times New Roman" w:cs="Times New Roman"/>
          <w:sz w:val="24"/>
          <w:szCs w:val="24"/>
        </w:rPr>
        <w:t xml:space="preserve">For case 3b, to reduce overhead, LMF provides the UL measurement reporting configurations to </w:t>
      </w:r>
      <w:proofErr w:type="spellStart"/>
      <w:r w:rsidR="00E078B9">
        <w:rPr>
          <w:rFonts w:ascii="Times New Roman" w:hAnsi="Times New Roman" w:cs="Times New Roman"/>
          <w:sz w:val="24"/>
          <w:szCs w:val="24"/>
        </w:rPr>
        <w:t>gNB</w:t>
      </w:r>
      <w:proofErr w:type="spellEnd"/>
      <w:r w:rsidR="00E078B9">
        <w:rPr>
          <w:rFonts w:ascii="Times New Roman" w:hAnsi="Times New Roman" w:cs="Times New Roman"/>
          <w:sz w:val="24"/>
          <w:szCs w:val="24"/>
        </w:rPr>
        <w:t>, containing window size list</w:t>
      </w:r>
      <w:r w:rsidR="00E078B9">
        <w:rPr>
          <w:rFonts w:cs="Times New Roman"/>
          <w:szCs w:val="24"/>
        </w:rPr>
        <w:t xml:space="preserve"> and </w:t>
      </w:r>
      <w:r w:rsidR="00E078B9">
        <w:rPr>
          <w:rFonts w:ascii="Times New Roman" w:hAnsi="Times New Roman" w:cs="Times New Roman"/>
          <w:sz w:val="24"/>
          <w:szCs w:val="24"/>
        </w:rPr>
        <w:t>maximum number of windows.</w:t>
      </w:r>
    </w:p>
    <w:p w14:paraId="01BBE005" w14:textId="466EAA67" w:rsidR="00756DE7" w:rsidRPr="008C770F" w:rsidRDefault="00756DE7" w:rsidP="00B1380A">
      <w:pPr>
        <w:pStyle w:val="TOC1"/>
        <w:tabs>
          <w:tab w:val="right" w:pos="9629"/>
        </w:tabs>
        <w:jc w:val="both"/>
        <w:rPr>
          <w:rFonts w:ascii="Times New Roman" w:hAnsi="Times New Roman" w:cs="Times New Roman"/>
          <w:b w:val="0"/>
          <w:bCs w:val="0"/>
          <w:noProof/>
          <w:kern w:val="2"/>
          <w:sz w:val="24"/>
          <w:szCs w:val="24"/>
          <w:lang w:eastAsia="en-US"/>
          <w14:ligatures w14:val="standardContextual"/>
        </w:rPr>
      </w:pPr>
      <w:r w:rsidRPr="008C770F">
        <w:rPr>
          <w:rFonts w:ascii="Times New Roman" w:hAnsi="Times New Roman" w:cs="Times New Roman"/>
          <w:noProof/>
          <w:sz w:val="24"/>
          <w:szCs w:val="24"/>
        </w:rPr>
        <w:t xml:space="preserve">Proposal 71: </w:t>
      </w:r>
      <w:r w:rsidR="00B11FD3" w:rsidRPr="000108DF">
        <w:rPr>
          <w:rFonts w:ascii="Times New Roman" w:hAnsi="Times New Roman" w:cs="Times New Roman"/>
          <w:sz w:val="24"/>
          <w:szCs w:val="24"/>
        </w:rPr>
        <w:t xml:space="preserve">For case 3b, for inference input, depending on the channel observation, </w:t>
      </w:r>
      <w:proofErr w:type="spellStart"/>
      <w:r w:rsidR="00B11FD3" w:rsidRPr="000108DF">
        <w:rPr>
          <w:rFonts w:ascii="Times New Roman" w:hAnsi="Times New Roman" w:cs="Times New Roman"/>
          <w:sz w:val="24"/>
          <w:szCs w:val="24"/>
        </w:rPr>
        <w:t>gNB</w:t>
      </w:r>
      <w:proofErr w:type="spellEnd"/>
      <w:r w:rsidR="00B11FD3" w:rsidRPr="000108DF">
        <w:rPr>
          <w:rFonts w:ascii="Times New Roman" w:hAnsi="Times New Roman" w:cs="Times New Roman"/>
          <w:sz w:val="24"/>
          <w:szCs w:val="24"/>
        </w:rPr>
        <w:t xml:space="preserve"> can determine/select the required reporting configuration to enable the reporting windowing scheme without compromising the measurements content</w:t>
      </w:r>
      <w:r w:rsidRPr="000108DF">
        <w:rPr>
          <w:rFonts w:ascii="Times New Roman" w:hAnsi="Times New Roman" w:cs="Times New Roman"/>
          <w:noProof/>
          <w:sz w:val="24"/>
          <w:szCs w:val="24"/>
        </w:rPr>
        <w:t>.</w:t>
      </w:r>
    </w:p>
    <w:p w14:paraId="1F8DC702" w14:textId="690F75C1" w:rsidR="00756DE7" w:rsidRPr="008C770F" w:rsidRDefault="00756DE7" w:rsidP="00B1380A">
      <w:pPr>
        <w:pStyle w:val="TOC1"/>
        <w:tabs>
          <w:tab w:val="right" w:pos="9629"/>
        </w:tabs>
        <w:jc w:val="both"/>
        <w:rPr>
          <w:rFonts w:ascii="Times New Roman" w:hAnsi="Times New Roman" w:cs="Times New Roman"/>
          <w:b w:val="0"/>
          <w:bCs w:val="0"/>
          <w:noProof/>
          <w:kern w:val="2"/>
          <w:sz w:val="24"/>
          <w:szCs w:val="24"/>
          <w:lang w:eastAsia="en-US"/>
          <w14:ligatures w14:val="standardContextual"/>
        </w:rPr>
      </w:pPr>
      <w:r w:rsidRPr="008C770F">
        <w:rPr>
          <w:rFonts w:ascii="Times New Roman" w:hAnsi="Times New Roman" w:cs="Times New Roman"/>
          <w:noProof/>
          <w:sz w:val="24"/>
          <w:szCs w:val="24"/>
        </w:rPr>
        <w:t xml:space="preserve">Proposal 72: For case 3b, </w:t>
      </w:r>
      <w:r w:rsidR="003504C8">
        <w:rPr>
          <w:rFonts w:ascii="Times New Roman" w:hAnsi="Times New Roman" w:cs="Times New Roman"/>
          <w:noProof/>
          <w:sz w:val="24"/>
          <w:szCs w:val="24"/>
        </w:rPr>
        <w:t>for</w:t>
      </w:r>
      <w:r w:rsidR="00E4351C">
        <w:rPr>
          <w:rFonts w:ascii="Times New Roman" w:hAnsi="Times New Roman" w:cs="Times New Roman"/>
          <w:noProof/>
          <w:sz w:val="24"/>
          <w:szCs w:val="24"/>
        </w:rPr>
        <w:t xml:space="preserve"> inference input, gNB reports UL measurement to LMF by choosing a configuration from the set of configurations provided by the LMF.</w:t>
      </w:r>
    </w:p>
    <w:p w14:paraId="480712B2" w14:textId="098BD4E1" w:rsidR="00756DE7" w:rsidRPr="008C770F" w:rsidRDefault="00756DE7" w:rsidP="00B1380A">
      <w:pPr>
        <w:pStyle w:val="TOC1"/>
        <w:tabs>
          <w:tab w:val="right" w:pos="9629"/>
        </w:tabs>
        <w:jc w:val="both"/>
        <w:rPr>
          <w:rFonts w:ascii="Times New Roman" w:hAnsi="Times New Roman" w:cs="Times New Roman"/>
          <w:b w:val="0"/>
          <w:bCs w:val="0"/>
          <w:noProof/>
          <w:kern w:val="2"/>
          <w:sz w:val="24"/>
          <w:szCs w:val="24"/>
          <w:lang w:eastAsia="en-US"/>
          <w14:ligatures w14:val="standardContextual"/>
        </w:rPr>
      </w:pPr>
      <w:r w:rsidRPr="008C770F">
        <w:rPr>
          <w:rFonts w:ascii="Times New Roman" w:hAnsi="Times New Roman" w:cs="Times New Roman"/>
          <w:noProof/>
          <w:sz w:val="24"/>
          <w:szCs w:val="24"/>
        </w:rPr>
        <w:t>Proposal 7</w:t>
      </w:r>
      <w:r w:rsidR="00971A74">
        <w:rPr>
          <w:rFonts w:ascii="Times New Roman" w:hAnsi="Times New Roman" w:cs="Times New Roman"/>
          <w:noProof/>
          <w:sz w:val="24"/>
          <w:szCs w:val="24"/>
        </w:rPr>
        <w:t>3</w:t>
      </w:r>
      <w:r w:rsidRPr="008C770F">
        <w:rPr>
          <w:rFonts w:ascii="Times New Roman" w:hAnsi="Times New Roman" w:cs="Times New Roman"/>
          <w:noProof/>
          <w:sz w:val="24"/>
          <w:szCs w:val="24"/>
        </w:rPr>
        <w:t>: In Case 3b, for performance monitoring, to reduce the signaling overhead of reporting measurements from gNB to LMF, gNB may use a reporting scheme based on differential quantization.</w:t>
      </w:r>
    </w:p>
    <w:p w14:paraId="52650B1C" w14:textId="4FA17EBB" w:rsidR="00756DE7" w:rsidRPr="008C770F" w:rsidRDefault="00756DE7" w:rsidP="00B1380A">
      <w:pPr>
        <w:pStyle w:val="TOC1"/>
        <w:tabs>
          <w:tab w:val="right" w:pos="9629"/>
        </w:tabs>
        <w:jc w:val="both"/>
        <w:rPr>
          <w:rFonts w:ascii="Times New Roman" w:hAnsi="Times New Roman" w:cs="Times New Roman"/>
          <w:b w:val="0"/>
          <w:bCs w:val="0"/>
          <w:noProof/>
          <w:kern w:val="2"/>
          <w:sz w:val="24"/>
          <w:szCs w:val="24"/>
          <w:lang w:eastAsia="en-US"/>
          <w14:ligatures w14:val="standardContextual"/>
        </w:rPr>
      </w:pPr>
      <w:r w:rsidRPr="008C770F">
        <w:rPr>
          <w:rFonts w:ascii="Times New Roman" w:hAnsi="Times New Roman" w:cs="Times New Roman"/>
          <w:noProof/>
          <w:sz w:val="24"/>
          <w:szCs w:val="24"/>
        </w:rPr>
        <w:t>Proposal 7</w:t>
      </w:r>
      <w:r w:rsidR="00F0482F">
        <w:rPr>
          <w:rFonts w:ascii="Times New Roman" w:hAnsi="Times New Roman" w:cs="Times New Roman"/>
          <w:noProof/>
          <w:sz w:val="24"/>
          <w:szCs w:val="24"/>
        </w:rPr>
        <w:t>4</w:t>
      </w:r>
      <w:r w:rsidRPr="008C770F">
        <w:rPr>
          <w:rFonts w:ascii="Times New Roman" w:hAnsi="Times New Roman" w:cs="Times New Roman"/>
          <w:noProof/>
          <w:sz w:val="24"/>
          <w:szCs w:val="24"/>
        </w:rPr>
        <w:t>: In case 3b, for performance monitoring, the LMF may configure gNB to report measurements using differential quantization report with the configuration indicating at least a number of messages for carrying the measurement report, a minimum percentage of channel energy.</w:t>
      </w:r>
    </w:p>
    <w:p w14:paraId="0967FFDA" w14:textId="4BAD5193" w:rsidR="00756DE7" w:rsidRPr="008C770F" w:rsidRDefault="00756DE7" w:rsidP="00B1380A">
      <w:pPr>
        <w:pStyle w:val="TOC1"/>
        <w:tabs>
          <w:tab w:val="right" w:pos="9629"/>
        </w:tabs>
        <w:jc w:val="both"/>
        <w:rPr>
          <w:rFonts w:ascii="Times New Roman" w:hAnsi="Times New Roman" w:cs="Times New Roman"/>
          <w:b w:val="0"/>
          <w:bCs w:val="0"/>
          <w:noProof/>
          <w:kern w:val="2"/>
          <w:sz w:val="24"/>
          <w:szCs w:val="24"/>
          <w:lang w:eastAsia="en-US"/>
          <w14:ligatures w14:val="standardContextual"/>
        </w:rPr>
      </w:pPr>
      <w:r w:rsidRPr="008C770F">
        <w:rPr>
          <w:rFonts w:ascii="Times New Roman" w:hAnsi="Times New Roman" w:cs="Times New Roman"/>
          <w:noProof/>
          <w:sz w:val="24"/>
          <w:szCs w:val="24"/>
        </w:rPr>
        <w:t>Proposal 7</w:t>
      </w:r>
      <w:r w:rsidR="00F0482F">
        <w:rPr>
          <w:rFonts w:ascii="Times New Roman" w:hAnsi="Times New Roman" w:cs="Times New Roman"/>
          <w:noProof/>
          <w:sz w:val="24"/>
          <w:szCs w:val="24"/>
        </w:rPr>
        <w:t>5</w:t>
      </w:r>
      <w:r w:rsidRPr="008C770F">
        <w:rPr>
          <w:rFonts w:ascii="Times New Roman" w:hAnsi="Times New Roman" w:cs="Times New Roman"/>
          <w:noProof/>
          <w:sz w:val="24"/>
          <w:szCs w:val="24"/>
        </w:rPr>
        <w:t>: In Case 3b, LMF may request reporting of UL measurement by gNB, e.g., upon LCS location request arriving at LMF. The associated signaling can be part of NRPPa.</w:t>
      </w:r>
    </w:p>
    <w:p w14:paraId="5B6FF729" w14:textId="78F6272A" w:rsidR="00756DE7" w:rsidRPr="004B0723" w:rsidRDefault="00756DE7" w:rsidP="00B1380A">
      <w:pPr>
        <w:jc w:val="both"/>
        <w:rPr>
          <w:lang w:eastAsia="en-US"/>
        </w:rPr>
      </w:pPr>
      <w:r>
        <w:rPr>
          <w:lang w:eastAsia="en-US"/>
        </w:rPr>
        <w:fldChar w:fldCharType="end"/>
      </w:r>
    </w:p>
    <w:p w14:paraId="4015A168" w14:textId="77777777" w:rsidR="004B0723" w:rsidRPr="00726372" w:rsidRDefault="004B0723" w:rsidP="00726372">
      <w:pPr>
        <w:rPr>
          <w:sz w:val="20"/>
          <w:szCs w:val="20"/>
        </w:rPr>
      </w:pPr>
    </w:p>
    <w:bookmarkStart w:id="284" w:name="_Toc159240777" w:displacedByCustomXml="next"/>
    <w:bookmarkStart w:id="285" w:name="_Toc159231776" w:displacedByCustomXml="next"/>
    <w:bookmarkStart w:id="286" w:name="_Toc159231935" w:displacedByCustomXml="next"/>
    <w:sdt>
      <w:sdtPr>
        <w:rPr>
          <w:rFonts w:asciiTheme="minorHAnsi" w:eastAsiaTheme="minorEastAsia" w:hAnsiTheme="minorHAnsi" w:cstheme="minorBidi"/>
          <w:sz w:val="22"/>
          <w:szCs w:val="22"/>
          <w:lang w:val="en-US" w:eastAsia="zh-CN"/>
        </w:rPr>
        <w:id w:val="-344636730"/>
        <w:docPartObj>
          <w:docPartGallery w:val="Bibliographies"/>
          <w:docPartUnique/>
        </w:docPartObj>
      </w:sdtPr>
      <w:sdtContent>
        <w:p w14:paraId="66B91FC9" w14:textId="2401D7A8" w:rsidR="00CA7196" w:rsidRDefault="00CA7196">
          <w:pPr>
            <w:pStyle w:val="Heading1"/>
          </w:pPr>
          <w:r>
            <w:t>References</w:t>
          </w:r>
          <w:bookmarkEnd w:id="286"/>
          <w:bookmarkEnd w:id="285"/>
          <w:bookmarkEnd w:id="284"/>
        </w:p>
        <w:sdt>
          <w:sdtPr>
            <w:id w:val="-573587230"/>
            <w:bibliography/>
          </w:sdtPr>
          <w:sdtContent>
            <w:p w14:paraId="0F882A69" w14:textId="77777777" w:rsidR="002651FC" w:rsidRDefault="00CA7196">
              <w:pPr>
                <w:rPr>
                  <w:rFonts w:ascii="CG Times (WN)" w:eastAsia="SimSun" w:hAnsi="CG Times (WN)" w:cs="Times New Roman"/>
                  <w:noProof/>
                  <w:sz w:val="20"/>
                  <w:szCs w:val="20"/>
                  <w:lang w:eastAsia="en-US"/>
                </w:rPr>
              </w:pPr>
              <w:r>
                <w:fldChar w:fldCharType="begin"/>
              </w:r>
              <w:r>
                <w:instrText xml:space="preserve"> BIBLIOGRAPHY </w:instrText>
              </w:r>
              <w:r>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22"/>
                <w:gridCol w:w="9317"/>
              </w:tblGrid>
              <w:tr w:rsidR="002651FC" w14:paraId="6D31B7E9" w14:textId="77777777">
                <w:trPr>
                  <w:divId w:val="1600865220"/>
                  <w:tblCellSpacing w:w="15" w:type="dxa"/>
                </w:trPr>
                <w:tc>
                  <w:tcPr>
                    <w:tcW w:w="50" w:type="pct"/>
                    <w:hideMark/>
                  </w:tcPr>
                  <w:p w14:paraId="42AD04F6" w14:textId="6003DED3" w:rsidR="002651FC" w:rsidRDefault="002651FC">
                    <w:pPr>
                      <w:pStyle w:val="Bibliography"/>
                      <w:rPr>
                        <w:noProof/>
                        <w:sz w:val="24"/>
                        <w:szCs w:val="24"/>
                        <w:lang w:val="en-GB"/>
                      </w:rPr>
                    </w:pPr>
                    <w:r>
                      <w:rPr>
                        <w:noProof/>
                        <w:lang w:val="en-GB"/>
                      </w:rPr>
                      <w:t xml:space="preserve">[1] </w:t>
                    </w:r>
                  </w:p>
                </w:tc>
                <w:tc>
                  <w:tcPr>
                    <w:tcW w:w="0" w:type="auto"/>
                    <w:hideMark/>
                  </w:tcPr>
                  <w:p w14:paraId="02A41E79" w14:textId="77777777" w:rsidR="002651FC" w:rsidRDefault="002651FC">
                    <w:pPr>
                      <w:pStyle w:val="Bibliography"/>
                      <w:rPr>
                        <w:noProof/>
                        <w:lang w:val="en-GB"/>
                      </w:rPr>
                    </w:pPr>
                    <w:r>
                      <w:rPr>
                        <w:noProof/>
                        <w:lang w:val="en-GB"/>
                      </w:rPr>
                      <w:t>Qualcomm (Moderator), “RP-234039 - New WID on Artificial Intelligence (AI)/Machine Learning (ML) for NR Air Interface,” 3GPP TSG RAN Meeting #102, Edinburgh, 2023.</w:t>
                    </w:r>
                  </w:p>
                </w:tc>
              </w:tr>
              <w:tr w:rsidR="002651FC" w14:paraId="6B815B88" w14:textId="77777777">
                <w:trPr>
                  <w:divId w:val="1600865220"/>
                  <w:tblCellSpacing w:w="15" w:type="dxa"/>
                </w:trPr>
                <w:tc>
                  <w:tcPr>
                    <w:tcW w:w="50" w:type="pct"/>
                    <w:hideMark/>
                  </w:tcPr>
                  <w:p w14:paraId="27694914" w14:textId="77777777" w:rsidR="002651FC" w:rsidRDefault="002651FC">
                    <w:pPr>
                      <w:pStyle w:val="Bibliography"/>
                      <w:rPr>
                        <w:noProof/>
                        <w:lang w:val="en-GB"/>
                      </w:rPr>
                    </w:pPr>
                    <w:r>
                      <w:rPr>
                        <w:noProof/>
                        <w:lang w:val="en-GB"/>
                      </w:rPr>
                      <w:t xml:space="preserve">[2] </w:t>
                    </w:r>
                  </w:p>
                </w:tc>
                <w:tc>
                  <w:tcPr>
                    <w:tcW w:w="0" w:type="auto"/>
                    <w:hideMark/>
                  </w:tcPr>
                  <w:p w14:paraId="0D25502C" w14:textId="77777777" w:rsidR="002651FC" w:rsidRDefault="002651FC">
                    <w:pPr>
                      <w:pStyle w:val="Bibliography"/>
                      <w:rPr>
                        <w:noProof/>
                        <w:lang w:val="en-GB"/>
                      </w:rPr>
                    </w:pPr>
                    <w:r>
                      <w:rPr>
                        <w:noProof/>
                        <w:lang w:val="en-GB"/>
                      </w:rPr>
                      <w:t>Qualcomm (Moderator), “3GPP TR 38.843 - Study on Artificial Intelligence (AI)/Machine Learning (ML) Rel. 18,” 2023.</w:t>
                    </w:r>
                  </w:p>
                </w:tc>
              </w:tr>
              <w:tr w:rsidR="002651FC" w14:paraId="6CB964FA" w14:textId="77777777">
                <w:trPr>
                  <w:divId w:val="1600865220"/>
                  <w:tblCellSpacing w:w="15" w:type="dxa"/>
                </w:trPr>
                <w:tc>
                  <w:tcPr>
                    <w:tcW w:w="50" w:type="pct"/>
                    <w:hideMark/>
                  </w:tcPr>
                  <w:p w14:paraId="5CA16F69" w14:textId="77777777" w:rsidR="002651FC" w:rsidRDefault="002651FC">
                    <w:pPr>
                      <w:pStyle w:val="Bibliography"/>
                      <w:rPr>
                        <w:noProof/>
                        <w:lang w:val="en-GB"/>
                      </w:rPr>
                    </w:pPr>
                    <w:r>
                      <w:rPr>
                        <w:noProof/>
                        <w:lang w:val="en-GB"/>
                      </w:rPr>
                      <w:t xml:space="preserve">[3] </w:t>
                    </w:r>
                  </w:p>
                </w:tc>
                <w:tc>
                  <w:tcPr>
                    <w:tcW w:w="0" w:type="auto"/>
                    <w:hideMark/>
                  </w:tcPr>
                  <w:p w14:paraId="383BE47D" w14:textId="77777777" w:rsidR="002651FC" w:rsidRDefault="002651FC">
                    <w:pPr>
                      <w:pStyle w:val="Bibliography"/>
                      <w:rPr>
                        <w:noProof/>
                        <w:lang w:val="en-GB"/>
                      </w:rPr>
                    </w:pPr>
                    <w:r>
                      <w:rPr>
                        <w:noProof/>
                        <w:lang w:val="en-GB"/>
                      </w:rPr>
                      <w:t>3GPP, “TS 38.215 - NR Physical layer measurements,” 2024.</w:t>
                    </w:r>
                  </w:p>
                </w:tc>
              </w:tr>
              <w:tr w:rsidR="002651FC" w14:paraId="53CB4E2A" w14:textId="77777777">
                <w:trPr>
                  <w:divId w:val="1600865220"/>
                  <w:tblCellSpacing w:w="15" w:type="dxa"/>
                </w:trPr>
                <w:tc>
                  <w:tcPr>
                    <w:tcW w:w="50" w:type="pct"/>
                    <w:hideMark/>
                  </w:tcPr>
                  <w:p w14:paraId="1F63B54C" w14:textId="77777777" w:rsidR="002651FC" w:rsidRDefault="002651FC">
                    <w:pPr>
                      <w:pStyle w:val="Bibliography"/>
                      <w:rPr>
                        <w:noProof/>
                        <w:lang w:val="en-GB"/>
                      </w:rPr>
                    </w:pPr>
                    <w:r>
                      <w:rPr>
                        <w:noProof/>
                        <w:lang w:val="en-GB"/>
                      </w:rPr>
                      <w:t xml:space="preserve">[4] </w:t>
                    </w:r>
                  </w:p>
                </w:tc>
                <w:tc>
                  <w:tcPr>
                    <w:tcW w:w="0" w:type="auto"/>
                    <w:hideMark/>
                  </w:tcPr>
                  <w:p w14:paraId="4F2EDC6E" w14:textId="77777777" w:rsidR="002651FC" w:rsidRDefault="002651FC">
                    <w:pPr>
                      <w:pStyle w:val="Bibliography"/>
                      <w:rPr>
                        <w:noProof/>
                        <w:lang w:val="en-GB"/>
                      </w:rPr>
                    </w:pPr>
                    <w:r>
                      <w:rPr>
                        <w:noProof/>
                        <w:lang w:val="en-GB"/>
                      </w:rPr>
                      <w:t>3GPP, “TS 38.214 - NR Physical layer procedures for data,” 3GPP, 2024.</w:t>
                    </w:r>
                  </w:p>
                </w:tc>
              </w:tr>
              <w:tr w:rsidR="002651FC" w14:paraId="3CB45E10" w14:textId="77777777">
                <w:trPr>
                  <w:divId w:val="1600865220"/>
                  <w:tblCellSpacing w:w="15" w:type="dxa"/>
                </w:trPr>
                <w:tc>
                  <w:tcPr>
                    <w:tcW w:w="50" w:type="pct"/>
                    <w:hideMark/>
                  </w:tcPr>
                  <w:p w14:paraId="398271CE" w14:textId="77777777" w:rsidR="002651FC" w:rsidRDefault="002651FC">
                    <w:pPr>
                      <w:pStyle w:val="Bibliography"/>
                      <w:rPr>
                        <w:noProof/>
                        <w:lang w:val="en-GB"/>
                      </w:rPr>
                    </w:pPr>
                    <w:r>
                      <w:rPr>
                        <w:noProof/>
                        <w:lang w:val="en-GB"/>
                      </w:rPr>
                      <w:t xml:space="preserve">[5] </w:t>
                    </w:r>
                  </w:p>
                </w:tc>
                <w:tc>
                  <w:tcPr>
                    <w:tcW w:w="0" w:type="auto"/>
                    <w:hideMark/>
                  </w:tcPr>
                  <w:p w14:paraId="5C54CFCA" w14:textId="77777777" w:rsidR="002651FC" w:rsidRDefault="002651FC">
                    <w:pPr>
                      <w:pStyle w:val="Bibliography"/>
                      <w:rPr>
                        <w:noProof/>
                        <w:lang w:val="en-GB"/>
                      </w:rPr>
                    </w:pPr>
                    <w:r>
                      <w:rPr>
                        <w:noProof/>
                        <w:lang w:val="en-GB"/>
                      </w:rPr>
                      <w:t>3GPP, “TS 37.355 - LTE Positioning Protocol (LPP),” 2024.</w:t>
                    </w:r>
                  </w:p>
                </w:tc>
              </w:tr>
            </w:tbl>
            <w:p w14:paraId="6E8951F1" w14:textId="77777777" w:rsidR="002651FC" w:rsidRDefault="002651FC">
              <w:pPr>
                <w:divId w:val="1600865220"/>
                <w:rPr>
                  <w:rFonts w:eastAsia="Times New Roman"/>
                  <w:noProof/>
                </w:rPr>
              </w:pPr>
            </w:p>
            <w:p w14:paraId="6705606C" w14:textId="0464A45B" w:rsidR="00CA7196" w:rsidRDefault="00CA7196">
              <w:r>
                <w:rPr>
                  <w:b/>
                  <w:bCs/>
                  <w:noProof/>
                </w:rPr>
                <w:fldChar w:fldCharType="end"/>
              </w:r>
            </w:p>
          </w:sdtContent>
        </w:sdt>
      </w:sdtContent>
    </w:sdt>
    <w:p w14:paraId="211A3BEC" w14:textId="4592E1C0" w:rsidR="00A67276" w:rsidRPr="005C0F28" w:rsidRDefault="00A67276" w:rsidP="00AD2EA3">
      <w:pPr>
        <w:overflowPunct w:val="0"/>
        <w:spacing w:after="160" w:line="259" w:lineRule="auto"/>
      </w:pPr>
    </w:p>
    <w:sectPr w:rsidR="00A67276" w:rsidRPr="005C0F28"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946150" w14:textId="77777777" w:rsidR="00B53DF4" w:rsidRDefault="00B53DF4">
      <w:r>
        <w:separator/>
      </w:r>
    </w:p>
  </w:endnote>
  <w:endnote w:type="continuationSeparator" w:id="0">
    <w:p w14:paraId="08D6400A" w14:textId="77777777" w:rsidR="00B53DF4" w:rsidRDefault="00B53DF4">
      <w:r>
        <w:continuationSeparator/>
      </w:r>
    </w:p>
  </w:endnote>
  <w:endnote w:type="continuationNotice" w:id="1">
    <w:p w14:paraId="67C270A9" w14:textId="77777777" w:rsidR="00B53DF4" w:rsidRDefault="00B53DF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KaiTi_GB2312">
    <w:altName w:val="Microsoft YaHei"/>
    <w:charset w:val="86"/>
    <w:family w:val="modern"/>
    <w:pitch w:val="fixed"/>
    <w:sig w:usb0="00000001" w:usb1="080E0000" w:usb2="00000010" w:usb3="00000000" w:csb0="00040000" w:csb1="00000000"/>
  </w:font>
  <w:font w:name="宋体;SimSun">
    <w:altName w:val="SimSun"/>
    <w:panose1 w:val="00000000000000000000"/>
    <w:charset w:val="86"/>
    <w:family w:val="roman"/>
    <w:notTrueType/>
    <w:pitch w:val="default"/>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3381AE" w14:textId="77777777" w:rsidR="00B53DF4" w:rsidRDefault="00B53DF4">
      <w:r>
        <w:separator/>
      </w:r>
    </w:p>
  </w:footnote>
  <w:footnote w:type="continuationSeparator" w:id="0">
    <w:p w14:paraId="3973C6EE" w14:textId="77777777" w:rsidR="00B53DF4" w:rsidRDefault="00B53DF4">
      <w:r>
        <w:continuationSeparator/>
      </w:r>
    </w:p>
  </w:footnote>
  <w:footnote w:type="continuationNotice" w:id="1">
    <w:p w14:paraId="7F7E1CF5" w14:textId="77777777" w:rsidR="00B53DF4" w:rsidRDefault="00B53DF4"/>
  </w:footnote>
</w:footnotes>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FD3371"/>
    <w:multiLevelType w:val="hybridMultilevel"/>
    <w:tmpl w:val="48429C22"/>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04027C7F"/>
    <w:multiLevelType w:val="hybridMultilevel"/>
    <w:tmpl w:val="F15E68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1E7185"/>
    <w:multiLevelType w:val="hybridMultilevel"/>
    <w:tmpl w:val="A028C0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FB3D5F"/>
    <w:multiLevelType w:val="hybridMultilevel"/>
    <w:tmpl w:val="4B1CEE9E"/>
    <w:lvl w:ilvl="0" w:tplc="0409000F">
      <w:start w:val="1"/>
      <w:numFmt w:val="decimal"/>
      <w:lvlText w:val="%1."/>
      <w:lvlJc w:val="left"/>
      <w:pPr>
        <w:ind w:left="1854" w:hanging="360"/>
      </w:pPr>
    </w:lvl>
    <w:lvl w:ilvl="1" w:tplc="04090019">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5" w15:restartNumberingAfterBreak="0">
    <w:nsid w:val="1E2A62BD"/>
    <w:multiLevelType w:val="hybridMultilevel"/>
    <w:tmpl w:val="FA041E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D67B9A"/>
    <w:multiLevelType w:val="hybridMultilevel"/>
    <w:tmpl w:val="7D7EA9A2"/>
    <w:lvl w:ilvl="0" w:tplc="34061364">
      <w:start w:val="1"/>
      <w:numFmt w:val="decimal"/>
      <w:pStyle w:val="Proposalstylenokia2023"/>
      <w:suff w:val="space"/>
      <w:lvlText w:val="Proposal %1:"/>
      <w:lvlJc w:val="left"/>
      <w:pPr>
        <w:ind w:left="852" w:firstLine="0"/>
      </w:pPr>
      <w:rPr>
        <w:strike w:val="0"/>
      </w:rPr>
    </w:lvl>
    <w:lvl w:ilvl="1" w:tplc="921EFA48">
      <w:start w:val="1"/>
      <w:numFmt w:val="lowerLetter"/>
      <w:lvlText w:val="%2)"/>
      <w:lvlJc w:val="left"/>
      <w:pPr>
        <w:ind w:left="-2680" w:hanging="360"/>
      </w:pPr>
    </w:lvl>
    <w:lvl w:ilvl="2" w:tplc="1D6C1A06">
      <w:start w:val="1"/>
      <w:numFmt w:val="lowerRoman"/>
      <w:lvlText w:val="%3)"/>
      <w:lvlJc w:val="left"/>
      <w:pPr>
        <w:ind w:left="-2320" w:hanging="360"/>
      </w:pPr>
    </w:lvl>
    <w:lvl w:ilvl="3" w:tplc="D7847514">
      <w:start w:val="1"/>
      <w:numFmt w:val="decimal"/>
      <w:lvlText w:val="(%4)"/>
      <w:lvlJc w:val="left"/>
      <w:pPr>
        <w:ind w:left="-1960" w:hanging="360"/>
      </w:pPr>
    </w:lvl>
    <w:lvl w:ilvl="4" w:tplc="EB1C47FC">
      <w:start w:val="1"/>
      <w:numFmt w:val="lowerLetter"/>
      <w:lvlText w:val="(%5)"/>
      <w:lvlJc w:val="left"/>
      <w:pPr>
        <w:ind w:left="-1600" w:hanging="360"/>
      </w:pPr>
    </w:lvl>
    <w:lvl w:ilvl="5" w:tplc="FFF286F6">
      <w:start w:val="1"/>
      <w:numFmt w:val="lowerRoman"/>
      <w:lvlText w:val="(%6)"/>
      <w:lvlJc w:val="left"/>
      <w:pPr>
        <w:ind w:left="-1240" w:hanging="360"/>
      </w:pPr>
    </w:lvl>
    <w:lvl w:ilvl="6" w:tplc="087006F8">
      <w:start w:val="1"/>
      <w:numFmt w:val="decimal"/>
      <w:lvlText w:val="%7."/>
      <w:lvlJc w:val="left"/>
      <w:pPr>
        <w:ind w:left="-880" w:hanging="360"/>
      </w:pPr>
    </w:lvl>
    <w:lvl w:ilvl="7" w:tplc="B084681C">
      <w:start w:val="1"/>
      <w:numFmt w:val="lowerLetter"/>
      <w:lvlText w:val="%8."/>
      <w:lvlJc w:val="left"/>
      <w:pPr>
        <w:ind w:left="-520" w:hanging="360"/>
      </w:pPr>
    </w:lvl>
    <w:lvl w:ilvl="8" w:tplc="6F28C8B6">
      <w:start w:val="1"/>
      <w:numFmt w:val="lowerRoman"/>
      <w:lvlText w:val="%9."/>
      <w:lvlJc w:val="left"/>
      <w:pPr>
        <w:ind w:left="-160" w:hanging="360"/>
      </w:pPr>
    </w:lvl>
  </w:abstractNum>
  <w:abstractNum w:abstractNumId="7" w15:restartNumberingAfterBreak="0">
    <w:nsid w:val="2AF663AF"/>
    <w:multiLevelType w:val="hybridMultilevel"/>
    <w:tmpl w:val="19E4A69A"/>
    <w:lvl w:ilvl="0" w:tplc="0409000F">
      <w:start w:val="1"/>
      <w:numFmt w:val="decimal"/>
      <w:lvlText w:val="%1."/>
      <w:lvlJc w:val="left"/>
      <w:pPr>
        <w:ind w:left="2348" w:hanging="360"/>
      </w:pPr>
    </w:lvl>
    <w:lvl w:ilvl="1" w:tplc="04090019">
      <w:start w:val="1"/>
      <w:numFmt w:val="lowerLetter"/>
      <w:lvlText w:val="%2."/>
      <w:lvlJc w:val="left"/>
      <w:pPr>
        <w:ind w:left="3068" w:hanging="360"/>
      </w:pPr>
    </w:lvl>
    <w:lvl w:ilvl="2" w:tplc="0409001B" w:tentative="1">
      <w:start w:val="1"/>
      <w:numFmt w:val="lowerRoman"/>
      <w:lvlText w:val="%3."/>
      <w:lvlJc w:val="right"/>
      <w:pPr>
        <w:ind w:left="3788" w:hanging="180"/>
      </w:pPr>
    </w:lvl>
    <w:lvl w:ilvl="3" w:tplc="0409000F" w:tentative="1">
      <w:start w:val="1"/>
      <w:numFmt w:val="decimal"/>
      <w:lvlText w:val="%4."/>
      <w:lvlJc w:val="left"/>
      <w:pPr>
        <w:ind w:left="4508" w:hanging="360"/>
      </w:pPr>
    </w:lvl>
    <w:lvl w:ilvl="4" w:tplc="04090019" w:tentative="1">
      <w:start w:val="1"/>
      <w:numFmt w:val="lowerLetter"/>
      <w:lvlText w:val="%5."/>
      <w:lvlJc w:val="left"/>
      <w:pPr>
        <w:ind w:left="5228" w:hanging="360"/>
      </w:pPr>
    </w:lvl>
    <w:lvl w:ilvl="5" w:tplc="0409001B" w:tentative="1">
      <w:start w:val="1"/>
      <w:numFmt w:val="lowerRoman"/>
      <w:lvlText w:val="%6."/>
      <w:lvlJc w:val="right"/>
      <w:pPr>
        <w:ind w:left="5948" w:hanging="180"/>
      </w:pPr>
    </w:lvl>
    <w:lvl w:ilvl="6" w:tplc="0409000F" w:tentative="1">
      <w:start w:val="1"/>
      <w:numFmt w:val="decimal"/>
      <w:lvlText w:val="%7."/>
      <w:lvlJc w:val="left"/>
      <w:pPr>
        <w:ind w:left="6668" w:hanging="360"/>
      </w:pPr>
    </w:lvl>
    <w:lvl w:ilvl="7" w:tplc="04090019" w:tentative="1">
      <w:start w:val="1"/>
      <w:numFmt w:val="lowerLetter"/>
      <w:lvlText w:val="%8."/>
      <w:lvlJc w:val="left"/>
      <w:pPr>
        <w:ind w:left="7388" w:hanging="360"/>
      </w:pPr>
    </w:lvl>
    <w:lvl w:ilvl="8" w:tplc="0409001B" w:tentative="1">
      <w:start w:val="1"/>
      <w:numFmt w:val="lowerRoman"/>
      <w:lvlText w:val="%9."/>
      <w:lvlJc w:val="right"/>
      <w:pPr>
        <w:ind w:left="8108" w:hanging="180"/>
      </w:pPr>
    </w:lvl>
  </w:abstractNum>
  <w:abstractNum w:abstractNumId="8" w15:restartNumberingAfterBreak="0">
    <w:nsid w:val="2CCA09C8"/>
    <w:multiLevelType w:val="hybridMultilevel"/>
    <w:tmpl w:val="D97E6A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E1F1868"/>
    <w:multiLevelType w:val="multilevel"/>
    <w:tmpl w:val="A8CE5DCC"/>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2844" w:hanging="576"/>
      </w:pPr>
      <w:rPr>
        <w:rFonts w:hint="default"/>
      </w:rPr>
    </w:lvl>
    <w:lvl w:ilvl="2">
      <w:start w:val="1"/>
      <w:numFmt w:val="decimal"/>
      <w:pStyle w:val="Heading3"/>
      <w:lvlText w:val="%1.%2.%3"/>
      <w:lvlJc w:val="left"/>
      <w:pPr>
        <w:ind w:left="5824"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4D606F2"/>
    <w:multiLevelType w:val="hybridMultilevel"/>
    <w:tmpl w:val="4B1CEE9E"/>
    <w:lvl w:ilvl="0" w:tplc="FFFFFFFF">
      <w:start w:val="1"/>
      <w:numFmt w:val="decimal"/>
      <w:lvlText w:val="%1."/>
      <w:lvlJc w:val="left"/>
      <w:pPr>
        <w:ind w:left="1854" w:hanging="360"/>
      </w:pPr>
    </w:lvl>
    <w:lvl w:ilvl="1" w:tplc="FFFFFFFF">
      <w:start w:val="1"/>
      <w:numFmt w:val="lowerLetter"/>
      <w:lvlText w:val="%2."/>
      <w:lvlJc w:val="left"/>
      <w:pPr>
        <w:ind w:left="2574" w:hanging="360"/>
      </w:pPr>
    </w:lvl>
    <w:lvl w:ilvl="2" w:tplc="FFFFFFFF" w:tentative="1">
      <w:start w:val="1"/>
      <w:numFmt w:val="lowerRoman"/>
      <w:lvlText w:val="%3."/>
      <w:lvlJc w:val="right"/>
      <w:pPr>
        <w:ind w:left="3294" w:hanging="180"/>
      </w:pPr>
    </w:lvl>
    <w:lvl w:ilvl="3" w:tplc="FFFFFFFF" w:tentative="1">
      <w:start w:val="1"/>
      <w:numFmt w:val="decimal"/>
      <w:lvlText w:val="%4."/>
      <w:lvlJc w:val="left"/>
      <w:pPr>
        <w:ind w:left="4014" w:hanging="360"/>
      </w:pPr>
    </w:lvl>
    <w:lvl w:ilvl="4" w:tplc="FFFFFFFF" w:tentative="1">
      <w:start w:val="1"/>
      <w:numFmt w:val="lowerLetter"/>
      <w:lvlText w:val="%5."/>
      <w:lvlJc w:val="left"/>
      <w:pPr>
        <w:ind w:left="4734" w:hanging="360"/>
      </w:pPr>
    </w:lvl>
    <w:lvl w:ilvl="5" w:tplc="FFFFFFFF" w:tentative="1">
      <w:start w:val="1"/>
      <w:numFmt w:val="lowerRoman"/>
      <w:lvlText w:val="%6."/>
      <w:lvlJc w:val="right"/>
      <w:pPr>
        <w:ind w:left="5454" w:hanging="180"/>
      </w:pPr>
    </w:lvl>
    <w:lvl w:ilvl="6" w:tplc="FFFFFFFF" w:tentative="1">
      <w:start w:val="1"/>
      <w:numFmt w:val="decimal"/>
      <w:lvlText w:val="%7."/>
      <w:lvlJc w:val="left"/>
      <w:pPr>
        <w:ind w:left="6174" w:hanging="360"/>
      </w:pPr>
    </w:lvl>
    <w:lvl w:ilvl="7" w:tplc="FFFFFFFF" w:tentative="1">
      <w:start w:val="1"/>
      <w:numFmt w:val="lowerLetter"/>
      <w:lvlText w:val="%8."/>
      <w:lvlJc w:val="left"/>
      <w:pPr>
        <w:ind w:left="6894" w:hanging="360"/>
      </w:pPr>
    </w:lvl>
    <w:lvl w:ilvl="8" w:tplc="FFFFFFFF" w:tentative="1">
      <w:start w:val="1"/>
      <w:numFmt w:val="lowerRoman"/>
      <w:lvlText w:val="%9."/>
      <w:lvlJc w:val="right"/>
      <w:pPr>
        <w:ind w:left="7614" w:hanging="180"/>
      </w:pPr>
    </w:lvl>
  </w:abstractNum>
  <w:abstractNum w:abstractNumId="12" w15:restartNumberingAfterBreak="0">
    <w:nsid w:val="48E4289F"/>
    <w:multiLevelType w:val="hybridMultilevel"/>
    <w:tmpl w:val="4FC6B2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D6E3167"/>
    <w:multiLevelType w:val="hybridMultilevel"/>
    <w:tmpl w:val="FEC0C8AE"/>
    <w:lvl w:ilvl="0" w:tplc="68D8886E">
      <w:start w:val="1"/>
      <w:numFmt w:val="decimal"/>
      <w:pStyle w:val="RAN4proposal"/>
      <w:suff w:val="space"/>
      <w:lvlText w:val="Proposal %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52BF1D56"/>
    <w:multiLevelType w:val="hybridMultilevel"/>
    <w:tmpl w:val="1D661152"/>
    <w:lvl w:ilvl="0" w:tplc="4E5CA9E4">
      <w:numFmt w:val="bullet"/>
      <w:lvlText w:val="-"/>
      <w:lvlJc w:val="left"/>
      <w:pPr>
        <w:ind w:left="720" w:hanging="360"/>
      </w:pPr>
      <w:rPr>
        <w:rFonts w:ascii="Times New Roman" w:eastAsia="MS Mincho" w:hAnsi="Times New Roman" w:cs="Times New Roman" w:hint="default"/>
      </w:rPr>
    </w:lvl>
    <w:lvl w:ilvl="1" w:tplc="FE243CAA">
      <w:start w:val="1"/>
      <w:numFmt w:val="bullet"/>
      <w:lvlText w:val="o"/>
      <w:lvlJc w:val="left"/>
      <w:pPr>
        <w:ind w:left="1440" w:hanging="360"/>
      </w:pPr>
      <w:rPr>
        <w:rFonts w:ascii="Courier New" w:hAnsi="Courier New" w:cs="Courier New" w:hint="default"/>
        <w:sz w:val="22"/>
        <w:szCs w:val="22"/>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F3F516A"/>
    <w:multiLevelType w:val="hybridMultilevel"/>
    <w:tmpl w:val="3E34C16A"/>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68C75593"/>
    <w:multiLevelType w:val="hybridMultilevel"/>
    <w:tmpl w:val="A25A064E"/>
    <w:lvl w:ilvl="0" w:tplc="0409000F">
      <w:start w:val="1"/>
      <w:numFmt w:val="decimal"/>
      <w:pStyle w:val="StyleRAN4proposalNotBold"/>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B700599"/>
    <w:multiLevelType w:val="hybridMultilevel"/>
    <w:tmpl w:val="209C75CA"/>
    <w:lvl w:ilvl="0" w:tplc="40D22D7A">
      <w:start w:val="1"/>
      <w:numFmt w:val="decimal"/>
      <w:pStyle w:val="Observationstylenokia2023"/>
      <w:suff w:val="space"/>
      <w:lvlText w:val="Observation %1:"/>
      <w:lvlJc w:val="left"/>
      <w:pPr>
        <w:ind w:left="710" w:firstLine="0"/>
      </w:pPr>
    </w:lvl>
    <w:lvl w:ilvl="1" w:tplc="8FCCF57E">
      <w:start w:val="1"/>
      <w:numFmt w:val="lowerLetter"/>
      <w:lvlText w:val="%2)"/>
      <w:lvlJc w:val="left"/>
      <w:pPr>
        <w:ind w:left="11" w:hanging="360"/>
      </w:pPr>
    </w:lvl>
    <w:lvl w:ilvl="2" w:tplc="A802E842">
      <w:start w:val="1"/>
      <w:numFmt w:val="lowerRoman"/>
      <w:lvlText w:val="%3)"/>
      <w:lvlJc w:val="left"/>
      <w:pPr>
        <w:ind w:left="371" w:hanging="360"/>
      </w:pPr>
    </w:lvl>
    <w:lvl w:ilvl="3" w:tplc="A91AE71E">
      <w:start w:val="1"/>
      <w:numFmt w:val="decimal"/>
      <w:lvlText w:val="(%4)"/>
      <w:lvlJc w:val="left"/>
      <w:pPr>
        <w:ind w:left="731" w:hanging="360"/>
      </w:pPr>
    </w:lvl>
    <w:lvl w:ilvl="4" w:tplc="0BFC2600">
      <w:start w:val="1"/>
      <w:numFmt w:val="lowerLetter"/>
      <w:lvlText w:val="(%5)"/>
      <w:lvlJc w:val="left"/>
      <w:pPr>
        <w:ind w:left="1091" w:hanging="360"/>
      </w:pPr>
    </w:lvl>
    <w:lvl w:ilvl="5" w:tplc="2B4C7840">
      <w:start w:val="1"/>
      <w:numFmt w:val="lowerRoman"/>
      <w:lvlText w:val="(%6)"/>
      <w:lvlJc w:val="left"/>
      <w:pPr>
        <w:ind w:left="1451" w:hanging="360"/>
      </w:pPr>
    </w:lvl>
    <w:lvl w:ilvl="6" w:tplc="B14A1762">
      <w:start w:val="1"/>
      <w:numFmt w:val="decimal"/>
      <w:lvlText w:val="%7."/>
      <w:lvlJc w:val="left"/>
      <w:pPr>
        <w:ind w:left="1811" w:hanging="360"/>
      </w:pPr>
    </w:lvl>
    <w:lvl w:ilvl="7" w:tplc="8CD66CAC">
      <w:start w:val="1"/>
      <w:numFmt w:val="lowerLetter"/>
      <w:lvlText w:val="%8."/>
      <w:lvlJc w:val="left"/>
      <w:pPr>
        <w:ind w:left="2171" w:hanging="360"/>
      </w:pPr>
    </w:lvl>
    <w:lvl w:ilvl="8" w:tplc="740C89F2">
      <w:start w:val="1"/>
      <w:numFmt w:val="lowerRoman"/>
      <w:lvlText w:val="%9."/>
      <w:lvlJc w:val="left"/>
      <w:pPr>
        <w:ind w:left="2531" w:hanging="360"/>
      </w:pPr>
    </w:lvl>
  </w:abstractNum>
  <w:abstractNum w:abstractNumId="19" w15:restartNumberingAfterBreak="0">
    <w:nsid w:val="6DBE642B"/>
    <w:multiLevelType w:val="hybridMultilevel"/>
    <w:tmpl w:val="19E4A69A"/>
    <w:lvl w:ilvl="0" w:tplc="FFFFFFFF">
      <w:start w:val="1"/>
      <w:numFmt w:val="decimal"/>
      <w:lvlText w:val="%1."/>
      <w:lvlJc w:val="left"/>
      <w:pPr>
        <w:ind w:left="2348" w:hanging="360"/>
      </w:pPr>
    </w:lvl>
    <w:lvl w:ilvl="1" w:tplc="FFFFFFFF">
      <w:start w:val="1"/>
      <w:numFmt w:val="lowerLetter"/>
      <w:lvlText w:val="%2."/>
      <w:lvlJc w:val="left"/>
      <w:pPr>
        <w:ind w:left="3068" w:hanging="360"/>
      </w:pPr>
    </w:lvl>
    <w:lvl w:ilvl="2" w:tplc="FFFFFFFF" w:tentative="1">
      <w:start w:val="1"/>
      <w:numFmt w:val="lowerRoman"/>
      <w:lvlText w:val="%3."/>
      <w:lvlJc w:val="right"/>
      <w:pPr>
        <w:ind w:left="3788" w:hanging="180"/>
      </w:pPr>
    </w:lvl>
    <w:lvl w:ilvl="3" w:tplc="FFFFFFFF" w:tentative="1">
      <w:start w:val="1"/>
      <w:numFmt w:val="decimal"/>
      <w:lvlText w:val="%4."/>
      <w:lvlJc w:val="left"/>
      <w:pPr>
        <w:ind w:left="4508" w:hanging="360"/>
      </w:pPr>
    </w:lvl>
    <w:lvl w:ilvl="4" w:tplc="FFFFFFFF" w:tentative="1">
      <w:start w:val="1"/>
      <w:numFmt w:val="lowerLetter"/>
      <w:lvlText w:val="%5."/>
      <w:lvlJc w:val="left"/>
      <w:pPr>
        <w:ind w:left="5228" w:hanging="360"/>
      </w:pPr>
    </w:lvl>
    <w:lvl w:ilvl="5" w:tplc="FFFFFFFF" w:tentative="1">
      <w:start w:val="1"/>
      <w:numFmt w:val="lowerRoman"/>
      <w:lvlText w:val="%6."/>
      <w:lvlJc w:val="right"/>
      <w:pPr>
        <w:ind w:left="5948" w:hanging="180"/>
      </w:pPr>
    </w:lvl>
    <w:lvl w:ilvl="6" w:tplc="FFFFFFFF" w:tentative="1">
      <w:start w:val="1"/>
      <w:numFmt w:val="decimal"/>
      <w:lvlText w:val="%7."/>
      <w:lvlJc w:val="left"/>
      <w:pPr>
        <w:ind w:left="6668" w:hanging="360"/>
      </w:pPr>
    </w:lvl>
    <w:lvl w:ilvl="7" w:tplc="FFFFFFFF" w:tentative="1">
      <w:start w:val="1"/>
      <w:numFmt w:val="lowerLetter"/>
      <w:lvlText w:val="%8."/>
      <w:lvlJc w:val="left"/>
      <w:pPr>
        <w:ind w:left="7388" w:hanging="360"/>
      </w:pPr>
    </w:lvl>
    <w:lvl w:ilvl="8" w:tplc="FFFFFFFF" w:tentative="1">
      <w:start w:val="1"/>
      <w:numFmt w:val="lowerRoman"/>
      <w:lvlText w:val="%9."/>
      <w:lvlJc w:val="right"/>
      <w:pPr>
        <w:ind w:left="8108" w:hanging="180"/>
      </w:pPr>
    </w:lvl>
  </w:abstractNum>
  <w:abstractNum w:abstractNumId="20" w15:restartNumberingAfterBreak="0">
    <w:nsid w:val="6E56179A"/>
    <w:multiLevelType w:val="hybridMultilevel"/>
    <w:tmpl w:val="646865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46517CE"/>
    <w:multiLevelType w:val="hybridMultilevel"/>
    <w:tmpl w:val="E448490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8B87B65"/>
    <w:multiLevelType w:val="hybridMultilevel"/>
    <w:tmpl w:val="4D8085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01622070">
    <w:abstractNumId w:val="9"/>
  </w:num>
  <w:num w:numId="2" w16cid:durableId="992949133">
    <w:abstractNumId w:val="10"/>
  </w:num>
  <w:num w:numId="3" w16cid:durableId="259026097">
    <w:abstractNumId w:val="2"/>
  </w:num>
  <w:num w:numId="4" w16cid:durableId="1220088923">
    <w:abstractNumId w:val="17"/>
  </w:num>
  <w:num w:numId="5" w16cid:durableId="218521993">
    <w:abstractNumId w:val="13"/>
    <w:lvlOverride w:ilvl="0">
      <w:startOverride w:val="1"/>
    </w:lvlOverride>
  </w:num>
  <w:num w:numId="6" w16cid:durableId="874922146">
    <w:abstractNumId w:val="15"/>
  </w:num>
  <w:num w:numId="7" w16cid:durableId="1321882893">
    <w:abstractNumId w:val="14"/>
  </w:num>
  <w:num w:numId="8" w16cid:durableId="345448844">
    <w:abstractNumId w:val="5"/>
  </w:num>
  <w:num w:numId="9" w16cid:durableId="1752047703">
    <w:abstractNumId w:val="6"/>
  </w:num>
  <w:num w:numId="10" w16cid:durableId="344215709">
    <w:abstractNumId w:val="18"/>
  </w:num>
  <w:num w:numId="11" w16cid:durableId="245580093">
    <w:abstractNumId w:val="0"/>
  </w:num>
  <w:num w:numId="12" w16cid:durableId="1728262339">
    <w:abstractNumId w:val="9"/>
  </w:num>
  <w:num w:numId="13" w16cid:durableId="1402144288">
    <w:abstractNumId w:val="7"/>
  </w:num>
  <w:num w:numId="14" w16cid:durableId="810442294">
    <w:abstractNumId w:val="4"/>
  </w:num>
  <w:num w:numId="15" w16cid:durableId="907155903">
    <w:abstractNumId w:val="22"/>
  </w:num>
  <w:num w:numId="16" w16cid:durableId="1222600456">
    <w:abstractNumId w:val="20"/>
  </w:num>
  <w:num w:numId="17" w16cid:durableId="789400039">
    <w:abstractNumId w:val="21"/>
  </w:num>
  <w:num w:numId="18" w16cid:durableId="561987078">
    <w:abstractNumId w:val="16"/>
  </w:num>
  <w:num w:numId="19" w16cid:durableId="1889760677">
    <w:abstractNumId w:val="1"/>
  </w:num>
  <w:num w:numId="20" w16cid:durableId="1577282742">
    <w:abstractNumId w:val="12"/>
  </w:num>
  <w:num w:numId="21" w16cid:durableId="194303300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49847065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998997081">
    <w:abstractNumId w:val="3"/>
  </w:num>
  <w:num w:numId="24" w16cid:durableId="330252720">
    <w:abstractNumId w:val="8"/>
  </w:num>
  <w:num w:numId="25" w16cid:durableId="11340605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93063445">
    <w:abstractNumId w:val="19"/>
  </w:num>
  <w:num w:numId="27" w16cid:durableId="859666888">
    <w:abstractNumId w:val="11"/>
  </w:num>
  <w:num w:numId="28" w16cid:durableId="1025836384">
    <w:abstractNumId w:val="9"/>
    <w:lvlOverride w:ilvl="0">
      <w:startOverride w:val="3"/>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635909655">
    <w:abstractNumId w:val="9"/>
    <w:lvlOverride w:ilvl="0">
      <w:startOverride w:val="3"/>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023243776">
    <w:abstractNumId w:val="9"/>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G3NDIwtTC0tDA0MjVV0lEKTi0uzszPAykwM6oFABs156YtAAAA"/>
  </w:docVars>
  <w:rsids>
    <w:rsidRoot w:val="002B2813"/>
    <w:rsid w:val="000001A5"/>
    <w:rsid w:val="000001C4"/>
    <w:rsid w:val="0000023F"/>
    <w:rsid w:val="000002B0"/>
    <w:rsid w:val="000002C9"/>
    <w:rsid w:val="000003EE"/>
    <w:rsid w:val="000003F0"/>
    <w:rsid w:val="00000482"/>
    <w:rsid w:val="00000501"/>
    <w:rsid w:val="00000515"/>
    <w:rsid w:val="00000590"/>
    <w:rsid w:val="000005AC"/>
    <w:rsid w:val="000006FE"/>
    <w:rsid w:val="00000A9D"/>
    <w:rsid w:val="00000E6B"/>
    <w:rsid w:val="00000E8E"/>
    <w:rsid w:val="00000FDF"/>
    <w:rsid w:val="00001032"/>
    <w:rsid w:val="0000112E"/>
    <w:rsid w:val="00001177"/>
    <w:rsid w:val="00001206"/>
    <w:rsid w:val="00001208"/>
    <w:rsid w:val="00001273"/>
    <w:rsid w:val="00001305"/>
    <w:rsid w:val="0000159F"/>
    <w:rsid w:val="00001688"/>
    <w:rsid w:val="0000176C"/>
    <w:rsid w:val="000017F0"/>
    <w:rsid w:val="00001B20"/>
    <w:rsid w:val="00001EFB"/>
    <w:rsid w:val="000022BD"/>
    <w:rsid w:val="000025BF"/>
    <w:rsid w:val="0000284F"/>
    <w:rsid w:val="0000286C"/>
    <w:rsid w:val="00002872"/>
    <w:rsid w:val="000028CD"/>
    <w:rsid w:val="0000290B"/>
    <w:rsid w:val="00002C69"/>
    <w:rsid w:val="00002C73"/>
    <w:rsid w:val="00002DED"/>
    <w:rsid w:val="00002E42"/>
    <w:rsid w:val="0000301B"/>
    <w:rsid w:val="00003032"/>
    <w:rsid w:val="00003052"/>
    <w:rsid w:val="00003114"/>
    <w:rsid w:val="0000317A"/>
    <w:rsid w:val="000034CC"/>
    <w:rsid w:val="0000358E"/>
    <w:rsid w:val="0000368E"/>
    <w:rsid w:val="000037EB"/>
    <w:rsid w:val="00003901"/>
    <w:rsid w:val="00003952"/>
    <w:rsid w:val="00003A14"/>
    <w:rsid w:val="00003BC8"/>
    <w:rsid w:val="00003C7C"/>
    <w:rsid w:val="00003CD9"/>
    <w:rsid w:val="00003E20"/>
    <w:rsid w:val="00003E2E"/>
    <w:rsid w:val="00003E52"/>
    <w:rsid w:val="00003E87"/>
    <w:rsid w:val="00003F78"/>
    <w:rsid w:val="00004144"/>
    <w:rsid w:val="000044B6"/>
    <w:rsid w:val="00004597"/>
    <w:rsid w:val="000045B1"/>
    <w:rsid w:val="0000488B"/>
    <w:rsid w:val="00004917"/>
    <w:rsid w:val="000049B7"/>
    <w:rsid w:val="00004A7D"/>
    <w:rsid w:val="00004ABC"/>
    <w:rsid w:val="00004AC8"/>
    <w:rsid w:val="00004DC3"/>
    <w:rsid w:val="00004F98"/>
    <w:rsid w:val="00005266"/>
    <w:rsid w:val="000053BA"/>
    <w:rsid w:val="000053F7"/>
    <w:rsid w:val="0000548F"/>
    <w:rsid w:val="0000555A"/>
    <w:rsid w:val="000056AE"/>
    <w:rsid w:val="00005914"/>
    <w:rsid w:val="000059A9"/>
    <w:rsid w:val="00005B48"/>
    <w:rsid w:val="00005CA9"/>
    <w:rsid w:val="00005DAB"/>
    <w:rsid w:val="00005E72"/>
    <w:rsid w:val="00005EF4"/>
    <w:rsid w:val="00005EF5"/>
    <w:rsid w:val="00006055"/>
    <w:rsid w:val="00006341"/>
    <w:rsid w:val="00006359"/>
    <w:rsid w:val="00006566"/>
    <w:rsid w:val="00006669"/>
    <w:rsid w:val="000066B3"/>
    <w:rsid w:val="000068AB"/>
    <w:rsid w:val="00006AD4"/>
    <w:rsid w:val="00006AEA"/>
    <w:rsid w:val="00006CB9"/>
    <w:rsid w:val="00006FE4"/>
    <w:rsid w:val="00007047"/>
    <w:rsid w:val="00007077"/>
    <w:rsid w:val="0000713D"/>
    <w:rsid w:val="0000714D"/>
    <w:rsid w:val="000071CD"/>
    <w:rsid w:val="00007263"/>
    <w:rsid w:val="000072AA"/>
    <w:rsid w:val="00007322"/>
    <w:rsid w:val="000073A7"/>
    <w:rsid w:val="0000743B"/>
    <w:rsid w:val="000074C4"/>
    <w:rsid w:val="0000759D"/>
    <w:rsid w:val="00007603"/>
    <w:rsid w:val="0000787B"/>
    <w:rsid w:val="0000793D"/>
    <w:rsid w:val="000079A6"/>
    <w:rsid w:val="00007A3B"/>
    <w:rsid w:val="00007AE2"/>
    <w:rsid w:val="00007CB2"/>
    <w:rsid w:val="00007F00"/>
    <w:rsid w:val="00007FB0"/>
    <w:rsid w:val="00010106"/>
    <w:rsid w:val="0001021E"/>
    <w:rsid w:val="0001023E"/>
    <w:rsid w:val="0001029E"/>
    <w:rsid w:val="0001036D"/>
    <w:rsid w:val="00010415"/>
    <w:rsid w:val="000105F4"/>
    <w:rsid w:val="00010606"/>
    <w:rsid w:val="000106FC"/>
    <w:rsid w:val="000108D0"/>
    <w:rsid w:val="000108DF"/>
    <w:rsid w:val="000109B2"/>
    <w:rsid w:val="00010D18"/>
    <w:rsid w:val="00010E2C"/>
    <w:rsid w:val="00010E92"/>
    <w:rsid w:val="00010EC1"/>
    <w:rsid w:val="00010F35"/>
    <w:rsid w:val="00010F8B"/>
    <w:rsid w:val="000110C5"/>
    <w:rsid w:val="000110F5"/>
    <w:rsid w:val="00011274"/>
    <w:rsid w:val="00011388"/>
    <w:rsid w:val="000113CB"/>
    <w:rsid w:val="0001152E"/>
    <w:rsid w:val="0001153E"/>
    <w:rsid w:val="00011716"/>
    <w:rsid w:val="000117F8"/>
    <w:rsid w:val="0001181D"/>
    <w:rsid w:val="00011836"/>
    <w:rsid w:val="0001193E"/>
    <w:rsid w:val="00011971"/>
    <w:rsid w:val="00011BB2"/>
    <w:rsid w:val="00011CC5"/>
    <w:rsid w:val="00011CE2"/>
    <w:rsid w:val="00011DB3"/>
    <w:rsid w:val="00011E86"/>
    <w:rsid w:val="00012220"/>
    <w:rsid w:val="00012240"/>
    <w:rsid w:val="000123D8"/>
    <w:rsid w:val="00012424"/>
    <w:rsid w:val="00012432"/>
    <w:rsid w:val="00012505"/>
    <w:rsid w:val="00012658"/>
    <w:rsid w:val="00012685"/>
    <w:rsid w:val="00012981"/>
    <w:rsid w:val="00012985"/>
    <w:rsid w:val="00012A72"/>
    <w:rsid w:val="00012B93"/>
    <w:rsid w:val="00012C1E"/>
    <w:rsid w:val="00012C4F"/>
    <w:rsid w:val="00012CCE"/>
    <w:rsid w:val="00012D41"/>
    <w:rsid w:val="00012D82"/>
    <w:rsid w:val="00012DB8"/>
    <w:rsid w:val="00013038"/>
    <w:rsid w:val="000131D1"/>
    <w:rsid w:val="00013294"/>
    <w:rsid w:val="00013304"/>
    <w:rsid w:val="000133A1"/>
    <w:rsid w:val="000133B0"/>
    <w:rsid w:val="00013455"/>
    <w:rsid w:val="000134E3"/>
    <w:rsid w:val="00013632"/>
    <w:rsid w:val="00013712"/>
    <w:rsid w:val="000138EA"/>
    <w:rsid w:val="00013906"/>
    <w:rsid w:val="00013A3B"/>
    <w:rsid w:val="00013B94"/>
    <w:rsid w:val="00013D70"/>
    <w:rsid w:val="00013DBE"/>
    <w:rsid w:val="00013E12"/>
    <w:rsid w:val="00013E4B"/>
    <w:rsid w:val="00013F02"/>
    <w:rsid w:val="00013F22"/>
    <w:rsid w:val="00013F5E"/>
    <w:rsid w:val="00013FB7"/>
    <w:rsid w:val="0001403F"/>
    <w:rsid w:val="0001408A"/>
    <w:rsid w:val="0001420A"/>
    <w:rsid w:val="00014244"/>
    <w:rsid w:val="00014312"/>
    <w:rsid w:val="000144E2"/>
    <w:rsid w:val="000144EA"/>
    <w:rsid w:val="000145A8"/>
    <w:rsid w:val="000145F0"/>
    <w:rsid w:val="000145FF"/>
    <w:rsid w:val="00014616"/>
    <w:rsid w:val="0001462F"/>
    <w:rsid w:val="0001463F"/>
    <w:rsid w:val="000147D8"/>
    <w:rsid w:val="00014837"/>
    <w:rsid w:val="00014846"/>
    <w:rsid w:val="00014851"/>
    <w:rsid w:val="0001487F"/>
    <w:rsid w:val="00014CBE"/>
    <w:rsid w:val="00014D89"/>
    <w:rsid w:val="00014F35"/>
    <w:rsid w:val="0001510B"/>
    <w:rsid w:val="000152C0"/>
    <w:rsid w:val="00015594"/>
    <w:rsid w:val="00015644"/>
    <w:rsid w:val="00015659"/>
    <w:rsid w:val="000156E2"/>
    <w:rsid w:val="000156F4"/>
    <w:rsid w:val="0001578F"/>
    <w:rsid w:val="00015793"/>
    <w:rsid w:val="000158DE"/>
    <w:rsid w:val="00015996"/>
    <w:rsid w:val="00015A80"/>
    <w:rsid w:val="00015B69"/>
    <w:rsid w:val="00015D01"/>
    <w:rsid w:val="00015D6C"/>
    <w:rsid w:val="00015F29"/>
    <w:rsid w:val="00015F98"/>
    <w:rsid w:val="00016047"/>
    <w:rsid w:val="00016095"/>
    <w:rsid w:val="000160A9"/>
    <w:rsid w:val="000160C9"/>
    <w:rsid w:val="000161D3"/>
    <w:rsid w:val="00016234"/>
    <w:rsid w:val="000162B9"/>
    <w:rsid w:val="000162EF"/>
    <w:rsid w:val="000165CB"/>
    <w:rsid w:val="000165E9"/>
    <w:rsid w:val="0001663C"/>
    <w:rsid w:val="0001664E"/>
    <w:rsid w:val="000166AC"/>
    <w:rsid w:val="000167F2"/>
    <w:rsid w:val="0001691E"/>
    <w:rsid w:val="00016ADA"/>
    <w:rsid w:val="0001721B"/>
    <w:rsid w:val="000172FB"/>
    <w:rsid w:val="0001753D"/>
    <w:rsid w:val="00017622"/>
    <w:rsid w:val="00017629"/>
    <w:rsid w:val="0001764A"/>
    <w:rsid w:val="00017664"/>
    <w:rsid w:val="000176E2"/>
    <w:rsid w:val="0001796A"/>
    <w:rsid w:val="000179AA"/>
    <w:rsid w:val="00017A9F"/>
    <w:rsid w:val="00017B71"/>
    <w:rsid w:val="00017B7F"/>
    <w:rsid w:val="00017B96"/>
    <w:rsid w:val="00017D98"/>
    <w:rsid w:val="00017DB9"/>
    <w:rsid w:val="00017EDA"/>
    <w:rsid w:val="00017FEE"/>
    <w:rsid w:val="000201EF"/>
    <w:rsid w:val="00020231"/>
    <w:rsid w:val="00020276"/>
    <w:rsid w:val="000204CD"/>
    <w:rsid w:val="000206A6"/>
    <w:rsid w:val="000207FA"/>
    <w:rsid w:val="0002087F"/>
    <w:rsid w:val="0002096C"/>
    <w:rsid w:val="00020A49"/>
    <w:rsid w:val="00020A6B"/>
    <w:rsid w:val="00020A79"/>
    <w:rsid w:val="00020C1B"/>
    <w:rsid w:val="00020C55"/>
    <w:rsid w:val="00020CD5"/>
    <w:rsid w:val="00020F34"/>
    <w:rsid w:val="00020F37"/>
    <w:rsid w:val="00020FA9"/>
    <w:rsid w:val="000210B2"/>
    <w:rsid w:val="000210D7"/>
    <w:rsid w:val="00021201"/>
    <w:rsid w:val="000212A5"/>
    <w:rsid w:val="000212CA"/>
    <w:rsid w:val="00021342"/>
    <w:rsid w:val="000216F1"/>
    <w:rsid w:val="0002177D"/>
    <w:rsid w:val="000217B5"/>
    <w:rsid w:val="00021819"/>
    <w:rsid w:val="000218C7"/>
    <w:rsid w:val="000219B9"/>
    <w:rsid w:val="00021AB5"/>
    <w:rsid w:val="00021B1E"/>
    <w:rsid w:val="00021E05"/>
    <w:rsid w:val="000222A4"/>
    <w:rsid w:val="00022388"/>
    <w:rsid w:val="00022429"/>
    <w:rsid w:val="000226A4"/>
    <w:rsid w:val="000226FD"/>
    <w:rsid w:val="0002270A"/>
    <w:rsid w:val="000227AF"/>
    <w:rsid w:val="00022879"/>
    <w:rsid w:val="000228CE"/>
    <w:rsid w:val="00022A5E"/>
    <w:rsid w:val="00022A91"/>
    <w:rsid w:val="00022B8C"/>
    <w:rsid w:val="00022BF0"/>
    <w:rsid w:val="00022CBA"/>
    <w:rsid w:val="00022CE0"/>
    <w:rsid w:val="00022CEE"/>
    <w:rsid w:val="00022DD9"/>
    <w:rsid w:val="00022F6B"/>
    <w:rsid w:val="00022FC7"/>
    <w:rsid w:val="00023046"/>
    <w:rsid w:val="0002320F"/>
    <w:rsid w:val="000233E2"/>
    <w:rsid w:val="00023407"/>
    <w:rsid w:val="00023457"/>
    <w:rsid w:val="0002346E"/>
    <w:rsid w:val="00023515"/>
    <w:rsid w:val="00023532"/>
    <w:rsid w:val="000236D9"/>
    <w:rsid w:val="00023742"/>
    <w:rsid w:val="00023792"/>
    <w:rsid w:val="000238B8"/>
    <w:rsid w:val="0002393F"/>
    <w:rsid w:val="00023947"/>
    <w:rsid w:val="00023AC9"/>
    <w:rsid w:val="00023D5C"/>
    <w:rsid w:val="00023D71"/>
    <w:rsid w:val="00023E80"/>
    <w:rsid w:val="000241CC"/>
    <w:rsid w:val="000241D2"/>
    <w:rsid w:val="000242D9"/>
    <w:rsid w:val="00024373"/>
    <w:rsid w:val="0002442E"/>
    <w:rsid w:val="000245D8"/>
    <w:rsid w:val="0002475F"/>
    <w:rsid w:val="000248BB"/>
    <w:rsid w:val="0002495F"/>
    <w:rsid w:val="00024A47"/>
    <w:rsid w:val="00024AEF"/>
    <w:rsid w:val="00024CD2"/>
    <w:rsid w:val="00024CF8"/>
    <w:rsid w:val="00024DA2"/>
    <w:rsid w:val="00024E12"/>
    <w:rsid w:val="00024F94"/>
    <w:rsid w:val="00025013"/>
    <w:rsid w:val="000250B8"/>
    <w:rsid w:val="000250F3"/>
    <w:rsid w:val="0002516E"/>
    <w:rsid w:val="00025183"/>
    <w:rsid w:val="00025190"/>
    <w:rsid w:val="0002525F"/>
    <w:rsid w:val="000253B2"/>
    <w:rsid w:val="0002544F"/>
    <w:rsid w:val="0002545A"/>
    <w:rsid w:val="00025726"/>
    <w:rsid w:val="0002582D"/>
    <w:rsid w:val="000258C9"/>
    <w:rsid w:val="000259D5"/>
    <w:rsid w:val="00025A7D"/>
    <w:rsid w:val="00025A95"/>
    <w:rsid w:val="00025CA4"/>
    <w:rsid w:val="00025DE6"/>
    <w:rsid w:val="00025FED"/>
    <w:rsid w:val="00026767"/>
    <w:rsid w:val="00026B4F"/>
    <w:rsid w:val="00026BE4"/>
    <w:rsid w:val="00026C65"/>
    <w:rsid w:val="00026E3C"/>
    <w:rsid w:val="000270D6"/>
    <w:rsid w:val="00027288"/>
    <w:rsid w:val="0002737C"/>
    <w:rsid w:val="00027549"/>
    <w:rsid w:val="0002774A"/>
    <w:rsid w:val="00027755"/>
    <w:rsid w:val="00027864"/>
    <w:rsid w:val="0002789E"/>
    <w:rsid w:val="000278BD"/>
    <w:rsid w:val="0002795D"/>
    <w:rsid w:val="00027974"/>
    <w:rsid w:val="000279E6"/>
    <w:rsid w:val="00027A52"/>
    <w:rsid w:val="00027B06"/>
    <w:rsid w:val="00027C47"/>
    <w:rsid w:val="00027CDE"/>
    <w:rsid w:val="00027DA9"/>
    <w:rsid w:val="00027E71"/>
    <w:rsid w:val="00027E8A"/>
    <w:rsid w:val="00027F0D"/>
    <w:rsid w:val="00027F18"/>
    <w:rsid w:val="00027F52"/>
    <w:rsid w:val="00027FDB"/>
    <w:rsid w:val="00030048"/>
    <w:rsid w:val="00030153"/>
    <w:rsid w:val="00030162"/>
    <w:rsid w:val="0003020B"/>
    <w:rsid w:val="000302CA"/>
    <w:rsid w:val="0003030A"/>
    <w:rsid w:val="0003046C"/>
    <w:rsid w:val="000304D0"/>
    <w:rsid w:val="0003057E"/>
    <w:rsid w:val="0003072D"/>
    <w:rsid w:val="00030804"/>
    <w:rsid w:val="000308E2"/>
    <w:rsid w:val="00030BFE"/>
    <w:rsid w:val="00030CFA"/>
    <w:rsid w:val="00030DA7"/>
    <w:rsid w:val="00030DD4"/>
    <w:rsid w:val="00030F8C"/>
    <w:rsid w:val="00030F93"/>
    <w:rsid w:val="00030FDA"/>
    <w:rsid w:val="000311BD"/>
    <w:rsid w:val="000311E8"/>
    <w:rsid w:val="00031291"/>
    <w:rsid w:val="00031310"/>
    <w:rsid w:val="00031339"/>
    <w:rsid w:val="000314CD"/>
    <w:rsid w:val="00031633"/>
    <w:rsid w:val="000316C6"/>
    <w:rsid w:val="000317A8"/>
    <w:rsid w:val="00031A3B"/>
    <w:rsid w:val="00031A71"/>
    <w:rsid w:val="00031AB3"/>
    <w:rsid w:val="00031AE9"/>
    <w:rsid w:val="00031CE0"/>
    <w:rsid w:val="00031D5B"/>
    <w:rsid w:val="00031F0F"/>
    <w:rsid w:val="00031F77"/>
    <w:rsid w:val="00031F8B"/>
    <w:rsid w:val="000320BB"/>
    <w:rsid w:val="0003227E"/>
    <w:rsid w:val="00032367"/>
    <w:rsid w:val="0003236E"/>
    <w:rsid w:val="00032439"/>
    <w:rsid w:val="000326BE"/>
    <w:rsid w:val="00032768"/>
    <w:rsid w:val="000327DF"/>
    <w:rsid w:val="00032858"/>
    <w:rsid w:val="0003289E"/>
    <w:rsid w:val="00032991"/>
    <w:rsid w:val="00032A93"/>
    <w:rsid w:val="00032EB8"/>
    <w:rsid w:val="00032EBB"/>
    <w:rsid w:val="00033022"/>
    <w:rsid w:val="00033055"/>
    <w:rsid w:val="00033252"/>
    <w:rsid w:val="00033262"/>
    <w:rsid w:val="0003332B"/>
    <w:rsid w:val="00033396"/>
    <w:rsid w:val="000334AA"/>
    <w:rsid w:val="000334F5"/>
    <w:rsid w:val="00033544"/>
    <w:rsid w:val="000335E8"/>
    <w:rsid w:val="0003366C"/>
    <w:rsid w:val="000336E1"/>
    <w:rsid w:val="00033969"/>
    <w:rsid w:val="00033A73"/>
    <w:rsid w:val="00033AF3"/>
    <w:rsid w:val="00033C86"/>
    <w:rsid w:val="00034074"/>
    <w:rsid w:val="00034248"/>
    <w:rsid w:val="00034289"/>
    <w:rsid w:val="0003445D"/>
    <w:rsid w:val="000344DC"/>
    <w:rsid w:val="00034517"/>
    <w:rsid w:val="0003454C"/>
    <w:rsid w:val="00034706"/>
    <w:rsid w:val="0003471C"/>
    <w:rsid w:val="0003479E"/>
    <w:rsid w:val="000347DB"/>
    <w:rsid w:val="000347FE"/>
    <w:rsid w:val="0003491A"/>
    <w:rsid w:val="00034A21"/>
    <w:rsid w:val="00034AEA"/>
    <w:rsid w:val="00034B82"/>
    <w:rsid w:val="00034D0F"/>
    <w:rsid w:val="00034D82"/>
    <w:rsid w:val="00034EDD"/>
    <w:rsid w:val="00034F16"/>
    <w:rsid w:val="00034FE3"/>
    <w:rsid w:val="0003507D"/>
    <w:rsid w:val="000350D0"/>
    <w:rsid w:val="00035100"/>
    <w:rsid w:val="00035133"/>
    <w:rsid w:val="00035339"/>
    <w:rsid w:val="00035387"/>
    <w:rsid w:val="00035394"/>
    <w:rsid w:val="00035512"/>
    <w:rsid w:val="000355D9"/>
    <w:rsid w:val="000355E7"/>
    <w:rsid w:val="00035691"/>
    <w:rsid w:val="0003593A"/>
    <w:rsid w:val="00035962"/>
    <w:rsid w:val="000359DC"/>
    <w:rsid w:val="000359F4"/>
    <w:rsid w:val="00035D1F"/>
    <w:rsid w:val="00035D2D"/>
    <w:rsid w:val="000360ED"/>
    <w:rsid w:val="00036339"/>
    <w:rsid w:val="000368A4"/>
    <w:rsid w:val="00036A32"/>
    <w:rsid w:val="00036B51"/>
    <w:rsid w:val="00036B83"/>
    <w:rsid w:val="00036C8C"/>
    <w:rsid w:val="00036D0C"/>
    <w:rsid w:val="00036DC6"/>
    <w:rsid w:val="00037039"/>
    <w:rsid w:val="00037210"/>
    <w:rsid w:val="00037292"/>
    <w:rsid w:val="000372F6"/>
    <w:rsid w:val="0003767C"/>
    <w:rsid w:val="000376A5"/>
    <w:rsid w:val="0003770F"/>
    <w:rsid w:val="0003772F"/>
    <w:rsid w:val="00037731"/>
    <w:rsid w:val="000379AA"/>
    <w:rsid w:val="00037A07"/>
    <w:rsid w:val="00037A38"/>
    <w:rsid w:val="00037AF0"/>
    <w:rsid w:val="00037B71"/>
    <w:rsid w:val="00037D24"/>
    <w:rsid w:val="00037D55"/>
    <w:rsid w:val="00037ED8"/>
    <w:rsid w:val="00040252"/>
    <w:rsid w:val="000403C0"/>
    <w:rsid w:val="000404F3"/>
    <w:rsid w:val="0004075F"/>
    <w:rsid w:val="000409DD"/>
    <w:rsid w:val="00040AE5"/>
    <w:rsid w:val="00040BC3"/>
    <w:rsid w:val="00040C73"/>
    <w:rsid w:val="00040CBE"/>
    <w:rsid w:val="00040D12"/>
    <w:rsid w:val="00040E72"/>
    <w:rsid w:val="00040EC9"/>
    <w:rsid w:val="00040F4F"/>
    <w:rsid w:val="000410E9"/>
    <w:rsid w:val="00041143"/>
    <w:rsid w:val="0004132D"/>
    <w:rsid w:val="00041336"/>
    <w:rsid w:val="0004136B"/>
    <w:rsid w:val="000415C8"/>
    <w:rsid w:val="00041790"/>
    <w:rsid w:val="000417F7"/>
    <w:rsid w:val="00041915"/>
    <w:rsid w:val="00041BDB"/>
    <w:rsid w:val="00041C9D"/>
    <w:rsid w:val="00041CC6"/>
    <w:rsid w:val="00041D60"/>
    <w:rsid w:val="00041F76"/>
    <w:rsid w:val="00041FC0"/>
    <w:rsid w:val="0004276A"/>
    <w:rsid w:val="00042A5E"/>
    <w:rsid w:val="00042B58"/>
    <w:rsid w:val="00042D00"/>
    <w:rsid w:val="00042D0A"/>
    <w:rsid w:val="00042FD5"/>
    <w:rsid w:val="000432D7"/>
    <w:rsid w:val="000434FC"/>
    <w:rsid w:val="00043573"/>
    <w:rsid w:val="000435CF"/>
    <w:rsid w:val="000436BC"/>
    <w:rsid w:val="000436E1"/>
    <w:rsid w:val="000438F5"/>
    <w:rsid w:val="00043D20"/>
    <w:rsid w:val="00043D93"/>
    <w:rsid w:val="00043EDC"/>
    <w:rsid w:val="00043F67"/>
    <w:rsid w:val="000441A9"/>
    <w:rsid w:val="000441D7"/>
    <w:rsid w:val="000441F2"/>
    <w:rsid w:val="00044331"/>
    <w:rsid w:val="000443A2"/>
    <w:rsid w:val="00044456"/>
    <w:rsid w:val="000445F1"/>
    <w:rsid w:val="0004476E"/>
    <w:rsid w:val="00044899"/>
    <w:rsid w:val="0004492C"/>
    <w:rsid w:val="0004497D"/>
    <w:rsid w:val="000449CF"/>
    <w:rsid w:val="00044A7F"/>
    <w:rsid w:val="00044C73"/>
    <w:rsid w:val="00044CFA"/>
    <w:rsid w:val="00044DF5"/>
    <w:rsid w:val="00044E92"/>
    <w:rsid w:val="00044FFC"/>
    <w:rsid w:val="0004507D"/>
    <w:rsid w:val="00045170"/>
    <w:rsid w:val="00045188"/>
    <w:rsid w:val="000451CE"/>
    <w:rsid w:val="00045347"/>
    <w:rsid w:val="00045450"/>
    <w:rsid w:val="000454C5"/>
    <w:rsid w:val="000455B6"/>
    <w:rsid w:val="000456FF"/>
    <w:rsid w:val="0004571E"/>
    <w:rsid w:val="00045749"/>
    <w:rsid w:val="000457FB"/>
    <w:rsid w:val="000458A6"/>
    <w:rsid w:val="000458DE"/>
    <w:rsid w:val="00045932"/>
    <w:rsid w:val="000459C7"/>
    <w:rsid w:val="000459CE"/>
    <w:rsid w:val="00045A60"/>
    <w:rsid w:val="00045AF5"/>
    <w:rsid w:val="00045E4E"/>
    <w:rsid w:val="00045EAD"/>
    <w:rsid w:val="00045EB9"/>
    <w:rsid w:val="00045EC3"/>
    <w:rsid w:val="0004602C"/>
    <w:rsid w:val="00046230"/>
    <w:rsid w:val="000463B6"/>
    <w:rsid w:val="000464CE"/>
    <w:rsid w:val="00046630"/>
    <w:rsid w:val="00046748"/>
    <w:rsid w:val="000469F3"/>
    <w:rsid w:val="00046C26"/>
    <w:rsid w:val="00046C80"/>
    <w:rsid w:val="00046F50"/>
    <w:rsid w:val="00047006"/>
    <w:rsid w:val="0004702D"/>
    <w:rsid w:val="0004715D"/>
    <w:rsid w:val="000472F0"/>
    <w:rsid w:val="00047359"/>
    <w:rsid w:val="0004743C"/>
    <w:rsid w:val="000474C5"/>
    <w:rsid w:val="000474DD"/>
    <w:rsid w:val="0004750B"/>
    <w:rsid w:val="00047665"/>
    <w:rsid w:val="000476E5"/>
    <w:rsid w:val="00047943"/>
    <w:rsid w:val="00047A89"/>
    <w:rsid w:val="00047BD0"/>
    <w:rsid w:val="00047BD8"/>
    <w:rsid w:val="00047C06"/>
    <w:rsid w:val="00047C2D"/>
    <w:rsid w:val="00047C6C"/>
    <w:rsid w:val="00047CA4"/>
    <w:rsid w:val="00047D2E"/>
    <w:rsid w:val="00047D5F"/>
    <w:rsid w:val="00047DFE"/>
    <w:rsid w:val="00047E11"/>
    <w:rsid w:val="00047E1F"/>
    <w:rsid w:val="0005007E"/>
    <w:rsid w:val="00050112"/>
    <w:rsid w:val="000501F8"/>
    <w:rsid w:val="00050276"/>
    <w:rsid w:val="00050380"/>
    <w:rsid w:val="0005040F"/>
    <w:rsid w:val="0005044B"/>
    <w:rsid w:val="00050466"/>
    <w:rsid w:val="0005051F"/>
    <w:rsid w:val="000505CC"/>
    <w:rsid w:val="000506CA"/>
    <w:rsid w:val="0005074A"/>
    <w:rsid w:val="00050837"/>
    <w:rsid w:val="00050908"/>
    <w:rsid w:val="00050A49"/>
    <w:rsid w:val="00050B65"/>
    <w:rsid w:val="00050C2C"/>
    <w:rsid w:val="00050CBD"/>
    <w:rsid w:val="00050D07"/>
    <w:rsid w:val="00050E62"/>
    <w:rsid w:val="00050F00"/>
    <w:rsid w:val="00051148"/>
    <w:rsid w:val="000511F9"/>
    <w:rsid w:val="0005121E"/>
    <w:rsid w:val="0005130C"/>
    <w:rsid w:val="00051448"/>
    <w:rsid w:val="000514C7"/>
    <w:rsid w:val="00051512"/>
    <w:rsid w:val="0005151C"/>
    <w:rsid w:val="000515CB"/>
    <w:rsid w:val="00051682"/>
    <w:rsid w:val="000516DD"/>
    <w:rsid w:val="00051742"/>
    <w:rsid w:val="000517A6"/>
    <w:rsid w:val="000519C1"/>
    <w:rsid w:val="00051B32"/>
    <w:rsid w:val="00051B4B"/>
    <w:rsid w:val="00051C45"/>
    <w:rsid w:val="00051E08"/>
    <w:rsid w:val="00051E68"/>
    <w:rsid w:val="00051E99"/>
    <w:rsid w:val="00051ED7"/>
    <w:rsid w:val="00051F39"/>
    <w:rsid w:val="000520A6"/>
    <w:rsid w:val="0005215C"/>
    <w:rsid w:val="000521EE"/>
    <w:rsid w:val="0005230E"/>
    <w:rsid w:val="000524EF"/>
    <w:rsid w:val="0005267F"/>
    <w:rsid w:val="00052850"/>
    <w:rsid w:val="000528A2"/>
    <w:rsid w:val="0005293F"/>
    <w:rsid w:val="00052970"/>
    <w:rsid w:val="000529E7"/>
    <w:rsid w:val="00052BA3"/>
    <w:rsid w:val="00052BBA"/>
    <w:rsid w:val="00052BFF"/>
    <w:rsid w:val="00052C26"/>
    <w:rsid w:val="00052D13"/>
    <w:rsid w:val="00052E6D"/>
    <w:rsid w:val="00052EEC"/>
    <w:rsid w:val="000530A2"/>
    <w:rsid w:val="00053181"/>
    <w:rsid w:val="000531C9"/>
    <w:rsid w:val="000533F2"/>
    <w:rsid w:val="00053438"/>
    <w:rsid w:val="000534C6"/>
    <w:rsid w:val="00053559"/>
    <w:rsid w:val="00053588"/>
    <w:rsid w:val="00053599"/>
    <w:rsid w:val="0005364D"/>
    <w:rsid w:val="0005369F"/>
    <w:rsid w:val="000537C3"/>
    <w:rsid w:val="00053948"/>
    <w:rsid w:val="00053BE8"/>
    <w:rsid w:val="00053C2E"/>
    <w:rsid w:val="00053DE9"/>
    <w:rsid w:val="00054270"/>
    <w:rsid w:val="0005450E"/>
    <w:rsid w:val="000545AF"/>
    <w:rsid w:val="00054818"/>
    <w:rsid w:val="0005482F"/>
    <w:rsid w:val="00054947"/>
    <w:rsid w:val="00054A3B"/>
    <w:rsid w:val="00054B05"/>
    <w:rsid w:val="00054C66"/>
    <w:rsid w:val="00054D9D"/>
    <w:rsid w:val="00055086"/>
    <w:rsid w:val="0005524D"/>
    <w:rsid w:val="00055527"/>
    <w:rsid w:val="0005566C"/>
    <w:rsid w:val="00055676"/>
    <w:rsid w:val="0005589A"/>
    <w:rsid w:val="0005598B"/>
    <w:rsid w:val="000559A4"/>
    <w:rsid w:val="00055CBA"/>
    <w:rsid w:val="00055E96"/>
    <w:rsid w:val="00055ED4"/>
    <w:rsid w:val="00055FE1"/>
    <w:rsid w:val="00056040"/>
    <w:rsid w:val="0005636B"/>
    <w:rsid w:val="00056454"/>
    <w:rsid w:val="00056544"/>
    <w:rsid w:val="0005674C"/>
    <w:rsid w:val="0005680E"/>
    <w:rsid w:val="000568DA"/>
    <w:rsid w:val="00056AA9"/>
    <w:rsid w:val="00056BDE"/>
    <w:rsid w:val="00056C12"/>
    <w:rsid w:val="00056F17"/>
    <w:rsid w:val="00056FFE"/>
    <w:rsid w:val="000571A2"/>
    <w:rsid w:val="000572E1"/>
    <w:rsid w:val="00057303"/>
    <w:rsid w:val="00057327"/>
    <w:rsid w:val="000574D0"/>
    <w:rsid w:val="000576C7"/>
    <w:rsid w:val="000576D2"/>
    <w:rsid w:val="00057851"/>
    <w:rsid w:val="00057AE1"/>
    <w:rsid w:val="00057B94"/>
    <w:rsid w:val="00057D30"/>
    <w:rsid w:val="00057DD6"/>
    <w:rsid w:val="0006012D"/>
    <w:rsid w:val="0006043D"/>
    <w:rsid w:val="0006046B"/>
    <w:rsid w:val="000605F9"/>
    <w:rsid w:val="00060661"/>
    <w:rsid w:val="000607DD"/>
    <w:rsid w:val="0006081B"/>
    <w:rsid w:val="000608A7"/>
    <w:rsid w:val="00060A1E"/>
    <w:rsid w:val="00060D8E"/>
    <w:rsid w:val="00060FA4"/>
    <w:rsid w:val="000610B7"/>
    <w:rsid w:val="00061148"/>
    <w:rsid w:val="00061299"/>
    <w:rsid w:val="0006129D"/>
    <w:rsid w:val="000612A3"/>
    <w:rsid w:val="00061369"/>
    <w:rsid w:val="00061396"/>
    <w:rsid w:val="0006154E"/>
    <w:rsid w:val="00061628"/>
    <w:rsid w:val="000617CA"/>
    <w:rsid w:val="0006181F"/>
    <w:rsid w:val="0006185C"/>
    <w:rsid w:val="000618A5"/>
    <w:rsid w:val="00061986"/>
    <w:rsid w:val="00061DC7"/>
    <w:rsid w:val="00061F6E"/>
    <w:rsid w:val="00062159"/>
    <w:rsid w:val="000621DA"/>
    <w:rsid w:val="00062682"/>
    <w:rsid w:val="000626AA"/>
    <w:rsid w:val="000626E4"/>
    <w:rsid w:val="00062877"/>
    <w:rsid w:val="000628B9"/>
    <w:rsid w:val="00062B53"/>
    <w:rsid w:val="00062C7B"/>
    <w:rsid w:val="00062D47"/>
    <w:rsid w:val="00062EEC"/>
    <w:rsid w:val="00062F9B"/>
    <w:rsid w:val="00063083"/>
    <w:rsid w:val="00063223"/>
    <w:rsid w:val="00063243"/>
    <w:rsid w:val="00063274"/>
    <w:rsid w:val="0006356E"/>
    <w:rsid w:val="000639AB"/>
    <w:rsid w:val="00063A8D"/>
    <w:rsid w:val="00063ACC"/>
    <w:rsid w:val="00063CAD"/>
    <w:rsid w:val="00063CE9"/>
    <w:rsid w:val="00063D1B"/>
    <w:rsid w:val="00063D68"/>
    <w:rsid w:val="00063D9E"/>
    <w:rsid w:val="00064016"/>
    <w:rsid w:val="000640A7"/>
    <w:rsid w:val="000640C0"/>
    <w:rsid w:val="000640D0"/>
    <w:rsid w:val="0006415D"/>
    <w:rsid w:val="00064198"/>
    <w:rsid w:val="000641D6"/>
    <w:rsid w:val="000642AA"/>
    <w:rsid w:val="0006443A"/>
    <w:rsid w:val="00064538"/>
    <w:rsid w:val="00064578"/>
    <w:rsid w:val="00064612"/>
    <w:rsid w:val="00064648"/>
    <w:rsid w:val="000647E6"/>
    <w:rsid w:val="000647FD"/>
    <w:rsid w:val="00064969"/>
    <w:rsid w:val="000649B7"/>
    <w:rsid w:val="00064A0E"/>
    <w:rsid w:val="00064AD3"/>
    <w:rsid w:val="00064B6C"/>
    <w:rsid w:val="00064BCA"/>
    <w:rsid w:val="00064C0D"/>
    <w:rsid w:val="00064C8E"/>
    <w:rsid w:val="00064DB3"/>
    <w:rsid w:val="00064EE1"/>
    <w:rsid w:val="00064F58"/>
    <w:rsid w:val="00064FE4"/>
    <w:rsid w:val="00065088"/>
    <w:rsid w:val="000650E7"/>
    <w:rsid w:val="000652D3"/>
    <w:rsid w:val="00065388"/>
    <w:rsid w:val="0006544C"/>
    <w:rsid w:val="00065475"/>
    <w:rsid w:val="000654A0"/>
    <w:rsid w:val="00065845"/>
    <w:rsid w:val="0006590E"/>
    <w:rsid w:val="00065AB2"/>
    <w:rsid w:val="00065C56"/>
    <w:rsid w:val="00065D2B"/>
    <w:rsid w:val="00065E94"/>
    <w:rsid w:val="00065EB5"/>
    <w:rsid w:val="00066183"/>
    <w:rsid w:val="00066251"/>
    <w:rsid w:val="000662A5"/>
    <w:rsid w:val="000662BC"/>
    <w:rsid w:val="000663DB"/>
    <w:rsid w:val="000663F4"/>
    <w:rsid w:val="0006659B"/>
    <w:rsid w:val="0006664D"/>
    <w:rsid w:val="00066699"/>
    <w:rsid w:val="00066719"/>
    <w:rsid w:val="0006673B"/>
    <w:rsid w:val="0006699A"/>
    <w:rsid w:val="00066A85"/>
    <w:rsid w:val="00066D54"/>
    <w:rsid w:val="000671EC"/>
    <w:rsid w:val="000672D6"/>
    <w:rsid w:val="00067435"/>
    <w:rsid w:val="00067682"/>
    <w:rsid w:val="000677BA"/>
    <w:rsid w:val="0006790E"/>
    <w:rsid w:val="00067966"/>
    <w:rsid w:val="00067A56"/>
    <w:rsid w:val="00067AA1"/>
    <w:rsid w:val="00067D48"/>
    <w:rsid w:val="00067D97"/>
    <w:rsid w:val="00067E4A"/>
    <w:rsid w:val="00067E4D"/>
    <w:rsid w:val="00067ECF"/>
    <w:rsid w:val="00067EE6"/>
    <w:rsid w:val="00067F18"/>
    <w:rsid w:val="00070118"/>
    <w:rsid w:val="000701AD"/>
    <w:rsid w:val="000701E4"/>
    <w:rsid w:val="000704CA"/>
    <w:rsid w:val="00070595"/>
    <w:rsid w:val="00070671"/>
    <w:rsid w:val="000707CA"/>
    <w:rsid w:val="00070AEA"/>
    <w:rsid w:val="00070B18"/>
    <w:rsid w:val="00070B3E"/>
    <w:rsid w:val="00070B7E"/>
    <w:rsid w:val="00070B85"/>
    <w:rsid w:val="00070C23"/>
    <w:rsid w:val="00070D21"/>
    <w:rsid w:val="00070D88"/>
    <w:rsid w:val="00070F20"/>
    <w:rsid w:val="00070F2E"/>
    <w:rsid w:val="000710B3"/>
    <w:rsid w:val="000710FB"/>
    <w:rsid w:val="00071233"/>
    <w:rsid w:val="000713E5"/>
    <w:rsid w:val="000714A1"/>
    <w:rsid w:val="00071565"/>
    <w:rsid w:val="0007166E"/>
    <w:rsid w:val="0007168A"/>
    <w:rsid w:val="00071692"/>
    <w:rsid w:val="000716DF"/>
    <w:rsid w:val="000717FB"/>
    <w:rsid w:val="000719AA"/>
    <w:rsid w:val="000719BF"/>
    <w:rsid w:val="00071E61"/>
    <w:rsid w:val="00071F3B"/>
    <w:rsid w:val="0007208A"/>
    <w:rsid w:val="000720A0"/>
    <w:rsid w:val="0007213C"/>
    <w:rsid w:val="0007226B"/>
    <w:rsid w:val="000722EE"/>
    <w:rsid w:val="000723BC"/>
    <w:rsid w:val="0007243E"/>
    <w:rsid w:val="00072613"/>
    <w:rsid w:val="0007276A"/>
    <w:rsid w:val="00072905"/>
    <w:rsid w:val="000729A5"/>
    <w:rsid w:val="000729B5"/>
    <w:rsid w:val="00072A04"/>
    <w:rsid w:val="00072B41"/>
    <w:rsid w:val="00072B4C"/>
    <w:rsid w:val="00072BBA"/>
    <w:rsid w:val="00072D01"/>
    <w:rsid w:val="00072E28"/>
    <w:rsid w:val="00072FF5"/>
    <w:rsid w:val="000730DC"/>
    <w:rsid w:val="0007315D"/>
    <w:rsid w:val="00073429"/>
    <w:rsid w:val="000734BB"/>
    <w:rsid w:val="00073525"/>
    <w:rsid w:val="000736AE"/>
    <w:rsid w:val="000736B6"/>
    <w:rsid w:val="00073758"/>
    <w:rsid w:val="00073782"/>
    <w:rsid w:val="000737B9"/>
    <w:rsid w:val="000737F3"/>
    <w:rsid w:val="0007382C"/>
    <w:rsid w:val="00073870"/>
    <w:rsid w:val="000738AA"/>
    <w:rsid w:val="00073AE7"/>
    <w:rsid w:val="00073B31"/>
    <w:rsid w:val="00074058"/>
    <w:rsid w:val="00074173"/>
    <w:rsid w:val="000741AC"/>
    <w:rsid w:val="000743B2"/>
    <w:rsid w:val="000744EF"/>
    <w:rsid w:val="0007457F"/>
    <w:rsid w:val="00074584"/>
    <w:rsid w:val="00074662"/>
    <w:rsid w:val="000746B7"/>
    <w:rsid w:val="00074771"/>
    <w:rsid w:val="000747BF"/>
    <w:rsid w:val="00074988"/>
    <w:rsid w:val="000749FC"/>
    <w:rsid w:val="00074BAE"/>
    <w:rsid w:val="00074CD8"/>
    <w:rsid w:val="00074DCD"/>
    <w:rsid w:val="00074E35"/>
    <w:rsid w:val="00074F4F"/>
    <w:rsid w:val="00074F69"/>
    <w:rsid w:val="00074F76"/>
    <w:rsid w:val="00075010"/>
    <w:rsid w:val="0007521C"/>
    <w:rsid w:val="000752E4"/>
    <w:rsid w:val="000752F2"/>
    <w:rsid w:val="00075304"/>
    <w:rsid w:val="00075318"/>
    <w:rsid w:val="000753DB"/>
    <w:rsid w:val="0007542D"/>
    <w:rsid w:val="0007548B"/>
    <w:rsid w:val="00075711"/>
    <w:rsid w:val="0007574E"/>
    <w:rsid w:val="00075767"/>
    <w:rsid w:val="00075839"/>
    <w:rsid w:val="00075965"/>
    <w:rsid w:val="000759A8"/>
    <w:rsid w:val="00075A7B"/>
    <w:rsid w:val="00075BEB"/>
    <w:rsid w:val="00075C1F"/>
    <w:rsid w:val="00075C31"/>
    <w:rsid w:val="00075CD9"/>
    <w:rsid w:val="00075D88"/>
    <w:rsid w:val="00075FDA"/>
    <w:rsid w:val="00076122"/>
    <w:rsid w:val="000762ED"/>
    <w:rsid w:val="00076386"/>
    <w:rsid w:val="000766FC"/>
    <w:rsid w:val="00076764"/>
    <w:rsid w:val="000767D8"/>
    <w:rsid w:val="00076886"/>
    <w:rsid w:val="000768DA"/>
    <w:rsid w:val="000768E3"/>
    <w:rsid w:val="00076AD0"/>
    <w:rsid w:val="00076B00"/>
    <w:rsid w:val="00076B55"/>
    <w:rsid w:val="00076BF1"/>
    <w:rsid w:val="00076D82"/>
    <w:rsid w:val="00076E41"/>
    <w:rsid w:val="00076E80"/>
    <w:rsid w:val="0007713F"/>
    <w:rsid w:val="00077342"/>
    <w:rsid w:val="000775DA"/>
    <w:rsid w:val="00077766"/>
    <w:rsid w:val="00077884"/>
    <w:rsid w:val="0007788B"/>
    <w:rsid w:val="00077916"/>
    <w:rsid w:val="00077B06"/>
    <w:rsid w:val="00077BA4"/>
    <w:rsid w:val="00077CE6"/>
    <w:rsid w:val="00077FF7"/>
    <w:rsid w:val="0008003F"/>
    <w:rsid w:val="00080088"/>
    <w:rsid w:val="000800E4"/>
    <w:rsid w:val="000801A3"/>
    <w:rsid w:val="00080308"/>
    <w:rsid w:val="00080379"/>
    <w:rsid w:val="000803C9"/>
    <w:rsid w:val="000803E6"/>
    <w:rsid w:val="0008040B"/>
    <w:rsid w:val="000804D8"/>
    <w:rsid w:val="00080682"/>
    <w:rsid w:val="000806CE"/>
    <w:rsid w:val="0008076F"/>
    <w:rsid w:val="0008078D"/>
    <w:rsid w:val="000808F8"/>
    <w:rsid w:val="000809D9"/>
    <w:rsid w:val="00080AA1"/>
    <w:rsid w:val="00080BF1"/>
    <w:rsid w:val="00080D18"/>
    <w:rsid w:val="00080DF0"/>
    <w:rsid w:val="00080E5D"/>
    <w:rsid w:val="00080F9A"/>
    <w:rsid w:val="000810D7"/>
    <w:rsid w:val="0008117B"/>
    <w:rsid w:val="000811B4"/>
    <w:rsid w:val="000812B0"/>
    <w:rsid w:val="0008157D"/>
    <w:rsid w:val="00081595"/>
    <w:rsid w:val="000815D6"/>
    <w:rsid w:val="00081B42"/>
    <w:rsid w:val="00081BC7"/>
    <w:rsid w:val="00081C5A"/>
    <w:rsid w:val="00081CA3"/>
    <w:rsid w:val="00081DEC"/>
    <w:rsid w:val="00081EC2"/>
    <w:rsid w:val="00081F37"/>
    <w:rsid w:val="00081F8C"/>
    <w:rsid w:val="00082154"/>
    <w:rsid w:val="00082255"/>
    <w:rsid w:val="00082412"/>
    <w:rsid w:val="00082453"/>
    <w:rsid w:val="000826F1"/>
    <w:rsid w:val="000827D5"/>
    <w:rsid w:val="000828EE"/>
    <w:rsid w:val="00082994"/>
    <w:rsid w:val="000829AC"/>
    <w:rsid w:val="00082C63"/>
    <w:rsid w:val="00082C90"/>
    <w:rsid w:val="00082C9B"/>
    <w:rsid w:val="00082FCD"/>
    <w:rsid w:val="00082FE1"/>
    <w:rsid w:val="000831A4"/>
    <w:rsid w:val="000832AF"/>
    <w:rsid w:val="000832BE"/>
    <w:rsid w:val="00083322"/>
    <w:rsid w:val="00083348"/>
    <w:rsid w:val="00083349"/>
    <w:rsid w:val="0008341B"/>
    <w:rsid w:val="000834EF"/>
    <w:rsid w:val="0008354B"/>
    <w:rsid w:val="000835D8"/>
    <w:rsid w:val="00083652"/>
    <w:rsid w:val="000837A4"/>
    <w:rsid w:val="00083800"/>
    <w:rsid w:val="00083AD4"/>
    <w:rsid w:val="00083BB3"/>
    <w:rsid w:val="00083BE8"/>
    <w:rsid w:val="00083DFD"/>
    <w:rsid w:val="00083F58"/>
    <w:rsid w:val="00083F73"/>
    <w:rsid w:val="00083F91"/>
    <w:rsid w:val="00083FDE"/>
    <w:rsid w:val="00084241"/>
    <w:rsid w:val="00084311"/>
    <w:rsid w:val="000843D2"/>
    <w:rsid w:val="0008443B"/>
    <w:rsid w:val="0008445E"/>
    <w:rsid w:val="000844D1"/>
    <w:rsid w:val="0008470C"/>
    <w:rsid w:val="0008481F"/>
    <w:rsid w:val="00084949"/>
    <w:rsid w:val="0008499A"/>
    <w:rsid w:val="000849CC"/>
    <w:rsid w:val="00084A58"/>
    <w:rsid w:val="00084A65"/>
    <w:rsid w:val="00084ABC"/>
    <w:rsid w:val="00084B7C"/>
    <w:rsid w:val="00084B87"/>
    <w:rsid w:val="00084EE6"/>
    <w:rsid w:val="00084F26"/>
    <w:rsid w:val="00084F69"/>
    <w:rsid w:val="00084FF4"/>
    <w:rsid w:val="000850CE"/>
    <w:rsid w:val="000851A6"/>
    <w:rsid w:val="000851F1"/>
    <w:rsid w:val="0008523F"/>
    <w:rsid w:val="00085260"/>
    <w:rsid w:val="0008529E"/>
    <w:rsid w:val="0008532F"/>
    <w:rsid w:val="00085331"/>
    <w:rsid w:val="0008544B"/>
    <w:rsid w:val="000854C5"/>
    <w:rsid w:val="0008559A"/>
    <w:rsid w:val="000855B2"/>
    <w:rsid w:val="00085691"/>
    <w:rsid w:val="000856AA"/>
    <w:rsid w:val="0008577E"/>
    <w:rsid w:val="0008591E"/>
    <w:rsid w:val="00085A87"/>
    <w:rsid w:val="00085D95"/>
    <w:rsid w:val="00085E4A"/>
    <w:rsid w:val="00086181"/>
    <w:rsid w:val="0008682C"/>
    <w:rsid w:val="0008689E"/>
    <w:rsid w:val="000868EF"/>
    <w:rsid w:val="0008690C"/>
    <w:rsid w:val="00086997"/>
    <w:rsid w:val="00086B48"/>
    <w:rsid w:val="00086D15"/>
    <w:rsid w:val="00086D38"/>
    <w:rsid w:val="00087090"/>
    <w:rsid w:val="000871A0"/>
    <w:rsid w:val="00087376"/>
    <w:rsid w:val="000873C7"/>
    <w:rsid w:val="000873C9"/>
    <w:rsid w:val="00087438"/>
    <w:rsid w:val="00087608"/>
    <w:rsid w:val="000876CE"/>
    <w:rsid w:val="00087709"/>
    <w:rsid w:val="00087A3C"/>
    <w:rsid w:val="00087A41"/>
    <w:rsid w:val="00087A91"/>
    <w:rsid w:val="00087AFE"/>
    <w:rsid w:val="00087B5D"/>
    <w:rsid w:val="00087C2B"/>
    <w:rsid w:val="00087C6F"/>
    <w:rsid w:val="00087E06"/>
    <w:rsid w:val="0008B3D3"/>
    <w:rsid w:val="0009000B"/>
    <w:rsid w:val="00090199"/>
    <w:rsid w:val="00090238"/>
    <w:rsid w:val="000902C2"/>
    <w:rsid w:val="0009035A"/>
    <w:rsid w:val="000903D2"/>
    <w:rsid w:val="000904A0"/>
    <w:rsid w:val="00090662"/>
    <w:rsid w:val="000908FD"/>
    <w:rsid w:val="000909A9"/>
    <w:rsid w:val="00090C13"/>
    <w:rsid w:val="00090C76"/>
    <w:rsid w:val="00090C87"/>
    <w:rsid w:val="00090D8A"/>
    <w:rsid w:val="00090E3E"/>
    <w:rsid w:val="00090E73"/>
    <w:rsid w:val="0009106C"/>
    <w:rsid w:val="000910CA"/>
    <w:rsid w:val="000910DD"/>
    <w:rsid w:val="00091121"/>
    <w:rsid w:val="0009116D"/>
    <w:rsid w:val="00091261"/>
    <w:rsid w:val="00091530"/>
    <w:rsid w:val="000915A4"/>
    <w:rsid w:val="000918BE"/>
    <w:rsid w:val="000919CD"/>
    <w:rsid w:val="00091A1A"/>
    <w:rsid w:val="00091A39"/>
    <w:rsid w:val="00091A41"/>
    <w:rsid w:val="00091A72"/>
    <w:rsid w:val="00091A92"/>
    <w:rsid w:val="00091AD4"/>
    <w:rsid w:val="00091C54"/>
    <w:rsid w:val="00091D50"/>
    <w:rsid w:val="00091D8A"/>
    <w:rsid w:val="00091DB6"/>
    <w:rsid w:val="00091E73"/>
    <w:rsid w:val="00091E94"/>
    <w:rsid w:val="00092178"/>
    <w:rsid w:val="000921FF"/>
    <w:rsid w:val="000922B6"/>
    <w:rsid w:val="00092398"/>
    <w:rsid w:val="00092402"/>
    <w:rsid w:val="000925E1"/>
    <w:rsid w:val="000926B7"/>
    <w:rsid w:val="00092B26"/>
    <w:rsid w:val="00092CFB"/>
    <w:rsid w:val="00092CFD"/>
    <w:rsid w:val="00092D7A"/>
    <w:rsid w:val="00092E12"/>
    <w:rsid w:val="00092E89"/>
    <w:rsid w:val="00092F13"/>
    <w:rsid w:val="00092F7F"/>
    <w:rsid w:val="000930DF"/>
    <w:rsid w:val="00093282"/>
    <w:rsid w:val="000932E1"/>
    <w:rsid w:val="000934FE"/>
    <w:rsid w:val="000937C9"/>
    <w:rsid w:val="00093894"/>
    <w:rsid w:val="00093B45"/>
    <w:rsid w:val="00093BA8"/>
    <w:rsid w:val="00093BFF"/>
    <w:rsid w:val="00093C49"/>
    <w:rsid w:val="00093E04"/>
    <w:rsid w:val="00094050"/>
    <w:rsid w:val="00094204"/>
    <w:rsid w:val="000942A3"/>
    <w:rsid w:val="0009431A"/>
    <w:rsid w:val="0009454D"/>
    <w:rsid w:val="0009460B"/>
    <w:rsid w:val="00094788"/>
    <w:rsid w:val="000947D5"/>
    <w:rsid w:val="000947FD"/>
    <w:rsid w:val="00094849"/>
    <w:rsid w:val="00094B40"/>
    <w:rsid w:val="00094C8E"/>
    <w:rsid w:val="00094D6A"/>
    <w:rsid w:val="00094D8C"/>
    <w:rsid w:val="00094F2A"/>
    <w:rsid w:val="00094F43"/>
    <w:rsid w:val="00095013"/>
    <w:rsid w:val="00095045"/>
    <w:rsid w:val="00095114"/>
    <w:rsid w:val="0009511B"/>
    <w:rsid w:val="00095179"/>
    <w:rsid w:val="00095277"/>
    <w:rsid w:val="00095292"/>
    <w:rsid w:val="00095360"/>
    <w:rsid w:val="0009539B"/>
    <w:rsid w:val="0009553F"/>
    <w:rsid w:val="0009572B"/>
    <w:rsid w:val="000957AA"/>
    <w:rsid w:val="0009586B"/>
    <w:rsid w:val="00095928"/>
    <w:rsid w:val="00095A42"/>
    <w:rsid w:val="00095A80"/>
    <w:rsid w:val="00095D66"/>
    <w:rsid w:val="00095E14"/>
    <w:rsid w:val="000962FA"/>
    <w:rsid w:val="000964E1"/>
    <w:rsid w:val="0009654C"/>
    <w:rsid w:val="000965B9"/>
    <w:rsid w:val="000966AA"/>
    <w:rsid w:val="000967EE"/>
    <w:rsid w:val="00096AE3"/>
    <w:rsid w:val="00096BF6"/>
    <w:rsid w:val="000971EA"/>
    <w:rsid w:val="00097274"/>
    <w:rsid w:val="000973E1"/>
    <w:rsid w:val="0009764A"/>
    <w:rsid w:val="0009789A"/>
    <w:rsid w:val="000978C7"/>
    <w:rsid w:val="0009790E"/>
    <w:rsid w:val="000979C6"/>
    <w:rsid w:val="000979F5"/>
    <w:rsid w:val="00097AFB"/>
    <w:rsid w:val="00097C78"/>
    <w:rsid w:val="00097DAC"/>
    <w:rsid w:val="00097EED"/>
    <w:rsid w:val="00097F54"/>
    <w:rsid w:val="000A0084"/>
    <w:rsid w:val="000A021E"/>
    <w:rsid w:val="000A0510"/>
    <w:rsid w:val="000A0582"/>
    <w:rsid w:val="000A059C"/>
    <w:rsid w:val="000A0660"/>
    <w:rsid w:val="000A0748"/>
    <w:rsid w:val="000A075C"/>
    <w:rsid w:val="000A0A59"/>
    <w:rsid w:val="000A0B1F"/>
    <w:rsid w:val="000A0CFA"/>
    <w:rsid w:val="000A109C"/>
    <w:rsid w:val="000A1402"/>
    <w:rsid w:val="000A1451"/>
    <w:rsid w:val="000A1853"/>
    <w:rsid w:val="000A1901"/>
    <w:rsid w:val="000A1A3A"/>
    <w:rsid w:val="000A1CE8"/>
    <w:rsid w:val="000A203C"/>
    <w:rsid w:val="000A20BA"/>
    <w:rsid w:val="000A20DF"/>
    <w:rsid w:val="000A2272"/>
    <w:rsid w:val="000A2279"/>
    <w:rsid w:val="000A22A1"/>
    <w:rsid w:val="000A23AD"/>
    <w:rsid w:val="000A2404"/>
    <w:rsid w:val="000A243F"/>
    <w:rsid w:val="000A2592"/>
    <w:rsid w:val="000A262C"/>
    <w:rsid w:val="000A286B"/>
    <w:rsid w:val="000A2ABD"/>
    <w:rsid w:val="000A2B22"/>
    <w:rsid w:val="000A2BDF"/>
    <w:rsid w:val="000A2D19"/>
    <w:rsid w:val="000A2DF4"/>
    <w:rsid w:val="000A2E40"/>
    <w:rsid w:val="000A2F88"/>
    <w:rsid w:val="000A3287"/>
    <w:rsid w:val="000A33A1"/>
    <w:rsid w:val="000A348F"/>
    <w:rsid w:val="000A362C"/>
    <w:rsid w:val="000A3781"/>
    <w:rsid w:val="000A3A42"/>
    <w:rsid w:val="000A3B49"/>
    <w:rsid w:val="000A3B58"/>
    <w:rsid w:val="000A3C47"/>
    <w:rsid w:val="000A3C8D"/>
    <w:rsid w:val="000A3CB1"/>
    <w:rsid w:val="000A3D9B"/>
    <w:rsid w:val="000A3DFE"/>
    <w:rsid w:val="000A3FF1"/>
    <w:rsid w:val="000A40CF"/>
    <w:rsid w:val="000A40EC"/>
    <w:rsid w:val="000A4330"/>
    <w:rsid w:val="000A44D9"/>
    <w:rsid w:val="000A45CA"/>
    <w:rsid w:val="000A46E6"/>
    <w:rsid w:val="000A4803"/>
    <w:rsid w:val="000A4838"/>
    <w:rsid w:val="000A4868"/>
    <w:rsid w:val="000A4893"/>
    <w:rsid w:val="000A49D0"/>
    <w:rsid w:val="000A49DB"/>
    <w:rsid w:val="000A49E0"/>
    <w:rsid w:val="000A4A19"/>
    <w:rsid w:val="000A4A2C"/>
    <w:rsid w:val="000A4BAE"/>
    <w:rsid w:val="000A4BC7"/>
    <w:rsid w:val="000A4C5B"/>
    <w:rsid w:val="000A4D0F"/>
    <w:rsid w:val="000A4D3E"/>
    <w:rsid w:val="000A4E90"/>
    <w:rsid w:val="000A4F2D"/>
    <w:rsid w:val="000A513C"/>
    <w:rsid w:val="000A513D"/>
    <w:rsid w:val="000A51B9"/>
    <w:rsid w:val="000A54EE"/>
    <w:rsid w:val="000A55D6"/>
    <w:rsid w:val="000A55D9"/>
    <w:rsid w:val="000A56FA"/>
    <w:rsid w:val="000A57F2"/>
    <w:rsid w:val="000A58EF"/>
    <w:rsid w:val="000A5923"/>
    <w:rsid w:val="000A5958"/>
    <w:rsid w:val="000A5B15"/>
    <w:rsid w:val="000A5B48"/>
    <w:rsid w:val="000A5B5B"/>
    <w:rsid w:val="000A5CB8"/>
    <w:rsid w:val="000A5CFF"/>
    <w:rsid w:val="000A5EDF"/>
    <w:rsid w:val="000A5F60"/>
    <w:rsid w:val="000A602D"/>
    <w:rsid w:val="000A6113"/>
    <w:rsid w:val="000A62CF"/>
    <w:rsid w:val="000A635C"/>
    <w:rsid w:val="000A6491"/>
    <w:rsid w:val="000A6504"/>
    <w:rsid w:val="000A654F"/>
    <w:rsid w:val="000A6952"/>
    <w:rsid w:val="000A69CA"/>
    <w:rsid w:val="000A69E1"/>
    <w:rsid w:val="000A6A23"/>
    <w:rsid w:val="000A6A75"/>
    <w:rsid w:val="000A6AC5"/>
    <w:rsid w:val="000A6C06"/>
    <w:rsid w:val="000A6C66"/>
    <w:rsid w:val="000A6EA2"/>
    <w:rsid w:val="000A6F4C"/>
    <w:rsid w:val="000A6FC1"/>
    <w:rsid w:val="000A6FD6"/>
    <w:rsid w:val="000A706C"/>
    <w:rsid w:val="000A7305"/>
    <w:rsid w:val="000A73D7"/>
    <w:rsid w:val="000A7674"/>
    <w:rsid w:val="000A7811"/>
    <w:rsid w:val="000A78E1"/>
    <w:rsid w:val="000A78F8"/>
    <w:rsid w:val="000A7921"/>
    <w:rsid w:val="000A7A40"/>
    <w:rsid w:val="000A7AD4"/>
    <w:rsid w:val="000A7BC5"/>
    <w:rsid w:val="000A7BCE"/>
    <w:rsid w:val="000A7C3F"/>
    <w:rsid w:val="000A7D8F"/>
    <w:rsid w:val="000B0001"/>
    <w:rsid w:val="000B00B4"/>
    <w:rsid w:val="000B0165"/>
    <w:rsid w:val="000B01BA"/>
    <w:rsid w:val="000B0223"/>
    <w:rsid w:val="000B02FB"/>
    <w:rsid w:val="000B04F0"/>
    <w:rsid w:val="000B06DE"/>
    <w:rsid w:val="000B07B0"/>
    <w:rsid w:val="000B085E"/>
    <w:rsid w:val="000B086B"/>
    <w:rsid w:val="000B09DE"/>
    <w:rsid w:val="000B0B00"/>
    <w:rsid w:val="000B0B8B"/>
    <w:rsid w:val="000B0C45"/>
    <w:rsid w:val="000B0C5D"/>
    <w:rsid w:val="000B0C60"/>
    <w:rsid w:val="000B0CFB"/>
    <w:rsid w:val="000B0F33"/>
    <w:rsid w:val="000B0FFB"/>
    <w:rsid w:val="000B1167"/>
    <w:rsid w:val="000B12CF"/>
    <w:rsid w:val="000B13E1"/>
    <w:rsid w:val="000B1514"/>
    <w:rsid w:val="000B15AA"/>
    <w:rsid w:val="000B169C"/>
    <w:rsid w:val="000B16B3"/>
    <w:rsid w:val="000B16DB"/>
    <w:rsid w:val="000B1766"/>
    <w:rsid w:val="000B198A"/>
    <w:rsid w:val="000B1AC6"/>
    <w:rsid w:val="000B1BFC"/>
    <w:rsid w:val="000B1C04"/>
    <w:rsid w:val="000B1C5E"/>
    <w:rsid w:val="000B1F0F"/>
    <w:rsid w:val="000B1FBD"/>
    <w:rsid w:val="000B2282"/>
    <w:rsid w:val="000B24CA"/>
    <w:rsid w:val="000B24FF"/>
    <w:rsid w:val="000B2510"/>
    <w:rsid w:val="000B253A"/>
    <w:rsid w:val="000B25A8"/>
    <w:rsid w:val="000B2709"/>
    <w:rsid w:val="000B27E9"/>
    <w:rsid w:val="000B2853"/>
    <w:rsid w:val="000B2A11"/>
    <w:rsid w:val="000B2A5B"/>
    <w:rsid w:val="000B2B54"/>
    <w:rsid w:val="000B315B"/>
    <w:rsid w:val="000B31E6"/>
    <w:rsid w:val="000B3290"/>
    <w:rsid w:val="000B33C2"/>
    <w:rsid w:val="000B34BD"/>
    <w:rsid w:val="000B35C0"/>
    <w:rsid w:val="000B3690"/>
    <w:rsid w:val="000B36BC"/>
    <w:rsid w:val="000B36DD"/>
    <w:rsid w:val="000B37F8"/>
    <w:rsid w:val="000B3A41"/>
    <w:rsid w:val="000B3B1F"/>
    <w:rsid w:val="000B3B22"/>
    <w:rsid w:val="000B3B91"/>
    <w:rsid w:val="000B3BA5"/>
    <w:rsid w:val="000B3C42"/>
    <w:rsid w:val="000B3CD3"/>
    <w:rsid w:val="000B3CFC"/>
    <w:rsid w:val="000B3DB5"/>
    <w:rsid w:val="000B3E4F"/>
    <w:rsid w:val="000B406C"/>
    <w:rsid w:val="000B4207"/>
    <w:rsid w:val="000B4219"/>
    <w:rsid w:val="000B439B"/>
    <w:rsid w:val="000B4969"/>
    <w:rsid w:val="000B49B6"/>
    <w:rsid w:val="000B4AD1"/>
    <w:rsid w:val="000B4B1B"/>
    <w:rsid w:val="000B4B7E"/>
    <w:rsid w:val="000B4D98"/>
    <w:rsid w:val="000B4E55"/>
    <w:rsid w:val="000B4F04"/>
    <w:rsid w:val="000B4F98"/>
    <w:rsid w:val="000B502F"/>
    <w:rsid w:val="000B50C3"/>
    <w:rsid w:val="000B526C"/>
    <w:rsid w:val="000B539C"/>
    <w:rsid w:val="000B56E5"/>
    <w:rsid w:val="000B581E"/>
    <w:rsid w:val="000B5AC9"/>
    <w:rsid w:val="000B5E9F"/>
    <w:rsid w:val="000B5EBB"/>
    <w:rsid w:val="000B5F0A"/>
    <w:rsid w:val="000B5F42"/>
    <w:rsid w:val="000B60E3"/>
    <w:rsid w:val="000B60FB"/>
    <w:rsid w:val="000B6147"/>
    <w:rsid w:val="000B614F"/>
    <w:rsid w:val="000B6452"/>
    <w:rsid w:val="000B66E8"/>
    <w:rsid w:val="000B6759"/>
    <w:rsid w:val="000B6789"/>
    <w:rsid w:val="000B67B7"/>
    <w:rsid w:val="000B681A"/>
    <w:rsid w:val="000B6854"/>
    <w:rsid w:val="000B694D"/>
    <w:rsid w:val="000B699C"/>
    <w:rsid w:val="000B69C3"/>
    <w:rsid w:val="000B6A33"/>
    <w:rsid w:val="000B6AFD"/>
    <w:rsid w:val="000B6CCC"/>
    <w:rsid w:val="000B6D65"/>
    <w:rsid w:val="000B6ED8"/>
    <w:rsid w:val="000B6F59"/>
    <w:rsid w:val="000B6FCD"/>
    <w:rsid w:val="000B70AA"/>
    <w:rsid w:val="000B721A"/>
    <w:rsid w:val="000B72FE"/>
    <w:rsid w:val="000B730A"/>
    <w:rsid w:val="000B7429"/>
    <w:rsid w:val="000B743C"/>
    <w:rsid w:val="000B74D7"/>
    <w:rsid w:val="000B753F"/>
    <w:rsid w:val="000B7867"/>
    <w:rsid w:val="000B7CB7"/>
    <w:rsid w:val="000B7D76"/>
    <w:rsid w:val="000B7DAB"/>
    <w:rsid w:val="000B7E64"/>
    <w:rsid w:val="000B7E85"/>
    <w:rsid w:val="000B7EE9"/>
    <w:rsid w:val="000C026F"/>
    <w:rsid w:val="000C031A"/>
    <w:rsid w:val="000C04F9"/>
    <w:rsid w:val="000C06B7"/>
    <w:rsid w:val="000C06C5"/>
    <w:rsid w:val="000C0881"/>
    <w:rsid w:val="000C08DB"/>
    <w:rsid w:val="000C10DC"/>
    <w:rsid w:val="000C113D"/>
    <w:rsid w:val="000C11E1"/>
    <w:rsid w:val="000C1304"/>
    <w:rsid w:val="000C1661"/>
    <w:rsid w:val="000C182C"/>
    <w:rsid w:val="000C1921"/>
    <w:rsid w:val="000C19BD"/>
    <w:rsid w:val="000C19DA"/>
    <w:rsid w:val="000C1A84"/>
    <w:rsid w:val="000C1B24"/>
    <w:rsid w:val="000C1B8E"/>
    <w:rsid w:val="000C1BB7"/>
    <w:rsid w:val="000C1D59"/>
    <w:rsid w:val="000C1EBA"/>
    <w:rsid w:val="000C1EC7"/>
    <w:rsid w:val="000C1F51"/>
    <w:rsid w:val="000C201E"/>
    <w:rsid w:val="000C2099"/>
    <w:rsid w:val="000C22DC"/>
    <w:rsid w:val="000C2364"/>
    <w:rsid w:val="000C250A"/>
    <w:rsid w:val="000C26DC"/>
    <w:rsid w:val="000C26F1"/>
    <w:rsid w:val="000C274B"/>
    <w:rsid w:val="000C2879"/>
    <w:rsid w:val="000C28EF"/>
    <w:rsid w:val="000C29CD"/>
    <w:rsid w:val="000C2B09"/>
    <w:rsid w:val="000C2E2C"/>
    <w:rsid w:val="000C3043"/>
    <w:rsid w:val="000C30CF"/>
    <w:rsid w:val="000C33A4"/>
    <w:rsid w:val="000C35F1"/>
    <w:rsid w:val="000C3672"/>
    <w:rsid w:val="000C3805"/>
    <w:rsid w:val="000C3D30"/>
    <w:rsid w:val="000C3F34"/>
    <w:rsid w:val="000C4201"/>
    <w:rsid w:val="000C4275"/>
    <w:rsid w:val="000C4316"/>
    <w:rsid w:val="000C4340"/>
    <w:rsid w:val="000C4364"/>
    <w:rsid w:val="000C4380"/>
    <w:rsid w:val="000C446A"/>
    <w:rsid w:val="000C4532"/>
    <w:rsid w:val="000C4774"/>
    <w:rsid w:val="000C4815"/>
    <w:rsid w:val="000C498E"/>
    <w:rsid w:val="000C4B44"/>
    <w:rsid w:val="000C4C76"/>
    <w:rsid w:val="000C4D2A"/>
    <w:rsid w:val="000C501D"/>
    <w:rsid w:val="000C50E8"/>
    <w:rsid w:val="000C50F5"/>
    <w:rsid w:val="000C50FB"/>
    <w:rsid w:val="000C5167"/>
    <w:rsid w:val="000C51DF"/>
    <w:rsid w:val="000C5217"/>
    <w:rsid w:val="000C52EC"/>
    <w:rsid w:val="000C536C"/>
    <w:rsid w:val="000C54AC"/>
    <w:rsid w:val="000C54B2"/>
    <w:rsid w:val="000C5514"/>
    <w:rsid w:val="000C553F"/>
    <w:rsid w:val="000C582D"/>
    <w:rsid w:val="000C5863"/>
    <w:rsid w:val="000C586B"/>
    <w:rsid w:val="000C58F7"/>
    <w:rsid w:val="000C5948"/>
    <w:rsid w:val="000C5A61"/>
    <w:rsid w:val="000C5B08"/>
    <w:rsid w:val="000C5B5B"/>
    <w:rsid w:val="000C5C06"/>
    <w:rsid w:val="000C5CBA"/>
    <w:rsid w:val="000C5D6D"/>
    <w:rsid w:val="000C5DAC"/>
    <w:rsid w:val="000C5EDD"/>
    <w:rsid w:val="000C5EF3"/>
    <w:rsid w:val="000C5F19"/>
    <w:rsid w:val="000C6030"/>
    <w:rsid w:val="000C61B6"/>
    <w:rsid w:val="000C67E7"/>
    <w:rsid w:val="000C6829"/>
    <w:rsid w:val="000C6CF1"/>
    <w:rsid w:val="000C6CF5"/>
    <w:rsid w:val="000C6E6C"/>
    <w:rsid w:val="000C6FE0"/>
    <w:rsid w:val="000C7075"/>
    <w:rsid w:val="000C7141"/>
    <w:rsid w:val="000C7255"/>
    <w:rsid w:val="000C72D8"/>
    <w:rsid w:val="000C731C"/>
    <w:rsid w:val="000C73BC"/>
    <w:rsid w:val="000C73C9"/>
    <w:rsid w:val="000C73E3"/>
    <w:rsid w:val="000C74BA"/>
    <w:rsid w:val="000C7531"/>
    <w:rsid w:val="000C77E0"/>
    <w:rsid w:val="000C78B6"/>
    <w:rsid w:val="000C7979"/>
    <w:rsid w:val="000C7AF6"/>
    <w:rsid w:val="000C7BA7"/>
    <w:rsid w:val="000C7BD6"/>
    <w:rsid w:val="000C7C3F"/>
    <w:rsid w:val="000C7C50"/>
    <w:rsid w:val="000C7C61"/>
    <w:rsid w:val="000C7E99"/>
    <w:rsid w:val="000C7EA8"/>
    <w:rsid w:val="000D002B"/>
    <w:rsid w:val="000D0088"/>
    <w:rsid w:val="000D00E8"/>
    <w:rsid w:val="000D0111"/>
    <w:rsid w:val="000D01F1"/>
    <w:rsid w:val="000D0243"/>
    <w:rsid w:val="000D0342"/>
    <w:rsid w:val="000D0391"/>
    <w:rsid w:val="000D03A2"/>
    <w:rsid w:val="000D03D6"/>
    <w:rsid w:val="000D03DB"/>
    <w:rsid w:val="000D05AF"/>
    <w:rsid w:val="000D0620"/>
    <w:rsid w:val="000D07A9"/>
    <w:rsid w:val="000D07E6"/>
    <w:rsid w:val="000D085C"/>
    <w:rsid w:val="000D0885"/>
    <w:rsid w:val="000D0897"/>
    <w:rsid w:val="000D0942"/>
    <w:rsid w:val="000D0A85"/>
    <w:rsid w:val="000D0AB0"/>
    <w:rsid w:val="000D0AC1"/>
    <w:rsid w:val="000D0ADD"/>
    <w:rsid w:val="000D0B04"/>
    <w:rsid w:val="000D0B09"/>
    <w:rsid w:val="000D0BD6"/>
    <w:rsid w:val="000D0C61"/>
    <w:rsid w:val="000D0DF3"/>
    <w:rsid w:val="000D0DF5"/>
    <w:rsid w:val="000D0E55"/>
    <w:rsid w:val="000D0E88"/>
    <w:rsid w:val="000D0F0A"/>
    <w:rsid w:val="000D0F69"/>
    <w:rsid w:val="000D100D"/>
    <w:rsid w:val="000D1061"/>
    <w:rsid w:val="000D1063"/>
    <w:rsid w:val="000D1115"/>
    <w:rsid w:val="000D1278"/>
    <w:rsid w:val="000D134C"/>
    <w:rsid w:val="000D1440"/>
    <w:rsid w:val="000D1603"/>
    <w:rsid w:val="000D1684"/>
    <w:rsid w:val="000D16E9"/>
    <w:rsid w:val="000D1716"/>
    <w:rsid w:val="000D1801"/>
    <w:rsid w:val="000D1843"/>
    <w:rsid w:val="000D19EF"/>
    <w:rsid w:val="000D1A13"/>
    <w:rsid w:val="000D1BB0"/>
    <w:rsid w:val="000D1BE3"/>
    <w:rsid w:val="000D1CAC"/>
    <w:rsid w:val="000D1DE2"/>
    <w:rsid w:val="000D2030"/>
    <w:rsid w:val="000D204F"/>
    <w:rsid w:val="000D205F"/>
    <w:rsid w:val="000D20D1"/>
    <w:rsid w:val="000D228E"/>
    <w:rsid w:val="000D22D7"/>
    <w:rsid w:val="000D2341"/>
    <w:rsid w:val="000D23C3"/>
    <w:rsid w:val="000D2552"/>
    <w:rsid w:val="000D267A"/>
    <w:rsid w:val="000D27AD"/>
    <w:rsid w:val="000D2968"/>
    <w:rsid w:val="000D2997"/>
    <w:rsid w:val="000D29D1"/>
    <w:rsid w:val="000D2A2E"/>
    <w:rsid w:val="000D2A38"/>
    <w:rsid w:val="000D2AE1"/>
    <w:rsid w:val="000D2B0A"/>
    <w:rsid w:val="000D2BE2"/>
    <w:rsid w:val="000D2CB7"/>
    <w:rsid w:val="000D2D89"/>
    <w:rsid w:val="000D2E7B"/>
    <w:rsid w:val="000D31AE"/>
    <w:rsid w:val="000D321F"/>
    <w:rsid w:val="000D3286"/>
    <w:rsid w:val="000D3312"/>
    <w:rsid w:val="000D338A"/>
    <w:rsid w:val="000D33A0"/>
    <w:rsid w:val="000D33F5"/>
    <w:rsid w:val="000D344D"/>
    <w:rsid w:val="000D34E2"/>
    <w:rsid w:val="000D3658"/>
    <w:rsid w:val="000D36BC"/>
    <w:rsid w:val="000D37FF"/>
    <w:rsid w:val="000D394A"/>
    <w:rsid w:val="000D39B2"/>
    <w:rsid w:val="000D39D3"/>
    <w:rsid w:val="000D3AE0"/>
    <w:rsid w:val="000D3D11"/>
    <w:rsid w:val="000D3D38"/>
    <w:rsid w:val="000D3DC2"/>
    <w:rsid w:val="000D3DCE"/>
    <w:rsid w:val="000D3E27"/>
    <w:rsid w:val="000D3E28"/>
    <w:rsid w:val="000D40E7"/>
    <w:rsid w:val="000D41A4"/>
    <w:rsid w:val="000D42B2"/>
    <w:rsid w:val="000D44EB"/>
    <w:rsid w:val="000D46FD"/>
    <w:rsid w:val="000D495E"/>
    <w:rsid w:val="000D4AD1"/>
    <w:rsid w:val="000D4B50"/>
    <w:rsid w:val="000D4DCB"/>
    <w:rsid w:val="000D4E1E"/>
    <w:rsid w:val="000D4FC7"/>
    <w:rsid w:val="000D4FD1"/>
    <w:rsid w:val="000D4FF8"/>
    <w:rsid w:val="000D501A"/>
    <w:rsid w:val="000D5298"/>
    <w:rsid w:val="000D547F"/>
    <w:rsid w:val="000D54FE"/>
    <w:rsid w:val="000D57D5"/>
    <w:rsid w:val="000D5816"/>
    <w:rsid w:val="000D584F"/>
    <w:rsid w:val="000D58B4"/>
    <w:rsid w:val="000D58EA"/>
    <w:rsid w:val="000D5905"/>
    <w:rsid w:val="000D5995"/>
    <w:rsid w:val="000D5A0D"/>
    <w:rsid w:val="000D5ECD"/>
    <w:rsid w:val="000D5EE3"/>
    <w:rsid w:val="000D5F0E"/>
    <w:rsid w:val="000D6054"/>
    <w:rsid w:val="000D6161"/>
    <w:rsid w:val="000D6353"/>
    <w:rsid w:val="000D6438"/>
    <w:rsid w:val="000D64D2"/>
    <w:rsid w:val="000D6561"/>
    <w:rsid w:val="000D670A"/>
    <w:rsid w:val="000D68B8"/>
    <w:rsid w:val="000D69A8"/>
    <w:rsid w:val="000D6B33"/>
    <w:rsid w:val="000D6B6E"/>
    <w:rsid w:val="000D6C19"/>
    <w:rsid w:val="000D6C8F"/>
    <w:rsid w:val="000D6D85"/>
    <w:rsid w:val="000D6F2A"/>
    <w:rsid w:val="000D6F60"/>
    <w:rsid w:val="000D70F6"/>
    <w:rsid w:val="000D75F2"/>
    <w:rsid w:val="000D7620"/>
    <w:rsid w:val="000D763F"/>
    <w:rsid w:val="000D76BC"/>
    <w:rsid w:val="000D7750"/>
    <w:rsid w:val="000D7762"/>
    <w:rsid w:val="000D79FB"/>
    <w:rsid w:val="000D7AE8"/>
    <w:rsid w:val="000D7BA3"/>
    <w:rsid w:val="000D7BEB"/>
    <w:rsid w:val="000D7DEF"/>
    <w:rsid w:val="000E02BE"/>
    <w:rsid w:val="000E03F3"/>
    <w:rsid w:val="000E0424"/>
    <w:rsid w:val="000E0561"/>
    <w:rsid w:val="000E05CE"/>
    <w:rsid w:val="000E061C"/>
    <w:rsid w:val="000E071E"/>
    <w:rsid w:val="000E07B1"/>
    <w:rsid w:val="000E0924"/>
    <w:rsid w:val="000E0A4D"/>
    <w:rsid w:val="000E0AF2"/>
    <w:rsid w:val="000E0DEE"/>
    <w:rsid w:val="000E0E18"/>
    <w:rsid w:val="000E0E3F"/>
    <w:rsid w:val="000E127B"/>
    <w:rsid w:val="000E15E5"/>
    <w:rsid w:val="000E1713"/>
    <w:rsid w:val="000E181D"/>
    <w:rsid w:val="000E1B5C"/>
    <w:rsid w:val="000E1C72"/>
    <w:rsid w:val="000E1D38"/>
    <w:rsid w:val="000E1F6B"/>
    <w:rsid w:val="000E20DC"/>
    <w:rsid w:val="000E22A3"/>
    <w:rsid w:val="000E2340"/>
    <w:rsid w:val="000E23AD"/>
    <w:rsid w:val="000E23BC"/>
    <w:rsid w:val="000E26C6"/>
    <w:rsid w:val="000E27AA"/>
    <w:rsid w:val="000E27D4"/>
    <w:rsid w:val="000E27E9"/>
    <w:rsid w:val="000E284B"/>
    <w:rsid w:val="000E28D2"/>
    <w:rsid w:val="000E2C3F"/>
    <w:rsid w:val="000E2D48"/>
    <w:rsid w:val="000E2E28"/>
    <w:rsid w:val="000E2E55"/>
    <w:rsid w:val="000E2F2E"/>
    <w:rsid w:val="000E3024"/>
    <w:rsid w:val="000E3121"/>
    <w:rsid w:val="000E3183"/>
    <w:rsid w:val="000E322E"/>
    <w:rsid w:val="000E337A"/>
    <w:rsid w:val="000E338B"/>
    <w:rsid w:val="000E3427"/>
    <w:rsid w:val="000E3451"/>
    <w:rsid w:val="000E3468"/>
    <w:rsid w:val="000E34B5"/>
    <w:rsid w:val="000E34E2"/>
    <w:rsid w:val="000E34FD"/>
    <w:rsid w:val="000E3910"/>
    <w:rsid w:val="000E3AE6"/>
    <w:rsid w:val="000E3E8A"/>
    <w:rsid w:val="000E3F2D"/>
    <w:rsid w:val="000E4197"/>
    <w:rsid w:val="000E424C"/>
    <w:rsid w:val="000E4350"/>
    <w:rsid w:val="000E4376"/>
    <w:rsid w:val="000E4390"/>
    <w:rsid w:val="000E43D8"/>
    <w:rsid w:val="000E4408"/>
    <w:rsid w:val="000E48C4"/>
    <w:rsid w:val="000E4B16"/>
    <w:rsid w:val="000E4B67"/>
    <w:rsid w:val="000E4CF1"/>
    <w:rsid w:val="000E4D26"/>
    <w:rsid w:val="000E4D2D"/>
    <w:rsid w:val="000E4EE7"/>
    <w:rsid w:val="000E4F5C"/>
    <w:rsid w:val="000E5070"/>
    <w:rsid w:val="000E50BC"/>
    <w:rsid w:val="000E52BE"/>
    <w:rsid w:val="000E52FE"/>
    <w:rsid w:val="000E53AB"/>
    <w:rsid w:val="000E53D6"/>
    <w:rsid w:val="000E54B7"/>
    <w:rsid w:val="000E551D"/>
    <w:rsid w:val="000E56CF"/>
    <w:rsid w:val="000E5716"/>
    <w:rsid w:val="000E5790"/>
    <w:rsid w:val="000E57E7"/>
    <w:rsid w:val="000E57F3"/>
    <w:rsid w:val="000E582E"/>
    <w:rsid w:val="000E5A69"/>
    <w:rsid w:val="000E5C08"/>
    <w:rsid w:val="000E5C2D"/>
    <w:rsid w:val="000E5E58"/>
    <w:rsid w:val="000E5ED3"/>
    <w:rsid w:val="000E60A0"/>
    <w:rsid w:val="000E625B"/>
    <w:rsid w:val="000E626E"/>
    <w:rsid w:val="000E6337"/>
    <w:rsid w:val="000E633F"/>
    <w:rsid w:val="000E656E"/>
    <w:rsid w:val="000E662C"/>
    <w:rsid w:val="000E6737"/>
    <w:rsid w:val="000E6767"/>
    <w:rsid w:val="000E6818"/>
    <w:rsid w:val="000E6995"/>
    <w:rsid w:val="000E69FB"/>
    <w:rsid w:val="000E6A13"/>
    <w:rsid w:val="000E6B17"/>
    <w:rsid w:val="000E6BB8"/>
    <w:rsid w:val="000E6DC6"/>
    <w:rsid w:val="000E6E05"/>
    <w:rsid w:val="000E6E5F"/>
    <w:rsid w:val="000E71FD"/>
    <w:rsid w:val="000E72F4"/>
    <w:rsid w:val="000E7490"/>
    <w:rsid w:val="000E74B1"/>
    <w:rsid w:val="000E759B"/>
    <w:rsid w:val="000E7614"/>
    <w:rsid w:val="000E7638"/>
    <w:rsid w:val="000E770D"/>
    <w:rsid w:val="000E795A"/>
    <w:rsid w:val="000E79A0"/>
    <w:rsid w:val="000E7A19"/>
    <w:rsid w:val="000E7A67"/>
    <w:rsid w:val="000E7A79"/>
    <w:rsid w:val="000E7A7B"/>
    <w:rsid w:val="000E7B61"/>
    <w:rsid w:val="000E7BD5"/>
    <w:rsid w:val="000E7C32"/>
    <w:rsid w:val="000E7CFF"/>
    <w:rsid w:val="000E7D86"/>
    <w:rsid w:val="000E7DAA"/>
    <w:rsid w:val="000E7F9F"/>
    <w:rsid w:val="000F025F"/>
    <w:rsid w:val="000F03DA"/>
    <w:rsid w:val="000F0476"/>
    <w:rsid w:val="000F04FA"/>
    <w:rsid w:val="000F0511"/>
    <w:rsid w:val="000F05A2"/>
    <w:rsid w:val="000F05BF"/>
    <w:rsid w:val="000F084D"/>
    <w:rsid w:val="000F0906"/>
    <w:rsid w:val="000F0A4A"/>
    <w:rsid w:val="000F0BDD"/>
    <w:rsid w:val="000F0C23"/>
    <w:rsid w:val="000F0D7D"/>
    <w:rsid w:val="000F0E5A"/>
    <w:rsid w:val="000F0F55"/>
    <w:rsid w:val="000F1212"/>
    <w:rsid w:val="000F1248"/>
    <w:rsid w:val="000F1550"/>
    <w:rsid w:val="000F1575"/>
    <w:rsid w:val="000F15B2"/>
    <w:rsid w:val="000F1649"/>
    <w:rsid w:val="000F16E2"/>
    <w:rsid w:val="000F171C"/>
    <w:rsid w:val="000F1815"/>
    <w:rsid w:val="000F19DE"/>
    <w:rsid w:val="000F19FF"/>
    <w:rsid w:val="000F1A72"/>
    <w:rsid w:val="000F1A86"/>
    <w:rsid w:val="000F1B87"/>
    <w:rsid w:val="000F1C37"/>
    <w:rsid w:val="000F1CC7"/>
    <w:rsid w:val="000F1D93"/>
    <w:rsid w:val="000F1FD4"/>
    <w:rsid w:val="000F20F7"/>
    <w:rsid w:val="000F2249"/>
    <w:rsid w:val="000F229E"/>
    <w:rsid w:val="000F2301"/>
    <w:rsid w:val="000F249E"/>
    <w:rsid w:val="000F2516"/>
    <w:rsid w:val="000F2658"/>
    <w:rsid w:val="000F2729"/>
    <w:rsid w:val="000F279B"/>
    <w:rsid w:val="000F2970"/>
    <w:rsid w:val="000F2A1B"/>
    <w:rsid w:val="000F2B2B"/>
    <w:rsid w:val="000F2BEF"/>
    <w:rsid w:val="000F2C4C"/>
    <w:rsid w:val="000F2DC9"/>
    <w:rsid w:val="000F2E1F"/>
    <w:rsid w:val="000F2E33"/>
    <w:rsid w:val="000F2ED8"/>
    <w:rsid w:val="000F2EE5"/>
    <w:rsid w:val="000F30C4"/>
    <w:rsid w:val="000F31A9"/>
    <w:rsid w:val="000F3253"/>
    <w:rsid w:val="000F3291"/>
    <w:rsid w:val="000F33C4"/>
    <w:rsid w:val="000F34EB"/>
    <w:rsid w:val="000F3609"/>
    <w:rsid w:val="000F3711"/>
    <w:rsid w:val="000F37B0"/>
    <w:rsid w:val="000F38B9"/>
    <w:rsid w:val="000F3AD6"/>
    <w:rsid w:val="000F3AD7"/>
    <w:rsid w:val="000F3BC1"/>
    <w:rsid w:val="000F3FE2"/>
    <w:rsid w:val="000F4019"/>
    <w:rsid w:val="000F4058"/>
    <w:rsid w:val="000F40CA"/>
    <w:rsid w:val="000F420D"/>
    <w:rsid w:val="000F421B"/>
    <w:rsid w:val="000F432F"/>
    <w:rsid w:val="000F4369"/>
    <w:rsid w:val="000F4429"/>
    <w:rsid w:val="000F44AF"/>
    <w:rsid w:val="000F4501"/>
    <w:rsid w:val="000F4595"/>
    <w:rsid w:val="000F45BB"/>
    <w:rsid w:val="000F4728"/>
    <w:rsid w:val="000F4788"/>
    <w:rsid w:val="000F47CD"/>
    <w:rsid w:val="000F4887"/>
    <w:rsid w:val="000F4893"/>
    <w:rsid w:val="000F48C4"/>
    <w:rsid w:val="000F49A7"/>
    <w:rsid w:val="000F4A69"/>
    <w:rsid w:val="000F4A7F"/>
    <w:rsid w:val="000F4AD2"/>
    <w:rsid w:val="000F4B3B"/>
    <w:rsid w:val="000F4B61"/>
    <w:rsid w:val="000F4C10"/>
    <w:rsid w:val="000F4CB2"/>
    <w:rsid w:val="000F4DA4"/>
    <w:rsid w:val="000F4E44"/>
    <w:rsid w:val="000F4E7A"/>
    <w:rsid w:val="000F4E90"/>
    <w:rsid w:val="000F4EAB"/>
    <w:rsid w:val="000F4EB5"/>
    <w:rsid w:val="000F4F79"/>
    <w:rsid w:val="000F5012"/>
    <w:rsid w:val="000F5196"/>
    <w:rsid w:val="000F51CD"/>
    <w:rsid w:val="000F5228"/>
    <w:rsid w:val="000F5270"/>
    <w:rsid w:val="000F5508"/>
    <w:rsid w:val="000F568D"/>
    <w:rsid w:val="000F5690"/>
    <w:rsid w:val="000F56E8"/>
    <w:rsid w:val="000F5831"/>
    <w:rsid w:val="000F5903"/>
    <w:rsid w:val="000F59E0"/>
    <w:rsid w:val="000F5A43"/>
    <w:rsid w:val="000F5A96"/>
    <w:rsid w:val="000F5ACB"/>
    <w:rsid w:val="000F5BE1"/>
    <w:rsid w:val="000F5C1D"/>
    <w:rsid w:val="000F5CEA"/>
    <w:rsid w:val="000F5DE1"/>
    <w:rsid w:val="000F5E20"/>
    <w:rsid w:val="000F5EA6"/>
    <w:rsid w:val="000F5EF9"/>
    <w:rsid w:val="000F647F"/>
    <w:rsid w:val="000F64D0"/>
    <w:rsid w:val="000F6592"/>
    <w:rsid w:val="000F65AB"/>
    <w:rsid w:val="000F65FE"/>
    <w:rsid w:val="000F67C4"/>
    <w:rsid w:val="000F68D0"/>
    <w:rsid w:val="000F6981"/>
    <w:rsid w:val="000F69D3"/>
    <w:rsid w:val="000F6A22"/>
    <w:rsid w:val="000F6A32"/>
    <w:rsid w:val="000F6B15"/>
    <w:rsid w:val="000F6BE6"/>
    <w:rsid w:val="000F6BF1"/>
    <w:rsid w:val="000F6C83"/>
    <w:rsid w:val="000F6D91"/>
    <w:rsid w:val="000F6E2E"/>
    <w:rsid w:val="000F6E46"/>
    <w:rsid w:val="000F6EDD"/>
    <w:rsid w:val="000F6F4E"/>
    <w:rsid w:val="000F6FC1"/>
    <w:rsid w:val="000F701A"/>
    <w:rsid w:val="000F70DA"/>
    <w:rsid w:val="000F733C"/>
    <w:rsid w:val="000F74C5"/>
    <w:rsid w:val="000F7638"/>
    <w:rsid w:val="000F79CD"/>
    <w:rsid w:val="000F7A04"/>
    <w:rsid w:val="000F7AAC"/>
    <w:rsid w:val="000F7B6E"/>
    <w:rsid w:val="000F7B87"/>
    <w:rsid w:val="000F7BC6"/>
    <w:rsid w:val="000F7C10"/>
    <w:rsid w:val="000F7C29"/>
    <w:rsid w:val="000F7CF3"/>
    <w:rsid w:val="000F7F0A"/>
    <w:rsid w:val="000F7F3E"/>
    <w:rsid w:val="000F7F6E"/>
    <w:rsid w:val="0010013F"/>
    <w:rsid w:val="00100192"/>
    <w:rsid w:val="001002C5"/>
    <w:rsid w:val="00100357"/>
    <w:rsid w:val="001003F5"/>
    <w:rsid w:val="00100513"/>
    <w:rsid w:val="00100551"/>
    <w:rsid w:val="00100567"/>
    <w:rsid w:val="001005C2"/>
    <w:rsid w:val="001005D3"/>
    <w:rsid w:val="001006FA"/>
    <w:rsid w:val="0010090D"/>
    <w:rsid w:val="00100DEA"/>
    <w:rsid w:val="00100F6E"/>
    <w:rsid w:val="00100FC3"/>
    <w:rsid w:val="0010103B"/>
    <w:rsid w:val="00101049"/>
    <w:rsid w:val="0010108C"/>
    <w:rsid w:val="001014C4"/>
    <w:rsid w:val="00101501"/>
    <w:rsid w:val="00101642"/>
    <w:rsid w:val="0010170B"/>
    <w:rsid w:val="00101856"/>
    <w:rsid w:val="00101965"/>
    <w:rsid w:val="001019C3"/>
    <w:rsid w:val="00101AB7"/>
    <w:rsid w:val="00101C4F"/>
    <w:rsid w:val="00101C8D"/>
    <w:rsid w:val="00101D65"/>
    <w:rsid w:val="00101DDA"/>
    <w:rsid w:val="00101DF0"/>
    <w:rsid w:val="00101F06"/>
    <w:rsid w:val="0010236D"/>
    <w:rsid w:val="00102668"/>
    <w:rsid w:val="001028C0"/>
    <w:rsid w:val="001029C3"/>
    <w:rsid w:val="00102A0B"/>
    <w:rsid w:val="00102B61"/>
    <w:rsid w:val="00102B76"/>
    <w:rsid w:val="00102C9F"/>
    <w:rsid w:val="00102D23"/>
    <w:rsid w:val="00102DDC"/>
    <w:rsid w:val="00102FA0"/>
    <w:rsid w:val="00103127"/>
    <w:rsid w:val="00103419"/>
    <w:rsid w:val="0010343F"/>
    <w:rsid w:val="00103476"/>
    <w:rsid w:val="00103543"/>
    <w:rsid w:val="00103641"/>
    <w:rsid w:val="00103675"/>
    <w:rsid w:val="001036C9"/>
    <w:rsid w:val="001038E8"/>
    <w:rsid w:val="00103DDA"/>
    <w:rsid w:val="00103FC9"/>
    <w:rsid w:val="00104022"/>
    <w:rsid w:val="001041B0"/>
    <w:rsid w:val="001043A6"/>
    <w:rsid w:val="001046C4"/>
    <w:rsid w:val="00104BD0"/>
    <w:rsid w:val="00104C47"/>
    <w:rsid w:val="00104D48"/>
    <w:rsid w:val="00104D63"/>
    <w:rsid w:val="00105038"/>
    <w:rsid w:val="001050C9"/>
    <w:rsid w:val="00105368"/>
    <w:rsid w:val="001053B5"/>
    <w:rsid w:val="00105491"/>
    <w:rsid w:val="00105502"/>
    <w:rsid w:val="001055C7"/>
    <w:rsid w:val="0010562E"/>
    <w:rsid w:val="00105692"/>
    <w:rsid w:val="00105766"/>
    <w:rsid w:val="001057B3"/>
    <w:rsid w:val="001057FE"/>
    <w:rsid w:val="00105866"/>
    <w:rsid w:val="00105B5A"/>
    <w:rsid w:val="00105C65"/>
    <w:rsid w:val="00105CDC"/>
    <w:rsid w:val="00105D11"/>
    <w:rsid w:val="00105D88"/>
    <w:rsid w:val="00105F63"/>
    <w:rsid w:val="00105F7A"/>
    <w:rsid w:val="00106110"/>
    <w:rsid w:val="00106147"/>
    <w:rsid w:val="0010622B"/>
    <w:rsid w:val="00106290"/>
    <w:rsid w:val="00106592"/>
    <w:rsid w:val="00106651"/>
    <w:rsid w:val="001068D2"/>
    <w:rsid w:val="001069C3"/>
    <w:rsid w:val="001069F2"/>
    <w:rsid w:val="00106BA2"/>
    <w:rsid w:val="00106D9B"/>
    <w:rsid w:val="00106DF2"/>
    <w:rsid w:val="0010717E"/>
    <w:rsid w:val="00107197"/>
    <w:rsid w:val="00107404"/>
    <w:rsid w:val="0010741D"/>
    <w:rsid w:val="0010753D"/>
    <w:rsid w:val="00107639"/>
    <w:rsid w:val="0010778C"/>
    <w:rsid w:val="001077EF"/>
    <w:rsid w:val="00107806"/>
    <w:rsid w:val="0010782B"/>
    <w:rsid w:val="001078BB"/>
    <w:rsid w:val="0010793B"/>
    <w:rsid w:val="001079CC"/>
    <w:rsid w:val="00107A4A"/>
    <w:rsid w:val="00107AF3"/>
    <w:rsid w:val="00107BF1"/>
    <w:rsid w:val="00107C74"/>
    <w:rsid w:val="00107D04"/>
    <w:rsid w:val="00107E0F"/>
    <w:rsid w:val="00107E11"/>
    <w:rsid w:val="00107EC0"/>
    <w:rsid w:val="0010D298"/>
    <w:rsid w:val="00110222"/>
    <w:rsid w:val="00110303"/>
    <w:rsid w:val="00110347"/>
    <w:rsid w:val="001103B6"/>
    <w:rsid w:val="001103BD"/>
    <w:rsid w:val="001104EF"/>
    <w:rsid w:val="00110538"/>
    <w:rsid w:val="0011061D"/>
    <w:rsid w:val="00110715"/>
    <w:rsid w:val="00110795"/>
    <w:rsid w:val="0011087A"/>
    <w:rsid w:val="00110964"/>
    <w:rsid w:val="00110A1A"/>
    <w:rsid w:val="00110ACC"/>
    <w:rsid w:val="00110CD3"/>
    <w:rsid w:val="00110D54"/>
    <w:rsid w:val="001111A2"/>
    <w:rsid w:val="00111208"/>
    <w:rsid w:val="00111334"/>
    <w:rsid w:val="00111349"/>
    <w:rsid w:val="00111571"/>
    <w:rsid w:val="001115E4"/>
    <w:rsid w:val="00111772"/>
    <w:rsid w:val="00111808"/>
    <w:rsid w:val="00111968"/>
    <w:rsid w:val="001119F4"/>
    <w:rsid w:val="00111A81"/>
    <w:rsid w:val="00111B89"/>
    <w:rsid w:val="00111C98"/>
    <w:rsid w:val="00111E86"/>
    <w:rsid w:val="00111EA4"/>
    <w:rsid w:val="0011201A"/>
    <w:rsid w:val="00112220"/>
    <w:rsid w:val="00112308"/>
    <w:rsid w:val="001123C2"/>
    <w:rsid w:val="001123DB"/>
    <w:rsid w:val="00112463"/>
    <w:rsid w:val="001124EA"/>
    <w:rsid w:val="00112534"/>
    <w:rsid w:val="00112663"/>
    <w:rsid w:val="0011269B"/>
    <w:rsid w:val="001126AC"/>
    <w:rsid w:val="001126CB"/>
    <w:rsid w:val="001126FD"/>
    <w:rsid w:val="0011271F"/>
    <w:rsid w:val="00112782"/>
    <w:rsid w:val="001128F1"/>
    <w:rsid w:val="00112A88"/>
    <w:rsid w:val="00112DEE"/>
    <w:rsid w:val="00112E13"/>
    <w:rsid w:val="00112E38"/>
    <w:rsid w:val="00112EA0"/>
    <w:rsid w:val="00112F75"/>
    <w:rsid w:val="00112F9E"/>
    <w:rsid w:val="00112FC1"/>
    <w:rsid w:val="001131FC"/>
    <w:rsid w:val="00113211"/>
    <w:rsid w:val="0011329F"/>
    <w:rsid w:val="0011331D"/>
    <w:rsid w:val="0011339F"/>
    <w:rsid w:val="001135C5"/>
    <w:rsid w:val="0011372F"/>
    <w:rsid w:val="0011379D"/>
    <w:rsid w:val="001137D7"/>
    <w:rsid w:val="001137DC"/>
    <w:rsid w:val="001138CF"/>
    <w:rsid w:val="00113957"/>
    <w:rsid w:val="00113A3E"/>
    <w:rsid w:val="00113B8F"/>
    <w:rsid w:val="00113D22"/>
    <w:rsid w:val="00113EC8"/>
    <w:rsid w:val="00113F2D"/>
    <w:rsid w:val="00113FC6"/>
    <w:rsid w:val="001140D4"/>
    <w:rsid w:val="001141A2"/>
    <w:rsid w:val="00114236"/>
    <w:rsid w:val="00114516"/>
    <w:rsid w:val="00114538"/>
    <w:rsid w:val="001145B7"/>
    <w:rsid w:val="001145D8"/>
    <w:rsid w:val="0011467D"/>
    <w:rsid w:val="0011473F"/>
    <w:rsid w:val="001149F3"/>
    <w:rsid w:val="00114A5E"/>
    <w:rsid w:val="00114A7A"/>
    <w:rsid w:val="00114C7A"/>
    <w:rsid w:val="00114C85"/>
    <w:rsid w:val="00114D1C"/>
    <w:rsid w:val="00114E96"/>
    <w:rsid w:val="00114FAC"/>
    <w:rsid w:val="00114FE7"/>
    <w:rsid w:val="00115050"/>
    <w:rsid w:val="001152C7"/>
    <w:rsid w:val="0011549E"/>
    <w:rsid w:val="001158B1"/>
    <w:rsid w:val="00115979"/>
    <w:rsid w:val="00115A42"/>
    <w:rsid w:val="00115C88"/>
    <w:rsid w:val="00115DD0"/>
    <w:rsid w:val="00115E56"/>
    <w:rsid w:val="00116186"/>
    <w:rsid w:val="00116262"/>
    <w:rsid w:val="0011644A"/>
    <w:rsid w:val="00116745"/>
    <w:rsid w:val="00116825"/>
    <w:rsid w:val="00116835"/>
    <w:rsid w:val="0011691B"/>
    <w:rsid w:val="0011693F"/>
    <w:rsid w:val="00116991"/>
    <w:rsid w:val="00116A78"/>
    <w:rsid w:val="00116AC4"/>
    <w:rsid w:val="00116D31"/>
    <w:rsid w:val="00116D92"/>
    <w:rsid w:val="00116DBA"/>
    <w:rsid w:val="00116E67"/>
    <w:rsid w:val="00116FF6"/>
    <w:rsid w:val="00117086"/>
    <w:rsid w:val="001170EF"/>
    <w:rsid w:val="00117332"/>
    <w:rsid w:val="0011733F"/>
    <w:rsid w:val="00117465"/>
    <w:rsid w:val="0011755F"/>
    <w:rsid w:val="0011784B"/>
    <w:rsid w:val="00117921"/>
    <w:rsid w:val="001179B7"/>
    <w:rsid w:val="00117A21"/>
    <w:rsid w:val="00117AE8"/>
    <w:rsid w:val="00117CCA"/>
    <w:rsid w:val="00117CF1"/>
    <w:rsid w:val="00117E21"/>
    <w:rsid w:val="00117E91"/>
    <w:rsid w:val="00117ECA"/>
    <w:rsid w:val="00117F20"/>
    <w:rsid w:val="0012000A"/>
    <w:rsid w:val="00120080"/>
    <w:rsid w:val="00120136"/>
    <w:rsid w:val="0012027B"/>
    <w:rsid w:val="001202A1"/>
    <w:rsid w:val="00120329"/>
    <w:rsid w:val="00120441"/>
    <w:rsid w:val="001204DD"/>
    <w:rsid w:val="00120599"/>
    <w:rsid w:val="0012071C"/>
    <w:rsid w:val="00120820"/>
    <w:rsid w:val="001209C0"/>
    <w:rsid w:val="00120B4F"/>
    <w:rsid w:val="00120C3D"/>
    <w:rsid w:val="00120D46"/>
    <w:rsid w:val="00120E04"/>
    <w:rsid w:val="00120E5B"/>
    <w:rsid w:val="00120EB6"/>
    <w:rsid w:val="00120ED2"/>
    <w:rsid w:val="00120F55"/>
    <w:rsid w:val="0012104E"/>
    <w:rsid w:val="00121110"/>
    <w:rsid w:val="001211BA"/>
    <w:rsid w:val="00121482"/>
    <w:rsid w:val="0012161F"/>
    <w:rsid w:val="00121704"/>
    <w:rsid w:val="001217F5"/>
    <w:rsid w:val="00121871"/>
    <w:rsid w:val="00121C01"/>
    <w:rsid w:val="00121C71"/>
    <w:rsid w:val="00121CFE"/>
    <w:rsid w:val="00122122"/>
    <w:rsid w:val="001223DA"/>
    <w:rsid w:val="00122460"/>
    <w:rsid w:val="001224EC"/>
    <w:rsid w:val="001225BF"/>
    <w:rsid w:val="001225EF"/>
    <w:rsid w:val="0012268F"/>
    <w:rsid w:val="00122839"/>
    <w:rsid w:val="0012285F"/>
    <w:rsid w:val="00122AE1"/>
    <w:rsid w:val="00122BB7"/>
    <w:rsid w:val="00122CBF"/>
    <w:rsid w:val="00122D79"/>
    <w:rsid w:val="00123040"/>
    <w:rsid w:val="0012305E"/>
    <w:rsid w:val="00123113"/>
    <w:rsid w:val="0012327D"/>
    <w:rsid w:val="00123291"/>
    <w:rsid w:val="001233B1"/>
    <w:rsid w:val="0012346F"/>
    <w:rsid w:val="001234E6"/>
    <w:rsid w:val="001234EB"/>
    <w:rsid w:val="001235E3"/>
    <w:rsid w:val="001236E0"/>
    <w:rsid w:val="001236FE"/>
    <w:rsid w:val="001237AC"/>
    <w:rsid w:val="00123891"/>
    <w:rsid w:val="00123901"/>
    <w:rsid w:val="001239FC"/>
    <w:rsid w:val="00123A26"/>
    <w:rsid w:val="00123A5A"/>
    <w:rsid w:val="00123B02"/>
    <w:rsid w:val="00123C4B"/>
    <w:rsid w:val="00123C9C"/>
    <w:rsid w:val="00123DE0"/>
    <w:rsid w:val="00123E53"/>
    <w:rsid w:val="00124007"/>
    <w:rsid w:val="0012422F"/>
    <w:rsid w:val="001242CD"/>
    <w:rsid w:val="0012435B"/>
    <w:rsid w:val="001243D0"/>
    <w:rsid w:val="00124428"/>
    <w:rsid w:val="00124477"/>
    <w:rsid w:val="0012449B"/>
    <w:rsid w:val="0012456D"/>
    <w:rsid w:val="001246C8"/>
    <w:rsid w:val="001246F7"/>
    <w:rsid w:val="00124802"/>
    <w:rsid w:val="0012485E"/>
    <w:rsid w:val="001249C1"/>
    <w:rsid w:val="00124B6B"/>
    <w:rsid w:val="00124C94"/>
    <w:rsid w:val="00124D2D"/>
    <w:rsid w:val="00124E12"/>
    <w:rsid w:val="00124E75"/>
    <w:rsid w:val="00124F98"/>
    <w:rsid w:val="001253E8"/>
    <w:rsid w:val="00125421"/>
    <w:rsid w:val="001255B2"/>
    <w:rsid w:val="0012573F"/>
    <w:rsid w:val="001259A7"/>
    <w:rsid w:val="00125BF4"/>
    <w:rsid w:val="00125C54"/>
    <w:rsid w:val="00125C93"/>
    <w:rsid w:val="00125CB8"/>
    <w:rsid w:val="00125D7C"/>
    <w:rsid w:val="00125F0D"/>
    <w:rsid w:val="00125FDA"/>
    <w:rsid w:val="001262FE"/>
    <w:rsid w:val="001264CC"/>
    <w:rsid w:val="001265E5"/>
    <w:rsid w:val="0012660A"/>
    <w:rsid w:val="0012666A"/>
    <w:rsid w:val="0012673D"/>
    <w:rsid w:val="00126890"/>
    <w:rsid w:val="001269B8"/>
    <w:rsid w:val="001269C9"/>
    <w:rsid w:val="001269E8"/>
    <w:rsid w:val="00126A05"/>
    <w:rsid w:val="00126A36"/>
    <w:rsid w:val="00126B1C"/>
    <w:rsid w:val="00126C6A"/>
    <w:rsid w:val="00126F00"/>
    <w:rsid w:val="00126F73"/>
    <w:rsid w:val="00127099"/>
    <w:rsid w:val="001271F1"/>
    <w:rsid w:val="00127260"/>
    <w:rsid w:val="00127326"/>
    <w:rsid w:val="0012754D"/>
    <w:rsid w:val="00127641"/>
    <w:rsid w:val="0012765B"/>
    <w:rsid w:val="001279AA"/>
    <w:rsid w:val="001279B7"/>
    <w:rsid w:val="00127A81"/>
    <w:rsid w:val="00127E45"/>
    <w:rsid w:val="00127EAB"/>
    <w:rsid w:val="00127ED8"/>
    <w:rsid w:val="00127FA0"/>
    <w:rsid w:val="00130055"/>
    <w:rsid w:val="0013010F"/>
    <w:rsid w:val="0013020D"/>
    <w:rsid w:val="001302CE"/>
    <w:rsid w:val="00130303"/>
    <w:rsid w:val="00130444"/>
    <w:rsid w:val="00130548"/>
    <w:rsid w:val="0013063C"/>
    <w:rsid w:val="00130661"/>
    <w:rsid w:val="00130835"/>
    <w:rsid w:val="001309C5"/>
    <w:rsid w:val="00130A2E"/>
    <w:rsid w:val="00130F0F"/>
    <w:rsid w:val="001310A4"/>
    <w:rsid w:val="0013111E"/>
    <w:rsid w:val="001312D2"/>
    <w:rsid w:val="00131588"/>
    <w:rsid w:val="001316D1"/>
    <w:rsid w:val="00131976"/>
    <w:rsid w:val="00131A31"/>
    <w:rsid w:val="00131B63"/>
    <w:rsid w:val="00131D45"/>
    <w:rsid w:val="00131E13"/>
    <w:rsid w:val="00131EE4"/>
    <w:rsid w:val="00131FBA"/>
    <w:rsid w:val="00132159"/>
    <w:rsid w:val="00132187"/>
    <w:rsid w:val="0013223A"/>
    <w:rsid w:val="00132389"/>
    <w:rsid w:val="001323B6"/>
    <w:rsid w:val="00132446"/>
    <w:rsid w:val="00132556"/>
    <w:rsid w:val="0013262F"/>
    <w:rsid w:val="00132700"/>
    <w:rsid w:val="001327C7"/>
    <w:rsid w:val="001327CB"/>
    <w:rsid w:val="00132830"/>
    <w:rsid w:val="00132B24"/>
    <w:rsid w:val="00132B71"/>
    <w:rsid w:val="00132D59"/>
    <w:rsid w:val="00132D89"/>
    <w:rsid w:val="00132F71"/>
    <w:rsid w:val="00132FC7"/>
    <w:rsid w:val="0013301B"/>
    <w:rsid w:val="0013302C"/>
    <w:rsid w:val="00133041"/>
    <w:rsid w:val="001330AD"/>
    <w:rsid w:val="0013313C"/>
    <w:rsid w:val="00133385"/>
    <w:rsid w:val="0013344C"/>
    <w:rsid w:val="00133556"/>
    <w:rsid w:val="00133598"/>
    <w:rsid w:val="00133685"/>
    <w:rsid w:val="001337A5"/>
    <w:rsid w:val="00133943"/>
    <w:rsid w:val="00133A9E"/>
    <w:rsid w:val="00133C53"/>
    <w:rsid w:val="00133D1B"/>
    <w:rsid w:val="00133D7B"/>
    <w:rsid w:val="00133E7E"/>
    <w:rsid w:val="00133F8B"/>
    <w:rsid w:val="00133F91"/>
    <w:rsid w:val="00134021"/>
    <w:rsid w:val="00134097"/>
    <w:rsid w:val="001340BF"/>
    <w:rsid w:val="00134161"/>
    <w:rsid w:val="001341A9"/>
    <w:rsid w:val="0013427A"/>
    <w:rsid w:val="00134430"/>
    <w:rsid w:val="00134463"/>
    <w:rsid w:val="0013450C"/>
    <w:rsid w:val="00134613"/>
    <w:rsid w:val="00134625"/>
    <w:rsid w:val="0013464E"/>
    <w:rsid w:val="00134716"/>
    <w:rsid w:val="0013473D"/>
    <w:rsid w:val="0013483A"/>
    <w:rsid w:val="001348FE"/>
    <w:rsid w:val="00134A6E"/>
    <w:rsid w:val="00134B36"/>
    <w:rsid w:val="00134B64"/>
    <w:rsid w:val="00134C0B"/>
    <w:rsid w:val="00134CE7"/>
    <w:rsid w:val="00134D25"/>
    <w:rsid w:val="00134D55"/>
    <w:rsid w:val="00134E92"/>
    <w:rsid w:val="00135036"/>
    <w:rsid w:val="00135198"/>
    <w:rsid w:val="001351E1"/>
    <w:rsid w:val="00135422"/>
    <w:rsid w:val="00135554"/>
    <w:rsid w:val="001355A3"/>
    <w:rsid w:val="001356F0"/>
    <w:rsid w:val="0013571A"/>
    <w:rsid w:val="00135729"/>
    <w:rsid w:val="00135775"/>
    <w:rsid w:val="0013577A"/>
    <w:rsid w:val="001357F6"/>
    <w:rsid w:val="0013594A"/>
    <w:rsid w:val="001359A6"/>
    <w:rsid w:val="00135AB6"/>
    <w:rsid w:val="00135B53"/>
    <w:rsid w:val="00135B56"/>
    <w:rsid w:val="00135D59"/>
    <w:rsid w:val="00135E51"/>
    <w:rsid w:val="00135EAE"/>
    <w:rsid w:val="00135EE5"/>
    <w:rsid w:val="00135F21"/>
    <w:rsid w:val="001360F3"/>
    <w:rsid w:val="0013618B"/>
    <w:rsid w:val="001362C2"/>
    <w:rsid w:val="00136303"/>
    <w:rsid w:val="001364DE"/>
    <w:rsid w:val="00136543"/>
    <w:rsid w:val="001366F1"/>
    <w:rsid w:val="0013678C"/>
    <w:rsid w:val="001367F9"/>
    <w:rsid w:val="001368D8"/>
    <w:rsid w:val="00136955"/>
    <w:rsid w:val="0013696C"/>
    <w:rsid w:val="0013697F"/>
    <w:rsid w:val="00136A27"/>
    <w:rsid w:val="00136AF6"/>
    <w:rsid w:val="00136AF8"/>
    <w:rsid w:val="00136B46"/>
    <w:rsid w:val="00136C41"/>
    <w:rsid w:val="00136CF6"/>
    <w:rsid w:val="00136D6B"/>
    <w:rsid w:val="00136E19"/>
    <w:rsid w:val="00136F2C"/>
    <w:rsid w:val="001370FD"/>
    <w:rsid w:val="001371B2"/>
    <w:rsid w:val="001371B7"/>
    <w:rsid w:val="00137213"/>
    <w:rsid w:val="0013724A"/>
    <w:rsid w:val="0013734B"/>
    <w:rsid w:val="0013746C"/>
    <w:rsid w:val="00137557"/>
    <w:rsid w:val="0013756A"/>
    <w:rsid w:val="00137628"/>
    <w:rsid w:val="00137664"/>
    <w:rsid w:val="001378AE"/>
    <w:rsid w:val="001378DC"/>
    <w:rsid w:val="001379CD"/>
    <w:rsid w:val="00137AB9"/>
    <w:rsid w:val="00137AC6"/>
    <w:rsid w:val="00137AE3"/>
    <w:rsid w:val="00137B85"/>
    <w:rsid w:val="00137BB9"/>
    <w:rsid w:val="00137D78"/>
    <w:rsid w:val="0014029D"/>
    <w:rsid w:val="0014031B"/>
    <w:rsid w:val="0014060C"/>
    <w:rsid w:val="001406A6"/>
    <w:rsid w:val="0014087A"/>
    <w:rsid w:val="001409A0"/>
    <w:rsid w:val="00140A81"/>
    <w:rsid w:val="00140B0D"/>
    <w:rsid w:val="00140BDF"/>
    <w:rsid w:val="00140C89"/>
    <w:rsid w:val="00140D57"/>
    <w:rsid w:val="00140EC6"/>
    <w:rsid w:val="00140ED3"/>
    <w:rsid w:val="001410B0"/>
    <w:rsid w:val="00141330"/>
    <w:rsid w:val="00141525"/>
    <w:rsid w:val="001416F0"/>
    <w:rsid w:val="00141728"/>
    <w:rsid w:val="0014193E"/>
    <w:rsid w:val="00141A59"/>
    <w:rsid w:val="00141ABC"/>
    <w:rsid w:val="00141D02"/>
    <w:rsid w:val="00141D71"/>
    <w:rsid w:val="00141DA4"/>
    <w:rsid w:val="00141E40"/>
    <w:rsid w:val="00141EA2"/>
    <w:rsid w:val="00141F08"/>
    <w:rsid w:val="00141F45"/>
    <w:rsid w:val="00141FF2"/>
    <w:rsid w:val="0014209E"/>
    <w:rsid w:val="001420F9"/>
    <w:rsid w:val="00142257"/>
    <w:rsid w:val="00142327"/>
    <w:rsid w:val="001424F0"/>
    <w:rsid w:val="0014262D"/>
    <w:rsid w:val="0014271C"/>
    <w:rsid w:val="0014287A"/>
    <w:rsid w:val="00142961"/>
    <w:rsid w:val="00142D60"/>
    <w:rsid w:val="00142DE2"/>
    <w:rsid w:val="00142E15"/>
    <w:rsid w:val="00142E3D"/>
    <w:rsid w:val="00142EEE"/>
    <w:rsid w:val="00142F5F"/>
    <w:rsid w:val="00143054"/>
    <w:rsid w:val="00143075"/>
    <w:rsid w:val="00143226"/>
    <w:rsid w:val="0014329F"/>
    <w:rsid w:val="00143340"/>
    <w:rsid w:val="00143356"/>
    <w:rsid w:val="00143500"/>
    <w:rsid w:val="001435C6"/>
    <w:rsid w:val="001435E2"/>
    <w:rsid w:val="001436CA"/>
    <w:rsid w:val="001437DD"/>
    <w:rsid w:val="00143AC6"/>
    <w:rsid w:val="00143C3F"/>
    <w:rsid w:val="001442D2"/>
    <w:rsid w:val="00144353"/>
    <w:rsid w:val="001444D1"/>
    <w:rsid w:val="00144519"/>
    <w:rsid w:val="00144632"/>
    <w:rsid w:val="001446E8"/>
    <w:rsid w:val="0014495C"/>
    <w:rsid w:val="001449DC"/>
    <w:rsid w:val="001449E2"/>
    <w:rsid w:val="00144B50"/>
    <w:rsid w:val="00144BAF"/>
    <w:rsid w:val="00144C82"/>
    <w:rsid w:val="00144C84"/>
    <w:rsid w:val="00144C87"/>
    <w:rsid w:val="00144CA3"/>
    <w:rsid w:val="00144D93"/>
    <w:rsid w:val="00144DBC"/>
    <w:rsid w:val="00144E48"/>
    <w:rsid w:val="00144EB7"/>
    <w:rsid w:val="001450F9"/>
    <w:rsid w:val="0014513F"/>
    <w:rsid w:val="001451CA"/>
    <w:rsid w:val="00145613"/>
    <w:rsid w:val="001456FE"/>
    <w:rsid w:val="001457BD"/>
    <w:rsid w:val="00145836"/>
    <w:rsid w:val="00145925"/>
    <w:rsid w:val="00145A12"/>
    <w:rsid w:val="00145BE1"/>
    <w:rsid w:val="00145D5D"/>
    <w:rsid w:val="00146245"/>
    <w:rsid w:val="001462F9"/>
    <w:rsid w:val="00146400"/>
    <w:rsid w:val="00146416"/>
    <w:rsid w:val="00146480"/>
    <w:rsid w:val="0014648D"/>
    <w:rsid w:val="00146495"/>
    <w:rsid w:val="0014656C"/>
    <w:rsid w:val="00146607"/>
    <w:rsid w:val="001466DF"/>
    <w:rsid w:val="00146731"/>
    <w:rsid w:val="001467B1"/>
    <w:rsid w:val="001468BE"/>
    <w:rsid w:val="00146AD2"/>
    <w:rsid w:val="00146C67"/>
    <w:rsid w:val="00146E37"/>
    <w:rsid w:val="00146E46"/>
    <w:rsid w:val="00146FDF"/>
    <w:rsid w:val="0014700A"/>
    <w:rsid w:val="0014706A"/>
    <w:rsid w:val="00147093"/>
    <w:rsid w:val="00147482"/>
    <w:rsid w:val="0014753A"/>
    <w:rsid w:val="00147546"/>
    <w:rsid w:val="00147557"/>
    <w:rsid w:val="0014783E"/>
    <w:rsid w:val="00147869"/>
    <w:rsid w:val="001478FA"/>
    <w:rsid w:val="00147C47"/>
    <w:rsid w:val="00147D0F"/>
    <w:rsid w:val="001500FF"/>
    <w:rsid w:val="00150175"/>
    <w:rsid w:val="001501E4"/>
    <w:rsid w:val="001502C8"/>
    <w:rsid w:val="00150332"/>
    <w:rsid w:val="0015037F"/>
    <w:rsid w:val="00150618"/>
    <w:rsid w:val="00150657"/>
    <w:rsid w:val="001506EE"/>
    <w:rsid w:val="001506FB"/>
    <w:rsid w:val="0015096E"/>
    <w:rsid w:val="00150BC2"/>
    <w:rsid w:val="00150C7C"/>
    <w:rsid w:val="00150DF9"/>
    <w:rsid w:val="00151011"/>
    <w:rsid w:val="001510B5"/>
    <w:rsid w:val="00151224"/>
    <w:rsid w:val="001512B6"/>
    <w:rsid w:val="0015130F"/>
    <w:rsid w:val="00151327"/>
    <w:rsid w:val="001514BB"/>
    <w:rsid w:val="001515C6"/>
    <w:rsid w:val="001515CA"/>
    <w:rsid w:val="001516FC"/>
    <w:rsid w:val="00151735"/>
    <w:rsid w:val="0015174C"/>
    <w:rsid w:val="00151786"/>
    <w:rsid w:val="001518CC"/>
    <w:rsid w:val="001519DE"/>
    <w:rsid w:val="00151BFD"/>
    <w:rsid w:val="00151E5F"/>
    <w:rsid w:val="00151E96"/>
    <w:rsid w:val="00151F51"/>
    <w:rsid w:val="00151F9E"/>
    <w:rsid w:val="00152170"/>
    <w:rsid w:val="0015222B"/>
    <w:rsid w:val="001525FE"/>
    <w:rsid w:val="001527F3"/>
    <w:rsid w:val="0015285A"/>
    <w:rsid w:val="001528CA"/>
    <w:rsid w:val="001529FE"/>
    <w:rsid w:val="00152A5C"/>
    <w:rsid w:val="00152C8A"/>
    <w:rsid w:val="00152DC5"/>
    <w:rsid w:val="00152DEF"/>
    <w:rsid w:val="00152DF9"/>
    <w:rsid w:val="00152F7B"/>
    <w:rsid w:val="00152FA0"/>
    <w:rsid w:val="00152FD5"/>
    <w:rsid w:val="00153082"/>
    <w:rsid w:val="00153146"/>
    <w:rsid w:val="001532BA"/>
    <w:rsid w:val="0015334A"/>
    <w:rsid w:val="0015347F"/>
    <w:rsid w:val="001534BE"/>
    <w:rsid w:val="00153534"/>
    <w:rsid w:val="001536BA"/>
    <w:rsid w:val="001536DF"/>
    <w:rsid w:val="001539C4"/>
    <w:rsid w:val="00153A79"/>
    <w:rsid w:val="00153B46"/>
    <w:rsid w:val="00153B55"/>
    <w:rsid w:val="00153CB8"/>
    <w:rsid w:val="00153D4A"/>
    <w:rsid w:val="00153FED"/>
    <w:rsid w:val="00154035"/>
    <w:rsid w:val="001542D5"/>
    <w:rsid w:val="00154349"/>
    <w:rsid w:val="001543D7"/>
    <w:rsid w:val="001543EA"/>
    <w:rsid w:val="00154475"/>
    <w:rsid w:val="00154867"/>
    <w:rsid w:val="001548C1"/>
    <w:rsid w:val="00154941"/>
    <w:rsid w:val="00154977"/>
    <w:rsid w:val="001549BA"/>
    <w:rsid w:val="00154A28"/>
    <w:rsid w:val="00154B2A"/>
    <w:rsid w:val="00154CF2"/>
    <w:rsid w:val="00154D04"/>
    <w:rsid w:val="00154E9D"/>
    <w:rsid w:val="001552A2"/>
    <w:rsid w:val="00155351"/>
    <w:rsid w:val="00155655"/>
    <w:rsid w:val="0015569C"/>
    <w:rsid w:val="001557F7"/>
    <w:rsid w:val="0015581C"/>
    <w:rsid w:val="00155A01"/>
    <w:rsid w:val="00155B7B"/>
    <w:rsid w:val="00155BFD"/>
    <w:rsid w:val="00155C7D"/>
    <w:rsid w:val="00155D62"/>
    <w:rsid w:val="00155E46"/>
    <w:rsid w:val="00155ECB"/>
    <w:rsid w:val="00155EEF"/>
    <w:rsid w:val="00155F5C"/>
    <w:rsid w:val="00156006"/>
    <w:rsid w:val="001561A8"/>
    <w:rsid w:val="001562A7"/>
    <w:rsid w:val="001564AB"/>
    <w:rsid w:val="00156604"/>
    <w:rsid w:val="0015662C"/>
    <w:rsid w:val="00156664"/>
    <w:rsid w:val="00156781"/>
    <w:rsid w:val="0015689A"/>
    <w:rsid w:val="0015693C"/>
    <w:rsid w:val="00156A17"/>
    <w:rsid w:val="00156ABA"/>
    <w:rsid w:val="00156B0A"/>
    <w:rsid w:val="00156B9A"/>
    <w:rsid w:val="00156CE1"/>
    <w:rsid w:val="00156FA7"/>
    <w:rsid w:val="0015704B"/>
    <w:rsid w:val="00157191"/>
    <w:rsid w:val="001571F6"/>
    <w:rsid w:val="00157220"/>
    <w:rsid w:val="0015724F"/>
    <w:rsid w:val="0015733E"/>
    <w:rsid w:val="00157390"/>
    <w:rsid w:val="00157712"/>
    <w:rsid w:val="001577CD"/>
    <w:rsid w:val="00157A60"/>
    <w:rsid w:val="00157A82"/>
    <w:rsid w:val="00157B9E"/>
    <w:rsid w:val="00157D58"/>
    <w:rsid w:val="001600D3"/>
    <w:rsid w:val="00160203"/>
    <w:rsid w:val="001603C5"/>
    <w:rsid w:val="001605C3"/>
    <w:rsid w:val="001606BA"/>
    <w:rsid w:val="001607B3"/>
    <w:rsid w:val="001607C2"/>
    <w:rsid w:val="0016095E"/>
    <w:rsid w:val="00160998"/>
    <w:rsid w:val="001609C2"/>
    <w:rsid w:val="00160A12"/>
    <w:rsid w:val="00160A6A"/>
    <w:rsid w:val="00160B9F"/>
    <w:rsid w:val="00160CD6"/>
    <w:rsid w:val="00160CEE"/>
    <w:rsid w:val="00160F5F"/>
    <w:rsid w:val="00160F9E"/>
    <w:rsid w:val="001612D2"/>
    <w:rsid w:val="001613D8"/>
    <w:rsid w:val="001615EF"/>
    <w:rsid w:val="0016185D"/>
    <w:rsid w:val="00161940"/>
    <w:rsid w:val="0016196A"/>
    <w:rsid w:val="001619A6"/>
    <w:rsid w:val="001619AE"/>
    <w:rsid w:val="00161ADD"/>
    <w:rsid w:val="00161B34"/>
    <w:rsid w:val="00161B52"/>
    <w:rsid w:val="00161C18"/>
    <w:rsid w:val="00161C43"/>
    <w:rsid w:val="00161CA6"/>
    <w:rsid w:val="00161F44"/>
    <w:rsid w:val="00161FB2"/>
    <w:rsid w:val="00162093"/>
    <w:rsid w:val="0016229C"/>
    <w:rsid w:val="001622A1"/>
    <w:rsid w:val="00162308"/>
    <w:rsid w:val="0016240E"/>
    <w:rsid w:val="001624F6"/>
    <w:rsid w:val="001626D5"/>
    <w:rsid w:val="00162774"/>
    <w:rsid w:val="001629F1"/>
    <w:rsid w:val="00162A10"/>
    <w:rsid w:val="00162AC8"/>
    <w:rsid w:val="00162AE0"/>
    <w:rsid w:val="00162B0B"/>
    <w:rsid w:val="00162B84"/>
    <w:rsid w:val="00162BF3"/>
    <w:rsid w:val="00162C67"/>
    <w:rsid w:val="00162EAF"/>
    <w:rsid w:val="00162F7A"/>
    <w:rsid w:val="00162FB4"/>
    <w:rsid w:val="00163019"/>
    <w:rsid w:val="001630A2"/>
    <w:rsid w:val="0016316A"/>
    <w:rsid w:val="00163213"/>
    <w:rsid w:val="00163281"/>
    <w:rsid w:val="001633EE"/>
    <w:rsid w:val="00163539"/>
    <w:rsid w:val="00163721"/>
    <w:rsid w:val="001637B4"/>
    <w:rsid w:val="0016381F"/>
    <w:rsid w:val="0016390E"/>
    <w:rsid w:val="0016391C"/>
    <w:rsid w:val="00163B42"/>
    <w:rsid w:val="00163C23"/>
    <w:rsid w:val="00163C7B"/>
    <w:rsid w:val="00163D1D"/>
    <w:rsid w:val="00163D26"/>
    <w:rsid w:val="00163D67"/>
    <w:rsid w:val="00163E13"/>
    <w:rsid w:val="00163EAB"/>
    <w:rsid w:val="00163FC4"/>
    <w:rsid w:val="0016404A"/>
    <w:rsid w:val="001640CC"/>
    <w:rsid w:val="00164171"/>
    <w:rsid w:val="001643EF"/>
    <w:rsid w:val="0016443F"/>
    <w:rsid w:val="001644E2"/>
    <w:rsid w:val="00164500"/>
    <w:rsid w:val="0016453E"/>
    <w:rsid w:val="00164593"/>
    <w:rsid w:val="001645AF"/>
    <w:rsid w:val="001645EC"/>
    <w:rsid w:val="0016480F"/>
    <w:rsid w:val="001648A1"/>
    <w:rsid w:val="001648D0"/>
    <w:rsid w:val="00164912"/>
    <w:rsid w:val="0016494B"/>
    <w:rsid w:val="0016496C"/>
    <w:rsid w:val="00164B4C"/>
    <w:rsid w:val="00164BFB"/>
    <w:rsid w:val="00164C0D"/>
    <w:rsid w:val="00164CA3"/>
    <w:rsid w:val="00164D31"/>
    <w:rsid w:val="00164E58"/>
    <w:rsid w:val="00164EAD"/>
    <w:rsid w:val="00164EE9"/>
    <w:rsid w:val="00164F74"/>
    <w:rsid w:val="00165001"/>
    <w:rsid w:val="00165033"/>
    <w:rsid w:val="001650E5"/>
    <w:rsid w:val="00165104"/>
    <w:rsid w:val="001651A4"/>
    <w:rsid w:val="001651BE"/>
    <w:rsid w:val="00165301"/>
    <w:rsid w:val="00165307"/>
    <w:rsid w:val="001653AC"/>
    <w:rsid w:val="0016542E"/>
    <w:rsid w:val="00165461"/>
    <w:rsid w:val="00165462"/>
    <w:rsid w:val="0016549C"/>
    <w:rsid w:val="0016560A"/>
    <w:rsid w:val="0016565B"/>
    <w:rsid w:val="00165849"/>
    <w:rsid w:val="00165926"/>
    <w:rsid w:val="00165950"/>
    <w:rsid w:val="00165995"/>
    <w:rsid w:val="00165B2A"/>
    <w:rsid w:val="00165E90"/>
    <w:rsid w:val="00165F31"/>
    <w:rsid w:val="00166209"/>
    <w:rsid w:val="00166217"/>
    <w:rsid w:val="00166291"/>
    <w:rsid w:val="001662B9"/>
    <w:rsid w:val="00166495"/>
    <w:rsid w:val="00166555"/>
    <w:rsid w:val="001665EB"/>
    <w:rsid w:val="00166642"/>
    <w:rsid w:val="001666C9"/>
    <w:rsid w:val="00166956"/>
    <w:rsid w:val="00166967"/>
    <w:rsid w:val="00166A02"/>
    <w:rsid w:val="00166B14"/>
    <w:rsid w:val="00166B49"/>
    <w:rsid w:val="00166D46"/>
    <w:rsid w:val="00166F93"/>
    <w:rsid w:val="001670EA"/>
    <w:rsid w:val="001670F5"/>
    <w:rsid w:val="00167265"/>
    <w:rsid w:val="00167288"/>
    <w:rsid w:val="00167297"/>
    <w:rsid w:val="001672CD"/>
    <w:rsid w:val="00167459"/>
    <w:rsid w:val="001674A0"/>
    <w:rsid w:val="001674BA"/>
    <w:rsid w:val="00167699"/>
    <w:rsid w:val="00167813"/>
    <w:rsid w:val="00167835"/>
    <w:rsid w:val="00167981"/>
    <w:rsid w:val="00167AE6"/>
    <w:rsid w:val="00167B03"/>
    <w:rsid w:val="00167BD3"/>
    <w:rsid w:val="00167DC5"/>
    <w:rsid w:val="00167F37"/>
    <w:rsid w:val="00170151"/>
    <w:rsid w:val="00170184"/>
    <w:rsid w:val="0017027E"/>
    <w:rsid w:val="001702C5"/>
    <w:rsid w:val="001703A1"/>
    <w:rsid w:val="00170407"/>
    <w:rsid w:val="001704B6"/>
    <w:rsid w:val="001704BD"/>
    <w:rsid w:val="0017061C"/>
    <w:rsid w:val="001706A8"/>
    <w:rsid w:val="001706CB"/>
    <w:rsid w:val="0017096F"/>
    <w:rsid w:val="00170A50"/>
    <w:rsid w:val="00170A54"/>
    <w:rsid w:val="00170C54"/>
    <w:rsid w:val="00170C76"/>
    <w:rsid w:val="00170CAC"/>
    <w:rsid w:val="00170D74"/>
    <w:rsid w:val="00170E9C"/>
    <w:rsid w:val="00171054"/>
    <w:rsid w:val="001710DA"/>
    <w:rsid w:val="00171118"/>
    <w:rsid w:val="00171277"/>
    <w:rsid w:val="001712C0"/>
    <w:rsid w:val="00171383"/>
    <w:rsid w:val="001713A2"/>
    <w:rsid w:val="0017148E"/>
    <w:rsid w:val="0017158B"/>
    <w:rsid w:val="0017163C"/>
    <w:rsid w:val="00171649"/>
    <w:rsid w:val="00171749"/>
    <w:rsid w:val="00171B36"/>
    <w:rsid w:val="00171B3E"/>
    <w:rsid w:val="00171BB0"/>
    <w:rsid w:val="00171CA7"/>
    <w:rsid w:val="00171D19"/>
    <w:rsid w:val="00171FFA"/>
    <w:rsid w:val="00172025"/>
    <w:rsid w:val="00172091"/>
    <w:rsid w:val="0017214E"/>
    <w:rsid w:val="00172194"/>
    <w:rsid w:val="00172344"/>
    <w:rsid w:val="0017242C"/>
    <w:rsid w:val="00172622"/>
    <w:rsid w:val="001727C3"/>
    <w:rsid w:val="0017291B"/>
    <w:rsid w:val="001729D1"/>
    <w:rsid w:val="00172A63"/>
    <w:rsid w:val="00172BBC"/>
    <w:rsid w:val="00172CD8"/>
    <w:rsid w:val="00172E06"/>
    <w:rsid w:val="00173087"/>
    <w:rsid w:val="001730A3"/>
    <w:rsid w:val="00173182"/>
    <w:rsid w:val="0017329A"/>
    <w:rsid w:val="001732C5"/>
    <w:rsid w:val="001732EF"/>
    <w:rsid w:val="001734B2"/>
    <w:rsid w:val="0017354C"/>
    <w:rsid w:val="0017387C"/>
    <w:rsid w:val="001738A5"/>
    <w:rsid w:val="0017397B"/>
    <w:rsid w:val="00173CD7"/>
    <w:rsid w:val="00173D71"/>
    <w:rsid w:val="00173DD1"/>
    <w:rsid w:val="00173E35"/>
    <w:rsid w:val="00173FED"/>
    <w:rsid w:val="00174013"/>
    <w:rsid w:val="001740C3"/>
    <w:rsid w:val="0017415D"/>
    <w:rsid w:val="00174170"/>
    <w:rsid w:val="001741A8"/>
    <w:rsid w:val="001743F3"/>
    <w:rsid w:val="001744E1"/>
    <w:rsid w:val="0017456E"/>
    <w:rsid w:val="00174943"/>
    <w:rsid w:val="00174AAA"/>
    <w:rsid w:val="00174D2A"/>
    <w:rsid w:val="00174D44"/>
    <w:rsid w:val="00174E53"/>
    <w:rsid w:val="00174F57"/>
    <w:rsid w:val="00174FEA"/>
    <w:rsid w:val="00174FFD"/>
    <w:rsid w:val="00175042"/>
    <w:rsid w:val="001750AE"/>
    <w:rsid w:val="00175105"/>
    <w:rsid w:val="001751D8"/>
    <w:rsid w:val="001752F5"/>
    <w:rsid w:val="001754B7"/>
    <w:rsid w:val="00175603"/>
    <w:rsid w:val="00175712"/>
    <w:rsid w:val="00175738"/>
    <w:rsid w:val="00175878"/>
    <w:rsid w:val="001758EA"/>
    <w:rsid w:val="00175955"/>
    <w:rsid w:val="00175961"/>
    <w:rsid w:val="00175987"/>
    <w:rsid w:val="001759CA"/>
    <w:rsid w:val="00175AE8"/>
    <w:rsid w:val="00175AEE"/>
    <w:rsid w:val="00175E38"/>
    <w:rsid w:val="00175F9A"/>
    <w:rsid w:val="00176057"/>
    <w:rsid w:val="00176119"/>
    <w:rsid w:val="001761D6"/>
    <w:rsid w:val="00176239"/>
    <w:rsid w:val="00176446"/>
    <w:rsid w:val="001764F3"/>
    <w:rsid w:val="00176644"/>
    <w:rsid w:val="001766B0"/>
    <w:rsid w:val="001769F1"/>
    <w:rsid w:val="00176B67"/>
    <w:rsid w:val="00176B89"/>
    <w:rsid w:val="00176CB5"/>
    <w:rsid w:val="00176D33"/>
    <w:rsid w:val="00176D35"/>
    <w:rsid w:val="00176FDB"/>
    <w:rsid w:val="00176FE1"/>
    <w:rsid w:val="001770D9"/>
    <w:rsid w:val="0017711B"/>
    <w:rsid w:val="00177176"/>
    <w:rsid w:val="0017726A"/>
    <w:rsid w:val="001772B5"/>
    <w:rsid w:val="00177767"/>
    <w:rsid w:val="001778C0"/>
    <w:rsid w:val="0017796C"/>
    <w:rsid w:val="00177A16"/>
    <w:rsid w:val="00177AB2"/>
    <w:rsid w:val="00177B5B"/>
    <w:rsid w:val="00177DD3"/>
    <w:rsid w:val="00177F55"/>
    <w:rsid w:val="00177FA4"/>
    <w:rsid w:val="00180278"/>
    <w:rsid w:val="00180293"/>
    <w:rsid w:val="00180338"/>
    <w:rsid w:val="00180412"/>
    <w:rsid w:val="00180440"/>
    <w:rsid w:val="00180485"/>
    <w:rsid w:val="00180673"/>
    <w:rsid w:val="001806D9"/>
    <w:rsid w:val="001807F2"/>
    <w:rsid w:val="0018090C"/>
    <w:rsid w:val="00180BDF"/>
    <w:rsid w:val="00180BE6"/>
    <w:rsid w:val="00180C33"/>
    <w:rsid w:val="00180C4C"/>
    <w:rsid w:val="00180ED3"/>
    <w:rsid w:val="00180F78"/>
    <w:rsid w:val="001810E1"/>
    <w:rsid w:val="00181104"/>
    <w:rsid w:val="00181139"/>
    <w:rsid w:val="001811AF"/>
    <w:rsid w:val="00181235"/>
    <w:rsid w:val="00181264"/>
    <w:rsid w:val="001812A1"/>
    <w:rsid w:val="001812E3"/>
    <w:rsid w:val="0018141A"/>
    <w:rsid w:val="00181421"/>
    <w:rsid w:val="001814D8"/>
    <w:rsid w:val="00181542"/>
    <w:rsid w:val="001816A1"/>
    <w:rsid w:val="0018174B"/>
    <w:rsid w:val="0018188F"/>
    <w:rsid w:val="001818A7"/>
    <w:rsid w:val="001819DC"/>
    <w:rsid w:val="00181BEE"/>
    <w:rsid w:val="00181CE3"/>
    <w:rsid w:val="00181D22"/>
    <w:rsid w:val="00181D87"/>
    <w:rsid w:val="00181E0F"/>
    <w:rsid w:val="00181E25"/>
    <w:rsid w:val="00181E32"/>
    <w:rsid w:val="00181EE5"/>
    <w:rsid w:val="0018205C"/>
    <w:rsid w:val="001820A8"/>
    <w:rsid w:val="0018212F"/>
    <w:rsid w:val="001822CC"/>
    <w:rsid w:val="0018237A"/>
    <w:rsid w:val="0018238A"/>
    <w:rsid w:val="00182401"/>
    <w:rsid w:val="00182596"/>
    <w:rsid w:val="0018265C"/>
    <w:rsid w:val="00182725"/>
    <w:rsid w:val="001827D2"/>
    <w:rsid w:val="00182990"/>
    <w:rsid w:val="001829C8"/>
    <w:rsid w:val="00182B55"/>
    <w:rsid w:val="00182B57"/>
    <w:rsid w:val="00182C99"/>
    <w:rsid w:val="001832D4"/>
    <w:rsid w:val="00183333"/>
    <w:rsid w:val="00183489"/>
    <w:rsid w:val="001836F0"/>
    <w:rsid w:val="0018375A"/>
    <w:rsid w:val="001837BE"/>
    <w:rsid w:val="00183833"/>
    <w:rsid w:val="00183A2A"/>
    <w:rsid w:val="00183A7E"/>
    <w:rsid w:val="00183B3F"/>
    <w:rsid w:val="00183BE0"/>
    <w:rsid w:val="00183C63"/>
    <w:rsid w:val="00183CD4"/>
    <w:rsid w:val="00183CE4"/>
    <w:rsid w:val="00183CF8"/>
    <w:rsid w:val="00183F2F"/>
    <w:rsid w:val="0018410D"/>
    <w:rsid w:val="0018421A"/>
    <w:rsid w:val="001842B7"/>
    <w:rsid w:val="0018447F"/>
    <w:rsid w:val="0018457E"/>
    <w:rsid w:val="001847D5"/>
    <w:rsid w:val="00184CE7"/>
    <w:rsid w:val="00184D1C"/>
    <w:rsid w:val="00184DDE"/>
    <w:rsid w:val="00184DF6"/>
    <w:rsid w:val="00184FDA"/>
    <w:rsid w:val="00185021"/>
    <w:rsid w:val="00185061"/>
    <w:rsid w:val="0018508A"/>
    <w:rsid w:val="001851A5"/>
    <w:rsid w:val="001851EF"/>
    <w:rsid w:val="00185397"/>
    <w:rsid w:val="001854E7"/>
    <w:rsid w:val="001857D6"/>
    <w:rsid w:val="00185872"/>
    <w:rsid w:val="00185A31"/>
    <w:rsid w:val="00185A33"/>
    <w:rsid w:val="00185C91"/>
    <w:rsid w:val="00185CB0"/>
    <w:rsid w:val="00185DEF"/>
    <w:rsid w:val="00185F05"/>
    <w:rsid w:val="00185F3A"/>
    <w:rsid w:val="00185F78"/>
    <w:rsid w:val="00186062"/>
    <w:rsid w:val="0018611E"/>
    <w:rsid w:val="00186136"/>
    <w:rsid w:val="0018617A"/>
    <w:rsid w:val="001861D2"/>
    <w:rsid w:val="0018628B"/>
    <w:rsid w:val="00186694"/>
    <w:rsid w:val="00186698"/>
    <w:rsid w:val="00186904"/>
    <w:rsid w:val="00186B0A"/>
    <w:rsid w:val="00186B69"/>
    <w:rsid w:val="00186C0C"/>
    <w:rsid w:val="00186C0D"/>
    <w:rsid w:val="00186D0F"/>
    <w:rsid w:val="00186D9F"/>
    <w:rsid w:val="00187163"/>
    <w:rsid w:val="001873C9"/>
    <w:rsid w:val="0018759B"/>
    <w:rsid w:val="001875C5"/>
    <w:rsid w:val="00187AC8"/>
    <w:rsid w:val="00187C77"/>
    <w:rsid w:val="00187DAA"/>
    <w:rsid w:val="00187E16"/>
    <w:rsid w:val="00187F30"/>
    <w:rsid w:val="00187FF3"/>
    <w:rsid w:val="0018BA7E"/>
    <w:rsid w:val="0019004A"/>
    <w:rsid w:val="001900B9"/>
    <w:rsid w:val="001900E3"/>
    <w:rsid w:val="00190147"/>
    <w:rsid w:val="00190264"/>
    <w:rsid w:val="00190342"/>
    <w:rsid w:val="001903CC"/>
    <w:rsid w:val="001905BD"/>
    <w:rsid w:val="001906CF"/>
    <w:rsid w:val="001906F8"/>
    <w:rsid w:val="00190981"/>
    <w:rsid w:val="00190B4A"/>
    <w:rsid w:val="00190CCB"/>
    <w:rsid w:val="00190CFC"/>
    <w:rsid w:val="00190D90"/>
    <w:rsid w:val="00190F83"/>
    <w:rsid w:val="00190FB0"/>
    <w:rsid w:val="00191020"/>
    <w:rsid w:val="001912E4"/>
    <w:rsid w:val="00191378"/>
    <w:rsid w:val="001913DF"/>
    <w:rsid w:val="001913EA"/>
    <w:rsid w:val="0019174C"/>
    <w:rsid w:val="00191799"/>
    <w:rsid w:val="001918D0"/>
    <w:rsid w:val="00191910"/>
    <w:rsid w:val="00191A0F"/>
    <w:rsid w:val="00191C39"/>
    <w:rsid w:val="00191DA9"/>
    <w:rsid w:val="00191E79"/>
    <w:rsid w:val="00191EC1"/>
    <w:rsid w:val="00191F58"/>
    <w:rsid w:val="0019209B"/>
    <w:rsid w:val="001927CC"/>
    <w:rsid w:val="00192902"/>
    <w:rsid w:val="001929F5"/>
    <w:rsid w:val="00192A68"/>
    <w:rsid w:val="00192ADB"/>
    <w:rsid w:val="00192C09"/>
    <w:rsid w:val="00192D3A"/>
    <w:rsid w:val="00192DD7"/>
    <w:rsid w:val="00192E7F"/>
    <w:rsid w:val="00192F12"/>
    <w:rsid w:val="00192FE6"/>
    <w:rsid w:val="00192FF9"/>
    <w:rsid w:val="0019302C"/>
    <w:rsid w:val="001930D8"/>
    <w:rsid w:val="0019319E"/>
    <w:rsid w:val="00193200"/>
    <w:rsid w:val="001932B2"/>
    <w:rsid w:val="0019344B"/>
    <w:rsid w:val="0019347F"/>
    <w:rsid w:val="00193496"/>
    <w:rsid w:val="0019360B"/>
    <w:rsid w:val="001936B3"/>
    <w:rsid w:val="001936C9"/>
    <w:rsid w:val="0019371D"/>
    <w:rsid w:val="00193788"/>
    <w:rsid w:val="001937CB"/>
    <w:rsid w:val="00193986"/>
    <w:rsid w:val="00193B08"/>
    <w:rsid w:val="00193C8E"/>
    <w:rsid w:val="00193CA0"/>
    <w:rsid w:val="00193CEC"/>
    <w:rsid w:val="00194221"/>
    <w:rsid w:val="00194290"/>
    <w:rsid w:val="00194570"/>
    <w:rsid w:val="00194900"/>
    <w:rsid w:val="0019511E"/>
    <w:rsid w:val="001952C9"/>
    <w:rsid w:val="00195345"/>
    <w:rsid w:val="00195411"/>
    <w:rsid w:val="0019552F"/>
    <w:rsid w:val="00195905"/>
    <w:rsid w:val="00195A94"/>
    <w:rsid w:val="00195AF7"/>
    <w:rsid w:val="00195D9D"/>
    <w:rsid w:val="00195E97"/>
    <w:rsid w:val="00195EB7"/>
    <w:rsid w:val="00196035"/>
    <w:rsid w:val="0019637C"/>
    <w:rsid w:val="00196407"/>
    <w:rsid w:val="00196423"/>
    <w:rsid w:val="001964C7"/>
    <w:rsid w:val="0019651C"/>
    <w:rsid w:val="001968AF"/>
    <w:rsid w:val="001968B4"/>
    <w:rsid w:val="001968EB"/>
    <w:rsid w:val="00196902"/>
    <w:rsid w:val="00196AFD"/>
    <w:rsid w:val="00196BF4"/>
    <w:rsid w:val="00196CC7"/>
    <w:rsid w:val="00196E7B"/>
    <w:rsid w:val="00196E85"/>
    <w:rsid w:val="001970B9"/>
    <w:rsid w:val="0019714C"/>
    <w:rsid w:val="001972DA"/>
    <w:rsid w:val="0019741F"/>
    <w:rsid w:val="001975C3"/>
    <w:rsid w:val="001976AA"/>
    <w:rsid w:val="00197919"/>
    <w:rsid w:val="00197B81"/>
    <w:rsid w:val="00197BD0"/>
    <w:rsid w:val="00197C47"/>
    <w:rsid w:val="00197E14"/>
    <w:rsid w:val="00197E23"/>
    <w:rsid w:val="00197F19"/>
    <w:rsid w:val="00197F2F"/>
    <w:rsid w:val="001A002C"/>
    <w:rsid w:val="001A0202"/>
    <w:rsid w:val="001A025C"/>
    <w:rsid w:val="001A02F6"/>
    <w:rsid w:val="001A0396"/>
    <w:rsid w:val="001A04D0"/>
    <w:rsid w:val="001A074D"/>
    <w:rsid w:val="001A07C5"/>
    <w:rsid w:val="001A08A3"/>
    <w:rsid w:val="001A0972"/>
    <w:rsid w:val="001A0B27"/>
    <w:rsid w:val="001A0D1B"/>
    <w:rsid w:val="001A0E6F"/>
    <w:rsid w:val="001A1052"/>
    <w:rsid w:val="001A10BA"/>
    <w:rsid w:val="001A10BC"/>
    <w:rsid w:val="001A1164"/>
    <w:rsid w:val="001A13F8"/>
    <w:rsid w:val="001A15C6"/>
    <w:rsid w:val="001A16B3"/>
    <w:rsid w:val="001A18B9"/>
    <w:rsid w:val="001A1B59"/>
    <w:rsid w:val="001A1C05"/>
    <w:rsid w:val="001A1D9A"/>
    <w:rsid w:val="001A1F2E"/>
    <w:rsid w:val="001A2275"/>
    <w:rsid w:val="001A230F"/>
    <w:rsid w:val="001A249C"/>
    <w:rsid w:val="001A257F"/>
    <w:rsid w:val="001A258C"/>
    <w:rsid w:val="001A2668"/>
    <w:rsid w:val="001A2679"/>
    <w:rsid w:val="001A2957"/>
    <w:rsid w:val="001A2A67"/>
    <w:rsid w:val="001A2C1D"/>
    <w:rsid w:val="001A2C2F"/>
    <w:rsid w:val="001A2CB9"/>
    <w:rsid w:val="001A314A"/>
    <w:rsid w:val="001A31F7"/>
    <w:rsid w:val="001A3243"/>
    <w:rsid w:val="001A337F"/>
    <w:rsid w:val="001A3536"/>
    <w:rsid w:val="001A35A3"/>
    <w:rsid w:val="001A36DC"/>
    <w:rsid w:val="001A3863"/>
    <w:rsid w:val="001A3996"/>
    <w:rsid w:val="001A39A3"/>
    <w:rsid w:val="001A3C3A"/>
    <w:rsid w:val="001A3CD3"/>
    <w:rsid w:val="001A3D6C"/>
    <w:rsid w:val="001A3DEC"/>
    <w:rsid w:val="001A3EFE"/>
    <w:rsid w:val="001A3F63"/>
    <w:rsid w:val="001A3FF3"/>
    <w:rsid w:val="001A40E7"/>
    <w:rsid w:val="001A416E"/>
    <w:rsid w:val="001A428C"/>
    <w:rsid w:val="001A4570"/>
    <w:rsid w:val="001A46B3"/>
    <w:rsid w:val="001A46BD"/>
    <w:rsid w:val="001A47A7"/>
    <w:rsid w:val="001A47A9"/>
    <w:rsid w:val="001A47C5"/>
    <w:rsid w:val="001A47EA"/>
    <w:rsid w:val="001A47EF"/>
    <w:rsid w:val="001A4877"/>
    <w:rsid w:val="001A4B7B"/>
    <w:rsid w:val="001A4BBA"/>
    <w:rsid w:val="001A4CB8"/>
    <w:rsid w:val="001A4CCD"/>
    <w:rsid w:val="001A4DD0"/>
    <w:rsid w:val="001A4E59"/>
    <w:rsid w:val="001A4E6D"/>
    <w:rsid w:val="001A4F5B"/>
    <w:rsid w:val="001A505C"/>
    <w:rsid w:val="001A5115"/>
    <w:rsid w:val="001A51D0"/>
    <w:rsid w:val="001A5510"/>
    <w:rsid w:val="001A5608"/>
    <w:rsid w:val="001A5817"/>
    <w:rsid w:val="001A5B61"/>
    <w:rsid w:val="001A5C00"/>
    <w:rsid w:val="001A5C7B"/>
    <w:rsid w:val="001A5D92"/>
    <w:rsid w:val="001A5E19"/>
    <w:rsid w:val="001A5FC4"/>
    <w:rsid w:val="001A601E"/>
    <w:rsid w:val="001A604F"/>
    <w:rsid w:val="001A6387"/>
    <w:rsid w:val="001A63D8"/>
    <w:rsid w:val="001A63F4"/>
    <w:rsid w:val="001A664F"/>
    <w:rsid w:val="001A6689"/>
    <w:rsid w:val="001A6725"/>
    <w:rsid w:val="001A6871"/>
    <w:rsid w:val="001A6893"/>
    <w:rsid w:val="001A6A30"/>
    <w:rsid w:val="001A6AD6"/>
    <w:rsid w:val="001A6B1F"/>
    <w:rsid w:val="001A6D61"/>
    <w:rsid w:val="001A6E18"/>
    <w:rsid w:val="001A6EEB"/>
    <w:rsid w:val="001A6F69"/>
    <w:rsid w:val="001A7043"/>
    <w:rsid w:val="001A70F2"/>
    <w:rsid w:val="001A712D"/>
    <w:rsid w:val="001A71B0"/>
    <w:rsid w:val="001A727B"/>
    <w:rsid w:val="001A7380"/>
    <w:rsid w:val="001A73C2"/>
    <w:rsid w:val="001A73F8"/>
    <w:rsid w:val="001A741F"/>
    <w:rsid w:val="001A7569"/>
    <w:rsid w:val="001A75E3"/>
    <w:rsid w:val="001A760E"/>
    <w:rsid w:val="001A763B"/>
    <w:rsid w:val="001A7789"/>
    <w:rsid w:val="001A780C"/>
    <w:rsid w:val="001A7AB3"/>
    <w:rsid w:val="001A7B5D"/>
    <w:rsid w:val="001A7B84"/>
    <w:rsid w:val="001A7BC9"/>
    <w:rsid w:val="001A7E1F"/>
    <w:rsid w:val="001A7EB5"/>
    <w:rsid w:val="001A7FC7"/>
    <w:rsid w:val="001A7FE9"/>
    <w:rsid w:val="001B002E"/>
    <w:rsid w:val="001B007A"/>
    <w:rsid w:val="001B014E"/>
    <w:rsid w:val="001B01FA"/>
    <w:rsid w:val="001B06EA"/>
    <w:rsid w:val="001B07D1"/>
    <w:rsid w:val="001B07F3"/>
    <w:rsid w:val="001B0832"/>
    <w:rsid w:val="001B096A"/>
    <w:rsid w:val="001B09E8"/>
    <w:rsid w:val="001B0A1B"/>
    <w:rsid w:val="001B0BE0"/>
    <w:rsid w:val="001B0D75"/>
    <w:rsid w:val="001B0E06"/>
    <w:rsid w:val="001B1004"/>
    <w:rsid w:val="001B102E"/>
    <w:rsid w:val="001B11BA"/>
    <w:rsid w:val="001B1238"/>
    <w:rsid w:val="001B1354"/>
    <w:rsid w:val="001B138A"/>
    <w:rsid w:val="001B1469"/>
    <w:rsid w:val="001B15C4"/>
    <w:rsid w:val="001B1644"/>
    <w:rsid w:val="001B1754"/>
    <w:rsid w:val="001B1787"/>
    <w:rsid w:val="001B17AD"/>
    <w:rsid w:val="001B189F"/>
    <w:rsid w:val="001B18A7"/>
    <w:rsid w:val="001B18F1"/>
    <w:rsid w:val="001B19DA"/>
    <w:rsid w:val="001B1B95"/>
    <w:rsid w:val="001B1C40"/>
    <w:rsid w:val="001B1CA2"/>
    <w:rsid w:val="001B1EBC"/>
    <w:rsid w:val="001B1FF2"/>
    <w:rsid w:val="001B2085"/>
    <w:rsid w:val="001B221B"/>
    <w:rsid w:val="001B228A"/>
    <w:rsid w:val="001B22AB"/>
    <w:rsid w:val="001B237C"/>
    <w:rsid w:val="001B23F1"/>
    <w:rsid w:val="001B24E2"/>
    <w:rsid w:val="001B269C"/>
    <w:rsid w:val="001B2762"/>
    <w:rsid w:val="001B296A"/>
    <w:rsid w:val="001B2975"/>
    <w:rsid w:val="001B2A45"/>
    <w:rsid w:val="001B2C0B"/>
    <w:rsid w:val="001B2CF7"/>
    <w:rsid w:val="001B2D5C"/>
    <w:rsid w:val="001B2E4B"/>
    <w:rsid w:val="001B2E92"/>
    <w:rsid w:val="001B2F23"/>
    <w:rsid w:val="001B2F43"/>
    <w:rsid w:val="001B3088"/>
    <w:rsid w:val="001B3115"/>
    <w:rsid w:val="001B311A"/>
    <w:rsid w:val="001B31DA"/>
    <w:rsid w:val="001B3278"/>
    <w:rsid w:val="001B3364"/>
    <w:rsid w:val="001B33B4"/>
    <w:rsid w:val="001B35D9"/>
    <w:rsid w:val="001B364A"/>
    <w:rsid w:val="001B36AC"/>
    <w:rsid w:val="001B36FC"/>
    <w:rsid w:val="001B37DB"/>
    <w:rsid w:val="001B37F9"/>
    <w:rsid w:val="001B38EE"/>
    <w:rsid w:val="001B3B79"/>
    <w:rsid w:val="001B3C40"/>
    <w:rsid w:val="001B3CD3"/>
    <w:rsid w:val="001B3CDB"/>
    <w:rsid w:val="001B3D69"/>
    <w:rsid w:val="001B3D72"/>
    <w:rsid w:val="001B3E3D"/>
    <w:rsid w:val="001B3E8A"/>
    <w:rsid w:val="001B3F66"/>
    <w:rsid w:val="001B4125"/>
    <w:rsid w:val="001B412A"/>
    <w:rsid w:val="001B41E7"/>
    <w:rsid w:val="001B41ED"/>
    <w:rsid w:val="001B428A"/>
    <w:rsid w:val="001B431F"/>
    <w:rsid w:val="001B43C5"/>
    <w:rsid w:val="001B4510"/>
    <w:rsid w:val="001B4607"/>
    <w:rsid w:val="001B4920"/>
    <w:rsid w:val="001B4AD3"/>
    <w:rsid w:val="001B4B0C"/>
    <w:rsid w:val="001B4B49"/>
    <w:rsid w:val="001B4B64"/>
    <w:rsid w:val="001B4BDD"/>
    <w:rsid w:val="001B4BF4"/>
    <w:rsid w:val="001B4C0F"/>
    <w:rsid w:val="001B4D02"/>
    <w:rsid w:val="001B4D29"/>
    <w:rsid w:val="001B4E62"/>
    <w:rsid w:val="001B4F77"/>
    <w:rsid w:val="001B5023"/>
    <w:rsid w:val="001B5031"/>
    <w:rsid w:val="001B507F"/>
    <w:rsid w:val="001B50E9"/>
    <w:rsid w:val="001B512E"/>
    <w:rsid w:val="001B527A"/>
    <w:rsid w:val="001B52DE"/>
    <w:rsid w:val="001B535A"/>
    <w:rsid w:val="001B5795"/>
    <w:rsid w:val="001B58C4"/>
    <w:rsid w:val="001B58ED"/>
    <w:rsid w:val="001B5905"/>
    <w:rsid w:val="001B5947"/>
    <w:rsid w:val="001B5996"/>
    <w:rsid w:val="001B5A5F"/>
    <w:rsid w:val="001B5BBF"/>
    <w:rsid w:val="001B5E38"/>
    <w:rsid w:val="001B5EBC"/>
    <w:rsid w:val="001B5FC6"/>
    <w:rsid w:val="001B605F"/>
    <w:rsid w:val="001B615D"/>
    <w:rsid w:val="001B61E8"/>
    <w:rsid w:val="001B622F"/>
    <w:rsid w:val="001B632C"/>
    <w:rsid w:val="001B6379"/>
    <w:rsid w:val="001B63AE"/>
    <w:rsid w:val="001B64AB"/>
    <w:rsid w:val="001B65F2"/>
    <w:rsid w:val="001B697F"/>
    <w:rsid w:val="001B6B64"/>
    <w:rsid w:val="001B6B96"/>
    <w:rsid w:val="001B6D83"/>
    <w:rsid w:val="001B6EAC"/>
    <w:rsid w:val="001B6F6B"/>
    <w:rsid w:val="001B6F9E"/>
    <w:rsid w:val="001B6FB9"/>
    <w:rsid w:val="001B7046"/>
    <w:rsid w:val="001B7191"/>
    <w:rsid w:val="001B72B6"/>
    <w:rsid w:val="001B73B5"/>
    <w:rsid w:val="001B7568"/>
    <w:rsid w:val="001B77C3"/>
    <w:rsid w:val="001B78D7"/>
    <w:rsid w:val="001B79A0"/>
    <w:rsid w:val="001B79A9"/>
    <w:rsid w:val="001B79EF"/>
    <w:rsid w:val="001B7A1C"/>
    <w:rsid w:val="001B7D1F"/>
    <w:rsid w:val="001B7E0C"/>
    <w:rsid w:val="001B7E32"/>
    <w:rsid w:val="001B7ED7"/>
    <w:rsid w:val="001C0024"/>
    <w:rsid w:val="001C0032"/>
    <w:rsid w:val="001C0056"/>
    <w:rsid w:val="001C0062"/>
    <w:rsid w:val="001C00C3"/>
    <w:rsid w:val="001C018D"/>
    <w:rsid w:val="001C0254"/>
    <w:rsid w:val="001C02B0"/>
    <w:rsid w:val="001C03B5"/>
    <w:rsid w:val="001C049A"/>
    <w:rsid w:val="001C0674"/>
    <w:rsid w:val="001C087B"/>
    <w:rsid w:val="001C0A1D"/>
    <w:rsid w:val="001C0A66"/>
    <w:rsid w:val="001C0B71"/>
    <w:rsid w:val="001C0E2F"/>
    <w:rsid w:val="001C0E62"/>
    <w:rsid w:val="001C1166"/>
    <w:rsid w:val="001C123E"/>
    <w:rsid w:val="001C13B1"/>
    <w:rsid w:val="001C1405"/>
    <w:rsid w:val="001C154A"/>
    <w:rsid w:val="001C171E"/>
    <w:rsid w:val="001C18C9"/>
    <w:rsid w:val="001C193C"/>
    <w:rsid w:val="001C1B93"/>
    <w:rsid w:val="001C1C5F"/>
    <w:rsid w:val="001C1E65"/>
    <w:rsid w:val="001C1F90"/>
    <w:rsid w:val="001C1FD2"/>
    <w:rsid w:val="001C20C3"/>
    <w:rsid w:val="001C2113"/>
    <w:rsid w:val="001C21CA"/>
    <w:rsid w:val="001C21DE"/>
    <w:rsid w:val="001C226F"/>
    <w:rsid w:val="001C22AE"/>
    <w:rsid w:val="001C22D3"/>
    <w:rsid w:val="001C2342"/>
    <w:rsid w:val="001C2415"/>
    <w:rsid w:val="001C24B9"/>
    <w:rsid w:val="001C24D7"/>
    <w:rsid w:val="001C2567"/>
    <w:rsid w:val="001C258C"/>
    <w:rsid w:val="001C2D2C"/>
    <w:rsid w:val="001C3012"/>
    <w:rsid w:val="001C301F"/>
    <w:rsid w:val="001C30B5"/>
    <w:rsid w:val="001C314C"/>
    <w:rsid w:val="001C3261"/>
    <w:rsid w:val="001C33AC"/>
    <w:rsid w:val="001C34BF"/>
    <w:rsid w:val="001C3962"/>
    <w:rsid w:val="001C3975"/>
    <w:rsid w:val="001C39CB"/>
    <w:rsid w:val="001C3B4C"/>
    <w:rsid w:val="001C3BC9"/>
    <w:rsid w:val="001C3E0B"/>
    <w:rsid w:val="001C3E7E"/>
    <w:rsid w:val="001C418A"/>
    <w:rsid w:val="001C418C"/>
    <w:rsid w:val="001C41BC"/>
    <w:rsid w:val="001C4207"/>
    <w:rsid w:val="001C4245"/>
    <w:rsid w:val="001C4275"/>
    <w:rsid w:val="001C4504"/>
    <w:rsid w:val="001C4629"/>
    <w:rsid w:val="001C4671"/>
    <w:rsid w:val="001C47FC"/>
    <w:rsid w:val="001C48F3"/>
    <w:rsid w:val="001C4D03"/>
    <w:rsid w:val="001C4DC0"/>
    <w:rsid w:val="001C4EB8"/>
    <w:rsid w:val="001C4ED5"/>
    <w:rsid w:val="001C51FC"/>
    <w:rsid w:val="001C5296"/>
    <w:rsid w:val="001C53EF"/>
    <w:rsid w:val="001C5537"/>
    <w:rsid w:val="001C562D"/>
    <w:rsid w:val="001C5648"/>
    <w:rsid w:val="001C56FD"/>
    <w:rsid w:val="001C5757"/>
    <w:rsid w:val="001C5862"/>
    <w:rsid w:val="001C5864"/>
    <w:rsid w:val="001C58D0"/>
    <w:rsid w:val="001C592E"/>
    <w:rsid w:val="001C5A96"/>
    <w:rsid w:val="001C5ABD"/>
    <w:rsid w:val="001C5AE9"/>
    <w:rsid w:val="001C5AEF"/>
    <w:rsid w:val="001C5B10"/>
    <w:rsid w:val="001C5CB2"/>
    <w:rsid w:val="001C5CEC"/>
    <w:rsid w:val="001C5DEF"/>
    <w:rsid w:val="001C62AB"/>
    <w:rsid w:val="001C6599"/>
    <w:rsid w:val="001C66AC"/>
    <w:rsid w:val="001C6754"/>
    <w:rsid w:val="001C6786"/>
    <w:rsid w:val="001C6794"/>
    <w:rsid w:val="001C67FF"/>
    <w:rsid w:val="001C6856"/>
    <w:rsid w:val="001C6857"/>
    <w:rsid w:val="001C698A"/>
    <w:rsid w:val="001C6A05"/>
    <w:rsid w:val="001C6B18"/>
    <w:rsid w:val="001C6B97"/>
    <w:rsid w:val="001C6C41"/>
    <w:rsid w:val="001C6D6A"/>
    <w:rsid w:val="001C6EA3"/>
    <w:rsid w:val="001C7065"/>
    <w:rsid w:val="001C723B"/>
    <w:rsid w:val="001C72C0"/>
    <w:rsid w:val="001C7609"/>
    <w:rsid w:val="001C7614"/>
    <w:rsid w:val="001C77F0"/>
    <w:rsid w:val="001C7917"/>
    <w:rsid w:val="001C796C"/>
    <w:rsid w:val="001C7A4C"/>
    <w:rsid w:val="001C7B13"/>
    <w:rsid w:val="001C7C05"/>
    <w:rsid w:val="001C7DB0"/>
    <w:rsid w:val="001C7F31"/>
    <w:rsid w:val="001D0071"/>
    <w:rsid w:val="001D009B"/>
    <w:rsid w:val="001D012F"/>
    <w:rsid w:val="001D0198"/>
    <w:rsid w:val="001D028D"/>
    <w:rsid w:val="001D03C2"/>
    <w:rsid w:val="001D04F7"/>
    <w:rsid w:val="001D0563"/>
    <w:rsid w:val="001D079B"/>
    <w:rsid w:val="001D07E4"/>
    <w:rsid w:val="001D08AC"/>
    <w:rsid w:val="001D0C43"/>
    <w:rsid w:val="001D0C7C"/>
    <w:rsid w:val="001D0DF3"/>
    <w:rsid w:val="001D0EB3"/>
    <w:rsid w:val="001D10F7"/>
    <w:rsid w:val="001D120B"/>
    <w:rsid w:val="001D16D2"/>
    <w:rsid w:val="001D171D"/>
    <w:rsid w:val="001D17BC"/>
    <w:rsid w:val="001D1865"/>
    <w:rsid w:val="001D1AAF"/>
    <w:rsid w:val="001D1FE7"/>
    <w:rsid w:val="001D2117"/>
    <w:rsid w:val="001D2142"/>
    <w:rsid w:val="001D2145"/>
    <w:rsid w:val="001D221F"/>
    <w:rsid w:val="001D22C5"/>
    <w:rsid w:val="001D25A2"/>
    <w:rsid w:val="001D2603"/>
    <w:rsid w:val="001D278F"/>
    <w:rsid w:val="001D2AFD"/>
    <w:rsid w:val="001D2B19"/>
    <w:rsid w:val="001D2C20"/>
    <w:rsid w:val="001D2E25"/>
    <w:rsid w:val="001D2EB1"/>
    <w:rsid w:val="001D2F45"/>
    <w:rsid w:val="001D2FB0"/>
    <w:rsid w:val="001D30C9"/>
    <w:rsid w:val="001D3204"/>
    <w:rsid w:val="001D33A6"/>
    <w:rsid w:val="001D370E"/>
    <w:rsid w:val="001D3803"/>
    <w:rsid w:val="001D385E"/>
    <w:rsid w:val="001D3887"/>
    <w:rsid w:val="001D38F6"/>
    <w:rsid w:val="001D3B33"/>
    <w:rsid w:val="001D3B48"/>
    <w:rsid w:val="001D3B86"/>
    <w:rsid w:val="001D3C35"/>
    <w:rsid w:val="001D3D47"/>
    <w:rsid w:val="001D3FD4"/>
    <w:rsid w:val="001D4128"/>
    <w:rsid w:val="001D413D"/>
    <w:rsid w:val="001D435F"/>
    <w:rsid w:val="001D4367"/>
    <w:rsid w:val="001D43A5"/>
    <w:rsid w:val="001D43B0"/>
    <w:rsid w:val="001D4427"/>
    <w:rsid w:val="001D445B"/>
    <w:rsid w:val="001D44A8"/>
    <w:rsid w:val="001D462A"/>
    <w:rsid w:val="001D46A0"/>
    <w:rsid w:val="001D4786"/>
    <w:rsid w:val="001D491C"/>
    <w:rsid w:val="001D4982"/>
    <w:rsid w:val="001D4B8F"/>
    <w:rsid w:val="001D4BC6"/>
    <w:rsid w:val="001D4D2B"/>
    <w:rsid w:val="001D4E05"/>
    <w:rsid w:val="001D50C2"/>
    <w:rsid w:val="001D53D8"/>
    <w:rsid w:val="001D551F"/>
    <w:rsid w:val="001D56BE"/>
    <w:rsid w:val="001D570E"/>
    <w:rsid w:val="001D57D4"/>
    <w:rsid w:val="001D5807"/>
    <w:rsid w:val="001D580B"/>
    <w:rsid w:val="001D587B"/>
    <w:rsid w:val="001D5982"/>
    <w:rsid w:val="001D5A46"/>
    <w:rsid w:val="001D5AD5"/>
    <w:rsid w:val="001D5B5D"/>
    <w:rsid w:val="001D5BF4"/>
    <w:rsid w:val="001D5C2C"/>
    <w:rsid w:val="001D5C8A"/>
    <w:rsid w:val="001D5D66"/>
    <w:rsid w:val="001D6060"/>
    <w:rsid w:val="001D625A"/>
    <w:rsid w:val="001D6264"/>
    <w:rsid w:val="001D633C"/>
    <w:rsid w:val="001D63AB"/>
    <w:rsid w:val="001D640E"/>
    <w:rsid w:val="001D642C"/>
    <w:rsid w:val="001D64F2"/>
    <w:rsid w:val="001D6560"/>
    <w:rsid w:val="001D67BB"/>
    <w:rsid w:val="001D67BF"/>
    <w:rsid w:val="001D67DF"/>
    <w:rsid w:val="001D67FF"/>
    <w:rsid w:val="001D68C1"/>
    <w:rsid w:val="001D7341"/>
    <w:rsid w:val="001D73C2"/>
    <w:rsid w:val="001D73CB"/>
    <w:rsid w:val="001D753C"/>
    <w:rsid w:val="001D753D"/>
    <w:rsid w:val="001D76D6"/>
    <w:rsid w:val="001D7714"/>
    <w:rsid w:val="001D772D"/>
    <w:rsid w:val="001D779E"/>
    <w:rsid w:val="001D7802"/>
    <w:rsid w:val="001D7963"/>
    <w:rsid w:val="001D7A71"/>
    <w:rsid w:val="001D7C37"/>
    <w:rsid w:val="001D7CA4"/>
    <w:rsid w:val="001D7D37"/>
    <w:rsid w:val="001D7D51"/>
    <w:rsid w:val="001D7D53"/>
    <w:rsid w:val="001D7DD2"/>
    <w:rsid w:val="001D7E58"/>
    <w:rsid w:val="001D7FEB"/>
    <w:rsid w:val="001E036C"/>
    <w:rsid w:val="001E0381"/>
    <w:rsid w:val="001E0425"/>
    <w:rsid w:val="001E0528"/>
    <w:rsid w:val="001E05E9"/>
    <w:rsid w:val="001E06EB"/>
    <w:rsid w:val="001E06F1"/>
    <w:rsid w:val="001E06FB"/>
    <w:rsid w:val="001E07C3"/>
    <w:rsid w:val="001E0995"/>
    <w:rsid w:val="001E0BA5"/>
    <w:rsid w:val="001E0C17"/>
    <w:rsid w:val="001E0C1F"/>
    <w:rsid w:val="001E0CE1"/>
    <w:rsid w:val="001E0DA3"/>
    <w:rsid w:val="001E0DBC"/>
    <w:rsid w:val="001E0FAB"/>
    <w:rsid w:val="001E1311"/>
    <w:rsid w:val="001E1350"/>
    <w:rsid w:val="001E1397"/>
    <w:rsid w:val="001E13B3"/>
    <w:rsid w:val="001E13E0"/>
    <w:rsid w:val="001E1562"/>
    <w:rsid w:val="001E15D5"/>
    <w:rsid w:val="001E1652"/>
    <w:rsid w:val="001E184F"/>
    <w:rsid w:val="001E188A"/>
    <w:rsid w:val="001E1907"/>
    <w:rsid w:val="001E1919"/>
    <w:rsid w:val="001E1B3E"/>
    <w:rsid w:val="001E1C28"/>
    <w:rsid w:val="001E1D5E"/>
    <w:rsid w:val="001E1E46"/>
    <w:rsid w:val="001E1ED8"/>
    <w:rsid w:val="001E1F3C"/>
    <w:rsid w:val="001E2020"/>
    <w:rsid w:val="001E2077"/>
    <w:rsid w:val="001E2180"/>
    <w:rsid w:val="001E21BB"/>
    <w:rsid w:val="001E2287"/>
    <w:rsid w:val="001E2988"/>
    <w:rsid w:val="001E2ADB"/>
    <w:rsid w:val="001E2CD4"/>
    <w:rsid w:val="001E30A0"/>
    <w:rsid w:val="001E33F6"/>
    <w:rsid w:val="001E3430"/>
    <w:rsid w:val="001E3471"/>
    <w:rsid w:val="001E34C6"/>
    <w:rsid w:val="001E369D"/>
    <w:rsid w:val="001E39B3"/>
    <w:rsid w:val="001E39BD"/>
    <w:rsid w:val="001E3BB1"/>
    <w:rsid w:val="001E3DAB"/>
    <w:rsid w:val="001E3DE1"/>
    <w:rsid w:val="001E3F13"/>
    <w:rsid w:val="001E3FFF"/>
    <w:rsid w:val="001E4017"/>
    <w:rsid w:val="001E403E"/>
    <w:rsid w:val="001E405F"/>
    <w:rsid w:val="001E40E6"/>
    <w:rsid w:val="001E4152"/>
    <w:rsid w:val="001E4208"/>
    <w:rsid w:val="001E4218"/>
    <w:rsid w:val="001E4231"/>
    <w:rsid w:val="001E4535"/>
    <w:rsid w:val="001E4873"/>
    <w:rsid w:val="001E4D4F"/>
    <w:rsid w:val="001E4D53"/>
    <w:rsid w:val="001E4D99"/>
    <w:rsid w:val="001E4DFF"/>
    <w:rsid w:val="001E5149"/>
    <w:rsid w:val="001E518D"/>
    <w:rsid w:val="001E52A6"/>
    <w:rsid w:val="001E5320"/>
    <w:rsid w:val="001E5452"/>
    <w:rsid w:val="001E54F9"/>
    <w:rsid w:val="001E5540"/>
    <w:rsid w:val="001E5614"/>
    <w:rsid w:val="001E5671"/>
    <w:rsid w:val="001E5683"/>
    <w:rsid w:val="001E57CF"/>
    <w:rsid w:val="001E5978"/>
    <w:rsid w:val="001E5981"/>
    <w:rsid w:val="001E5D2E"/>
    <w:rsid w:val="001E5E84"/>
    <w:rsid w:val="001E6006"/>
    <w:rsid w:val="001E61B7"/>
    <w:rsid w:val="001E6421"/>
    <w:rsid w:val="001E6440"/>
    <w:rsid w:val="001E6528"/>
    <w:rsid w:val="001E65F4"/>
    <w:rsid w:val="001E6612"/>
    <w:rsid w:val="001E6826"/>
    <w:rsid w:val="001E690C"/>
    <w:rsid w:val="001E6A50"/>
    <w:rsid w:val="001E6AA3"/>
    <w:rsid w:val="001E6B5A"/>
    <w:rsid w:val="001E6BA6"/>
    <w:rsid w:val="001E6C04"/>
    <w:rsid w:val="001E6D57"/>
    <w:rsid w:val="001E6E20"/>
    <w:rsid w:val="001E6E8E"/>
    <w:rsid w:val="001E6EEB"/>
    <w:rsid w:val="001E6F52"/>
    <w:rsid w:val="001E6FD0"/>
    <w:rsid w:val="001E7015"/>
    <w:rsid w:val="001E7073"/>
    <w:rsid w:val="001E70BF"/>
    <w:rsid w:val="001E722D"/>
    <w:rsid w:val="001E747D"/>
    <w:rsid w:val="001E74BA"/>
    <w:rsid w:val="001E7567"/>
    <w:rsid w:val="001E7641"/>
    <w:rsid w:val="001E7664"/>
    <w:rsid w:val="001E78CB"/>
    <w:rsid w:val="001E79CB"/>
    <w:rsid w:val="001E7A0F"/>
    <w:rsid w:val="001E7AC3"/>
    <w:rsid w:val="001E7AD3"/>
    <w:rsid w:val="001E7B9F"/>
    <w:rsid w:val="001E7D6D"/>
    <w:rsid w:val="001F012D"/>
    <w:rsid w:val="001F01FB"/>
    <w:rsid w:val="001F0354"/>
    <w:rsid w:val="001F0357"/>
    <w:rsid w:val="001F03C6"/>
    <w:rsid w:val="001F03E7"/>
    <w:rsid w:val="001F0520"/>
    <w:rsid w:val="001F0658"/>
    <w:rsid w:val="001F06F3"/>
    <w:rsid w:val="001F0848"/>
    <w:rsid w:val="001F0A04"/>
    <w:rsid w:val="001F0A9E"/>
    <w:rsid w:val="001F0B5D"/>
    <w:rsid w:val="001F0B60"/>
    <w:rsid w:val="001F0C29"/>
    <w:rsid w:val="001F0E13"/>
    <w:rsid w:val="001F0E92"/>
    <w:rsid w:val="001F0F6D"/>
    <w:rsid w:val="001F1022"/>
    <w:rsid w:val="001F1045"/>
    <w:rsid w:val="001F1123"/>
    <w:rsid w:val="001F13FC"/>
    <w:rsid w:val="001F150F"/>
    <w:rsid w:val="001F1512"/>
    <w:rsid w:val="001F15F3"/>
    <w:rsid w:val="001F17F7"/>
    <w:rsid w:val="001F1855"/>
    <w:rsid w:val="001F191F"/>
    <w:rsid w:val="001F1987"/>
    <w:rsid w:val="001F1C67"/>
    <w:rsid w:val="001F1E9B"/>
    <w:rsid w:val="001F1F76"/>
    <w:rsid w:val="001F201D"/>
    <w:rsid w:val="001F21BC"/>
    <w:rsid w:val="001F2222"/>
    <w:rsid w:val="001F22CD"/>
    <w:rsid w:val="001F22D5"/>
    <w:rsid w:val="001F238D"/>
    <w:rsid w:val="001F23BD"/>
    <w:rsid w:val="001F240A"/>
    <w:rsid w:val="001F260C"/>
    <w:rsid w:val="001F265A"/>
    <w:rsid w:val="001F2662"/>
    <w:rsid w:val="001F26E9"/>
    <w:rsid w:val="001F2708"/>
    <w:rsid w:val="001F2773"/>
    <w:rsid w:val="001F2774"/>
    <w:rsid w:val="001F27B7"/>
    <w:rsid w:val="001F27D9"/>
    <w:rsid w:val="001F27EE"/>
    <w:rsid w:val="001F299A"/>
    <w:rsid w:val="001F2A62"/>
    <w:rsid w:val="001F2CF0"/>
    <w:rsid w:val="001F2D28"/>
    <w:rsid w:val="001F2E61"/>
    <w:rsid w:val="001F2EE5"/>
    <w:rsid w:val="001F2EEC"/>
    <w:rsid w:val="001F3207"/>
    <w:rsid w:val="001F3267"/>
    <w:rsid w:val="001F3451"/>
    <w:rsid w:val="001F34DA"/>
    <w:rsid w:val="001F3616"/>
    <w:rsid w:val="001F36E0"/>
    <w:rsid w:val="001F3A22"/>
    <w:rsid w:val="001F3B49"/>
    <w:rsid w:val="001F3EE4"/>
    <w:rsid w:val="001F3FA3"/>
    <w:rsid w:val="001F41D5"/>
    <w:rsid w:val="001F4292"/>
    <w:rsid w:val="001F439B"/>
    <w:rsid w:val="001F4685"/>
    <w:rsid w:val="001F46B0"/>
    <w:rsid w:val="001F474A"/>
    <w:rsid w:val="001F48BD"/>
    <w:rsid w:val="001F4965"/>
    <w:rsid w:val="001F4C14"/>
    <w:rsid w:val="001F4C26"/>
    <w:rsid w:val="001F4CF2"/>
    <w:rsid w:val="001F4D69"/>
    <w:rsid w:val="001F4DA4"/>
    <w:rsid w:val="001F4DAC"/>
    <w:rsid w:val="001F4EB3"/>
    <w:rsid w:val="001F4F93"/>
    <w:rsid w:val="001F4FEE"/>
    <w:rsid w:val="001F5019"/>
    <w:rsid w:val="001F5027"/>
    <w:rsid w:val="001F50E2"/>
    <w:rsid w:val="001F51B5"/>
    <w:rsid w:val="001F51C5"/>
    <w:rsid w:val="001F523D"/>
    <w:rsid w:val="001F5256"/>
    <w:rsid w:val="001F5289"/>
    <w:rsid w:val="001F52F8"/>
    <w:rsid w:val="001F545D"/>
    <w:rsid w:val="001F5484"/>
    <w:rsid w:val="001F54BE"/>
    <w:rsid w:val="001F54D5"/>
    <w:rsid w:val="001F5538"/>
    <w:rsid w:val="001F5578"/>
    <w:rsid w:val="001F5649"/>
    <w:rsid w:val="001F5811"/>
    <w:rsid w:val="001F5919"/>
    <w:rsid w:val="001F5A9C"/>
    <w:rsid w:val="001F5C57"/>
    <w:rsid w:val="001F5D0F"/>
    <w:rsid w:val="001F5D72"/>
    <w:rsid w:val="001F5ECD"/>
    <w:rsid w:val="001F5F6C"/>
    <w:rsid w:val="001F60CA"/>
    <w:rsid w:val="001F62AA"/>
    <w:rsid w:val="001F62CD"/>
    <w:rsid w:val="001F62E4"/>
    <w:rsid w:val="001F62FF"/>
    <w:rsid w:val="001F6361"/>
    <w:rsid w:val="001F63A3"/>
    <w:rsid w:val="001F65B0"/>
    <w:rsid w:val="001F66EC"/>
    <w:rsid w:val="001F67AA"/>
    <w:rsid w:val="001F6893"/>
    <w:rsid w:val="001F68D9"/>
    <w:rsid w:val="001F6ABD"/>
    <w:rsid w:val="001F6AFD"/>
    <w:rsid w:val="001F6BC5"/>
    <w:rsid w:val="001F6C0E"/>
    <w:rsid w:val="001F6DDC"/>
    <w:rsid w:val="001F6E76"/>
    <w:rsid w:val="001F6EDF"/>
    <w:rsid w:val="001F7134"/>
    <w:rsid w:val="001F7232"/>
    <w:rsid w:val="001F738D"/>
    <w:rsid w:val="001F755D"/>
    <w:rsid w:val="001F7570"/>
    <w:rsid w:val="001F7599"/>
    <w:rsid w:val="001F7849"/>
    <w:rsid w:val="001F7854"/>
    <w:rsid w:val="001F7BEF"/>
    <w:rsid w:val="001F7D18"/>
    <w:rsid w:val="001F7D1D"/>
    <w:rsid w:val="001F7E39"/>
    <w:rsid w:val="001F7E80"/>
    <w:rsid w:val="001F7F88"/>
    <w:rsid w:val="00200358"/>
    <w:rsid w:val="00200457"/>
    <w:rsid w:val="0020052B"/>
    <w:rsid w:val="002006D8"/>
    <w:rsid w:val="0020071A"/>
    <w:rsid w:val="0020094A"/>
    <w:rsid w:val="00200B25"/>
    <w:rsid w:val="00200B89"/>
    <w:rsid w:val="00200B8B"/>
    <w:rsid w:val="00200BC8"/>
    <w:rsid w:val="00200CD5"/>
    <w:rsid w:val="00200D2E"/>
    <w:rsid w:val="00200D73"/>
    <w:rsid w:val="00200E24"/>
    <w:rsid w:val="002010DE"/>
    <w:rsid w:val="002014B2"/>
    <w:rsid w:val="002014E5"/>
    <w:rsid w:val="0020173F"/>
    <w:rsid w:val="002018E9"/>
    <w:rsid w:val="002019DF"/>
    <w:rsid w:val="002019EF"/>
    <w:rsid w:val="00201A71"/>
    <w:rsid w:val="00201DD4"/>
    <w:rsid w:val="0020208F"/>
    <w:rsid w:val="002020ED"/>
    <w:rsid w:val="00202108"/>
    <w:rsid w:val="00202275"/>
    <w:rsid w:val="00202296"/>
    <w:rsid w:val="00202335"/>
    <w:rsid w:val="00202354"/>
    <w:rsid w:val="0020242D"/>
    <w:rsid w:val="002024E1"/>
    <w:rsid w:val="002025AD"/>
    <w:rsid w:val="0020276E"/>
    <w:rsid w:val="0020286D"/>
    <w:rsid w:val="002028FF"/>
    <w:rsid w:val="00202C17"/>
    <w:rsid w:val="00202D92"/>
    <w:rsid w:val="00202DA2"/>
    <w:rsid w:val="00202DD9"/>
    <w:rsid w:val="00202F2A"/>
    <w:rsid w:val="00203271"/>
    <w:rsid w:val="00203295"/>
    <w:rsid w:val="002032A1"/>
    <w:rsid w:val="002032A5"/>
    <w:rsid w:val="00203388"/>
    <w:rsid w:val="002033F5"/>
    <w:rsid w:val="002035AB"/>
    <w:rsid w:val="0020363D"/>
    <w:rsid w:val="002036A1"/>
    <w:rsid w:val="002036CC"/>
    <w:rsid w:val="00203712"/>
    <w:rsid w:val="00203788"/>
    <w:rsid w:val="00203921"/>
    <w:rsid w:val="00203A19"/>
    <w:rsid w:val="00203CD6"/>
    <w:rsid w:val="00203DD1"/>
    <w:rsid w:val="00203E15"/>
    <w:rsid w:val="00203EA3"/>
    <w:rsid w:val="002040E0"/>
    <w:rsid w:val="00204165"/>
    <w:rsid w:val="00204398"/>
    <w:rsid w:val="00204461"/>
    <w:rsid w:val="002044B5"/>
    <w:rsid w:val="002045EB"/>
    <w:rsid w:val="002045FA"/>
    <w:rsid w:val="0020462D"/>
    <w:rsid w:val="002048C2"/>
    <w:rsid w:val="002048D3"/>
    <w:rsid w:val="0020495B"/>
    <w:rsid w:val="00204996"/>
    <w:rsid w:val="00204A2A"/>
    <w:rsid w:val="00204A31"/>
    <w:rsid w:val="00204B22"/>
    <w:rsid w:val="00204B3A"/>
    <w:rsid w:val="00204B56"/>
    <w:rsid w:val="00204DFA"/>
    <w:rsid w:val="00204E6C"/>
    <w:rsid w:val="00204FA1"/>
    <w:rsid w:val="002052D4"/>
    <w:rsid w:val="002052E6"/>
    <w:rsid w:val="002052E7"/>
    <w:rsid w:val="0020535A"/>
    <w:rsid w:val="00205507"/>
    <w:rsid w:val="002055CB"/>
    <w:rsid w:val="00205643"/>
    <w:rsid w:val="002056DC"/>
    <w:rsid w:val="0020596B"/>
    <w:rsid w:val="002059EF"/>
    <w:rsid w:val="00205A4B"/>
    <w:rsid w:val="00205BDB"/>
    <w:rsid w:val="00205D3A"/>
    <w:rsid w:val="00205E60"/>
    <w:rsid w:val="0020603D"/>
    <w:rsid w:val="0020609D"/>
    <w:rsid w:val="00206160"/>
    <w:rsid w:val="0020623D"/>
    <w:rsid w:val="002062D6"/>
    <w:rsid w:val="002062F1"/>
    <w:rsid w:val="00206358"/>
    <w:rsid w:val="0020640D"/>
    <w:rsid w:val="002065C0"/>
    <w:rsid w:val="0020670D"/>
    <w:rsid w:val="0020670E"/>
    <w:rsid w:val="00206746"/>
    <w:rsid w:val="002067CB"/>
    <w:rsid w:val="0020688E"/>
    <w:rsid w:val="002068CC"/>
    <w:rsid w:val="002068D2"/>
    <w:rsid w:val="00206909"/>
    <w:rsid w:val="00206955"/>
    <w:rsid w:val="00206A14"/>
    <w:rsid w:val="00206A41"/>
    <w:rsid w:val="00206A4A"/>
    <w:rsid w:val="00206A68"/>
    <w:rsid w:val="00206A79"/>
    <w:rsid w:val="00206DCF"/>
    <w:rsid w:val="00206EDB"/>
    <w:rsid w:val="00206F44"/>
    <w:rsid w:val="0020701B"/>
    <w:rsid w:val="00207195"/>
    <w:rsid w:val="002071D3"/>
    <w:rsid w:val="002072FE"/>
    <w:rsid w:val="00207355"/>
    <w:rsid w:val="00207377"/>
    <w:rsid w:val="00207380"/>
    <w:rsid w:val="0020760D"/>
    <w:rsid w:val="00207696"/>
    <w:rsid w:val="00207735"/>
    <w:rsid w:val="00207A56"/>
    <w:rsid w:val="00207B7B"/>
    <w:rsid w:val="00207C08"/>
    <w:rsid w:val="00207C30"/>
    <w:rsid w:val="00207C50"/>
    <w:rsid w:val="00207C52"/>
    <w:rsid w:val="00207C92"/>
    <w:rsid w:val="00207CF0"/>
    <w:rsid w:val="00207D3D"/>
    <w:rsid w:val="00207D93"/>
    <w:rsid w:val="00207FEC"/>
    <w:rsid w:val="002100E8"/>
    <w:rsid w:val="002101BA"/>
    <w:rsid w:val="00210283"/>
    <w:rsid w:val="00210304"/>
    <w:rsid w:val="00210309"/>
    <w:rsid w:val="00210334"/>
    <w:rsid w:val="0021077D"/>
    <w:rsid w:val="002107AB"/>
    <w:rsid w:val="0021086A"/>
    <w:rsid w:val="00210CBB"/>
    <w:rsid w:val="00210E67"/>
    <w:rsid w:val="00210EF7"/>
    <w:rsid w:val="002112AD"/>
    <w:rsid w:val="002112D5"/>
    <w:rsid w:val="00211519"/>
    <w:rsid w:val="0021168A"/>
    <w:rsid w:val="002116D8"/>
    <w:rsid w:val="00211756"/>
    <w:rsid w:val="002118A2"/>
    <w:rsid w:val="00211A3A"/>
    <w:rsid w:val="00211A59"/>
    <w:rsid w:val="00211AC4"/>
    <w:rsid w:val="00211D5E"/>
    <w:rsid w:val="00211E3E"/>
    <w:rsid w:val="00211E6C"/>
    <w:rsid w:val="00211F7F"/>
    <w:rsid w:val="00211F87"/>
    <w:rsid w:val="00212142"/>
    <w:rsid w:val="002121AE"/>
    <w:rsid w:val="0021224B"/>
    <w:rsid w:val="0021228D"/>
    <w:rsid w:val="0021248E"/>
    <w:rsid w:val="002125F3"/>
    <w:rsid w:val="002126EC"/>
    <w:rsid w:val="00212725"/>
    <w:rsid w:val="00212950"/>
    <w:rsid w:val="00212D53"/>
    <w:rsid w:val="00212D71"/>
    <w:rsid w:val="00212F29"/>
    <w:rsid w:val="00212FA9"/>
    <w:rsid w:val="00212FB8"/>
    <w:rsid w:val="00212FE5"/>
    <w:rsid w:val="00213058"/>
    <w:rsid w:val="00213319"/>
    <w:rsid w:val="002133B9"/>
    <w:rsid w:val="002136BE"/>
    <w:rsid w:val="00213709"/>
    <w:rsid w:val="0021372E"/>
    <w:rsid w:val="00213777"/>
    <w:rsid w:val="0021383C"/>
    <w:rsid w:val="002138E8"/>
    <w:rsid w:val="002139B5"/>
    <w:rsid w:val="00213CBE"/>
    <w:rsid w:val="00213E03"/>
    <w:rsid w:val="0021401A"/>
    <w:rsid w:val="002140B4"/>
    <w:rsid w:val="002140C4"/>
    <w:rsid w:val="00214135"/>
    <w:rsid w:val="002141B1"/>
    <w:rsid w:val="0021420C"/>
    <w:rsid w:val="002142BC"/>
    <w:rsid w:val="0021430A"/>
    <w:rsid w:val="0021432F"/>
    <w:rsid w:val="0021442C"/>
    <w:rsid w:val="0021457F"/>
    <w:rsid w:val="00214645"/>
    <w:rsid w:val="0021478A"/>
    <w:rsid w:val="0021479E"/>
    <w:rsid w:val="0021479F"/>
    <w:rsid w:val="002149AF"/>
    <w:rsid w:val="00214A86"/>
    <w:rsid w:val="00214A87"/>
    <w:rsid w:val="00214BEF"/>
    <w:rsid w:val="00214C18"/>
    <w:rsid w:val="00214D04"/>
    <w:rsid w:val="00214D42"/>
    <w:rsid w:val="00214DCE"/>
    <w:rsid w:val="00214F28"/>
    <w:rsid w:val="0021509E"/>
    <w:rsid w:val="0021511B"/>
    <w:rsid w:val="0021515D"/>
    <w:rsid w:val="002152FB"/>
    <w:rsid w:val="002154F3"/>
    <w:rsid w:val="002154FB"/>
    <w:rsid w:val="0021556B"/>
    <w:rsid w:val="00215675"/>
    <w:rsid w:val="002159A3"/>
    <w:rsid w:val="00215A6F"/>
    <w:rsid w:val="00215AAA"/>
    <w:rsid w:val="00215B24"/>
    <w:rsid w:val="00215B62"/>
    <w:rsid w:val="00215BE6"/>
    <w:rsid w:val="00215E44"/>
    <w:rsid w:val="00215FAD"/>
    <w:rsid w:val="00215FB1"/>
    <w:rsid w:val="00215FE9"/>
    <w:rsid w:val="00216187"/>
    <w:rsid w:val="002161FA"/>
    <w:rsid w:val="002164D2"/>
    <w:rsid w:val="00216599"/>
    <w:rsid w:val="002165B9"/>
    <w:rsid w:val="0021672A"/>
    <w:rsid w:val="0021683C"/>
    <w:rsid w:val="00216A00"/>
    <w:rsid w:val="00216A76"/>
    <w:rsid w:val="00216ACD"/>
    <w:rsid w:val="00216C96"/>
    <w:rsid w:val="00216D26"/>
    <w:rsid w:val="00216D74"/>
    <w:rsid w:val="00216F5F"/>
    <w:rsid w:val="00216F8E"/>
    <w:rsid w:val="00216FFF"/>
    <w:rsid w:val="002170FD"/>
    <w:rsid w:val="00217261"/>
    <w:rsid w:val="00217301"/>
    <w:rsid w:val="0021731E"/>
    <w:rsid w:val="00217667"/>
    <w:rsid w:val="002177C7"/>
    <w:rsid w:val="00217C08"/>
    <w:rsid w:val="00217CE6"/>
    <w:rsid w:val="00217D77"/>
    <w:rsid w:val="00217DB4"/>
    <w:rsid w:val="00217EE1"/>
    <w:rsid w:val="00217EE7"/>
    <w:rsid w:val="00217EF2"/>
    <w:rsid w:val="00220009"/>
    <w:rsid w:val="00220019"/>
    <w:rsid w:val="0022002C"/>
    <w:rsid w:val="002201E1"/>
    <w:rsid w:val="002201ED"/>
    <w:rsid w:val="0022021A"/>
    <w:rsid w:val="002202AE"/>
    <w:rsid w:val="00220328"/>
    <w:rsid w:val="0022032B"/>
    <w:rsid w:val="0022034B"/>
    <w:rsid w:val="002204DB"/>
    <w:rsid w:val="00220615"/>
    <w:rsid w:val="00220668"/>
    <w:rsid w:val="002206E5"/>
    <w:rsid w:val="002206E8"/>
    <w:rsid w:val="002208A0"/>
    <w:rsid w:val="0022091B"/>
    <w:rsid w:val="00220A1E"/>
    <w:rsid w:val="00220A46"/>
    <w:rsid w:val="0022100E"/>
    <w:rsid w:val="0022108E"/>
    <w:rsid w:val="0022113A"/>
    <w:rsid w:val="00221227"/>
    <w:rsid w:val="00221353"/>
    <w:rsid w:val="00221488"/>
    <w:rsid w:val="00221777"/>
    <w:rsid w:val="00221985"/>
    <w:rsid w:val="00221AC6"/>
    <w:rsid w:val="00221BDC"/>
    <w:rsid w:val="00221E3E"/>
    <w:rsid w:val="00221EC5"/>
    <w:rsid w:val="00222032"/>
    <w:rsid w:val="002220DD"/>
    <w:rsid w:val="002221CF"/>
    <w:rsid w:val="002223A2"/>
    <w:rsid w:val="002223E6"/>
    <w:rsid w:val="0022248D"/>
    <w:rsid w:val="00222546"/>
    <w:rsid w:val="00222609"/>
    <w:rsid w:val="00222623"/>
    <w:rsid w:val="002226D5"/>
    <w:rsid w:val="00222A7A"/>
    <w:rsid w:val="00222BF9"/>
    <w:rsid w:val="00222C58"/>
    <w:rsid w:val="00222C5C"/>
    <w:rsid w:val="00222CB2"/>
    <w:rsid w:val="00222DD0"/>
    <w:rsid w:val="00222DDE"/>
    <w:rsid w:val="00222F4C"/>
    <w:rsid w:val="00222F62"/>
    <w:rsid w:val="00222FA5"/>
    <w:rsid w:val="00222FAB"/>
    <w:rsid w:val="00222FAE"/>
    <w:rsid w:val="00223129"/>
    <w:rsid w:val="002231AC"/>
    <w:rsid w:val="00223437"/>
    <w:rsid w:val="00223772"/>
    <w:rsid w:val="00223A43"/>
    <w:rsid w:val="00223C25"/>
    <w:rsid w:val="00223C73"/>
    <w:rsid w:val="00223DA1"/>
    <w:rsid w:val="00223E02"/>
    <w:rsid w:val="00223E81"/>
    <w:rsid w:val="00223F21"/>
    <w:rsid w:val="00223F44"/>
    <w:rsid w:val="00223FE4"/>
    <w:rsid w:val="00224220"/>
    <w:rsid w:val="002243A2"/>
    <w:rsid w:val="002243F2"/>
    <w:rsid w:val="0022440F"/>
    <w:rsid w:val="00224481"/>
    <w:rsid w:val="002244F9"/>
    <w:rsid w:val="002246F1"/>
    <w:rsid w:val="0022477D"/>
    <w:rsid w:val="00224860"/>
    <w:rsid w:val="002248B2"/>
    <w:rsid w:val="0022499E"/>
    <w:rsid w:val="00224A2C"/>
    <w:rsid w:val="00224B39"/>
    <w:rsid w:val="00224B3C"/>
    <w:rsid w:val="00224D9C"/>
    <w:rsid w:val="00224DBB"/>
    <w:rsid w:val="00224EDD"/>
    <w:rsid w:val="00224EFE"/>
    <w:rsid w:val="00224FF6"/>
    <w:rsid w:val="002251F7"/>
    <w:rsid w:val="00225217"/>
    <w:rsid w:val="00225218"/>
    <w:rsid w:val="002252A4"/>
    <w:rsid w:val="00225464"/>
    <w:rsid w:val="0022556E"/>
    <w:rsid w:val="002255F0"/>
    <w:rsid w:val="002256D9"/>
    <w:rsid w:val="00225867"/>
    <w:rsid w:val="002258E9"/>
    <w:rsid w:val="002258F3"/>
    <w:rsid w:val="00225D88"/>
    <w:rsid w:val="00225FD1"/>
    <w:rsid w:val="002260EF"/>
    <w:rsid w:val="00226577"/>
    <w:rsid w:val="00226634"/>
    <w:rsid w:val="00226649"/>
    <w:rsid w:val="0022664D"/>
    <w:rsid w:val="002267F4"/>
    <w:rsid w:val="0022687C"/>
    <w:rsid w:val="00226998"/>
    <w:rsid w:val="00226FED"/>
    <w:rsid w:val="002270A1"/>
    <w:rsid w:val="0022710E"/>
    <w:rsid w:val="002271AE"/>
    <w:rsid w:val="00227237"/>
    <w:rsid w:val="00227301"/>
    <w:rsid w:val="00227427"/>
    <w:rsid w:val="002276F8"/>
    <w:rsid w:val="00227764"/>
    <w:rsid w:val="00227848"/>
    <w:rsid w:val="0022789D"/>
    <w:rsid w:val="0022789F"/>
    <w:rsid w:val="002278EF"/>
    <w:rsid w:val="002279E9"/>
    <w:rsid w:val="00227BD7"/>
    <w:rsid w:val="00227C6F"/>
    <w:rsid w:val="00227EA9"/>
    <w:rsid w:val="00227EFB"/>
    <w:rsid w:val="00227F3E"/>
    <w:rsid w:val="002302D0"/>
    <w:rsid w:val="0023034E"/>
    <w:rsid w:val="002305A9"/>
    <w:rsid w:val="0023060E"/>
    <w:rsid w:val="0023066A"/>
    <w:rsid w:val="0023068D"/>
    <w:rsid w:val="002306B6"/>
    <w:rsid w:val="002306F8"/>
    <w:rsid w:val="0023079D"/>
    <w:rsid w:val="00230828"/>
    <w:rsid w:val="0023089E"/>
    <w:rsid w:val="002308DF"/>
    <w:rsid w:val="00230E13"/>
    <w:rsid w:val="00230E1A"/>
    <w:rsid w:val="00230F45"/>
    <w:rsid w:val="00230F54"/>
    <w:rsid w:val="002312F4"/>
    <w:rsid w:val="00231345"/>
    <w:rsid w:val="0023135D"/>
    <w:rsid w:val="002313A2"/>
    <w:rsid w:val="00231573"/>
    <w:rsid w:val="002315BE"/>
    <w:rsid w:val="002317E3"/>
    <w:rsid w:val="002317FA"/>
    <w:rsid w:val="0023180D"/>
    <w:rsid w:val="0023182A"/>
    <w:rsid w:val="0023192B"/>
    <w:rsid w:val="0023194F"/>
    <w:rsid w:val="002319D6"/>
    <w:rsid w:val="00231C23"/>
    <w:rsid w:val="00231DA9"/>
    <w:rsid w:val="00231E14"/>
    <w:rsid w:val="00231E78"/>
    <w:rsid w:val="00231FB5"/>
    <w:rsid w:val="00231FC7"/>
    <w:rsid w:val="00232171"/>
    <w:rsid w:val="00232384"/>
    <w:rsid w:val="002324D9"/>
    <w:rsid w:val="00232509"/>
    <w:rsid w:val="002325F1"/>
    <w:rsid w:val="00232721"/>
    <w:rsid w:val="0023280A"/>
    <w:rsid w:val="00232930"/>
    <w:rsid w:val="00232962"/>
    <w:rsid w:val="002329DF"/>
    <w:rsid w:val="00232A4D"/>
    <w:rsid w:val="00232A95"/>
    <w:rsid w:val="00232C3F"/>
    <w:rsid w:val="00232DD9"/>
    <w:rsid w:val="00232DF1"/>
    <w:rsid w:val="00232E08"/>
    <w:rsid w:val="00232FF1"/>
    <w:rsid w:val="0023303D"/>
    <w:rsid w:val="0023308F"/>
    <w:rsid w:val="002333EB"/>
    <w:rsid w:val="00233403"/>
    <w:rsid w:val="00233440"/>
    <w:rsid w:val="00233564"/>
    <w:rsid w:val="002336DE"/>
    <w:rsid w:val="00233749"/>
    <w:rsid w:val="002337A7"/>
    <w:rsid w:val="002338D4"/>
    <w:rsid w:val="002338FA"/>
    <w:rsid w:val="00233B20"/>
    <w:rsid w:val="00233BA9"/>
    <w:rsid w:val="00233D0E"/>
    <w:rsid w:val="00233E5A"/>
    <w:rsid w:val="00233EFB"/>
    <w:rsid w:val="00233F21"/>
    <w:rsid w:val="00234091"/>
    <w:rsid w:val="00234193"/>
    <w:rsid w:val="002341A3"/>
    <w:rsid w:val="002341E4"/>
    <w:rsid w:val="00234237"/>
    <w:rsid w:val="002346DC"/>
    <w:rsid w:val="002347A9"/>
    <w:rsid w:val="0023486A"/>
    <w:rsid w:val="002349E8"/>
    <w:rsid w:val="00234A36"/>
    <w:rsid w:val="00234B06"/>
    <w:rsid w:val="00234B4B"/>
    <w:rsid w:val="00234C0B"/>
    <w:rsid w:val="00234D1A"/>
    <w:rsid w:val="00234D35"/>
    <w:rsid w:val="00234E13"/>
    <w:rsid w:val="00234F74"/>
    <w:rsid w:val="002350DE"/>
    <w:rsid w:val="00235231"/>
    <w:rsid w:val="0023524F"/>
    <w:rsid w:val="002352B7"/>
    <w:rsid w:val="002352C3"/>
    <w:rsid w:val="0023537C"/>
    <w:rsid w:val="00235516"/>
    <w:rsid w:val="00235534"/>
    <w:rsid w:val="00235574"/>
    <w:rsid w:val="002355AC"/>
    <w:rsid w:val="0023595E"/>
    <w:rsid w:val="002359B6"/>
    <w:rsid w:val="002359C0"/>
    <w:rsid w:val="00235B5A"/>
    <w:rsid w:val="00235B5E"/>
    <w:rsid w:val="00235C5F"/>
    <w:rsid w:val="00235C94"/>
    <w:rsid w:val="00235DA6"/>
    <w:rsid w:val="00235E73"/>
    <w:rsid w:val="00235F09"/>
    <w:rsid w:val="00235F7C"/>
    <w:rsid w:val="00236027"/>
    <w:rsid w:val="0023609C"/>
    <w:rsid w:val="0023619B"/>
    <w:rsid w:val="00236249"/>
    <w:rsid w:val="00236450"/>
    <w:rsid w:val="002364DF"/>
    <w:rsid w:val="0023686E"/>
    <w:rsid w:val="002369AA"/>
    <w:rsid w:val="00236B4F"/>
    <w:rsid w:val="00236CB7"/>
    <w:rsid w:val="00236EF5"/>
    <w:rsid w:val="00237098"/>
    <w:rsid w:val="002370B9"/>
    <w:rsid w:val="002370E3"/>
    <w:rsid w:val="00237157"/>
    <w:rsid w:val="002372BD"/>
    <w:rsid w:val="002373DB"/>
    <w:rsid w:val="00237466"/>
    <w:rsid w:val="0023765A"/>
    <w:rsid w:val="002377F2"/>
    <w:rsid w:val="0023790A"/>
    <w:rsid w:val="00237921"/>
    <w:rsid w:val="00237974"/>
    <w:rsid w:val="002379CD"/>
    <w:rsid w:val="00237A4E"/>
    <w:rsid w:val="00237AFD"/>
    <w:rsid w:val="00237D26"/>
    <w:rsid w:val="00237D4A"/>
    <w:rsid w:val="00237DC4"/>
    <w:rsid w:val="00237DF1"/>
    <w:rsid w:val="00237E4B"/>
    <w:rsid w:val="00237FA5"/>
    <w:rsid w:val="00240036"/>
    <w:rsid w:val="0024005B"/>
    <w:rsid w:val="002400D9"/>
    <w:rsid w:val="002400FF"/>
    <w:rsid w:val="00240143"/>
    <w:rsid w:val="002402B4"/>
    <w:rsid w:val="00240342"/>
    <w:rsid w:val="0024036E"/>
    <w:rsid w:val="00240442"/>
    <w:rsid w:val="002404EB"/>
    <w:rsid w:val="002404ED"/>
    <w:rsid w:val="002405E9"/>
    <w:rsid w:val="002406DE"/>
    <w:rsid w:val="0024097F"/>
    <w:rsid w:val="00240B76"/>
    <w:rsid w:val="00240E51"/>
    <w:rsid w:val="00240E71"/>
    <w:rsid w:val="0024101D"/>
    <w:rsid w:val="0024124A"/>
    <w:rsid w:val="002412F3"/>
    <w:rsid w:val="00241311"/>
    <w:rsid w:val="00241478"/>
    <w:rsid w:val="0024157A"/>
    <w:rsid w:val="0024163C"/>
    <w:rsid w:val="002418E8"/>
    <w:rsid w:val="0024197A"/>
    <w:rsid w:val="00241A10"/>
    <w:rsid w:val="00241A9D"/>
    <w:rsid w:val="00241AA7"/>
    <w:rsid w:val="00241B54"/>
    <w:rsid w:val="00241BA3"/>
    <w:rsid w:val="00241BC8"/>
    <w:rsid w:val="00241C43"/>
    <w:rsid w:val="00241C80"/>
    <w:rsid w:val="00241C8C"/>
    <w:rsid w:val="00241DF5"/>
    <w:rsid w:val="00241EA2"/>
    <w:rsid w:val="00241ECE"/>
    <w:rsid w:val="00241ED4"/>
    <w:rsid w:val="002420B3"/>
    <w:rsid w:val="002420F7"/>
    <w:rsid w:val="00242298"/>
    <w:rsid w:val="00242316"/>
    <w:rsid w:val="00242368"/>
    <w:rsid w:val="0024274D"/>
    <w:rsid w:val="0024277C"/>
    <w:rsid w:val="002428DB"/>
    <w:rsid w:val="00242942"/>
    <w:rsid w:val="00242978"/>
    <w:rsid w:val="002429A9"/>
    <w:rsid w:val="00242A13"/>
    <w:rsid w:val="00242B8C"/>
    <w:rsid w:val="00242C97"/>
    <w:rsid w:val="00242E22"/>
    <w:rsid w:val="00242E2A"/>
    <w:rsid w:val="0024304E"/>
    <w:rsid w:val="00243209"/>
    <w:rsid w:val="0024336B"/>
    <w:rsid w:val="0024337E"/>
    <w:rsid w:val="002434AC"/>
    <w:rsid w:val="00243586"/>
    <w:rsid w:val="0024359C"/>
    <w:rsid w:val="002435E3"/>
    <w:rsid w:val="00243611"/>
    <w:rsid w:val="00243667"/>
    <w:rsid w:val="00243721"/>
    <w:rsid w:val="002437A9"/>
    <w:rsid w:val="00243998"/>
    <w:rsid w:val="002439D7"/>
    <w:rsid w:val="00243C34"/>
    <w:rsid w:val="00243E78"/>
    <w:rsid w:val="00244042"/>
    <w:rsid w:val="0024410E"/>
    <w:rsid w:val="0024411B"/>
    <w:rsid w:val="00244194"/>
    <w:rsid w:val="002441DA"/>
    <w:rsid w:val="00244213"/>
    <w:rsid w:val="0024424F"/>
    <w:rsid w:val="002442F4"/>
    <w:rsid w:val="00244403"/>
    <w:rsid w:val="002445CD"/>
    <w:rsid w:val="0024466A"/>
    <w:rsid w:val="002447EE"/>
    <w:rsid w:val="002449D6"/>
    <w:rsid w:val="002449DD"/>
    <w:rsid w:val="00244A61"/>
    <w:rsid w:val="00244BEE"/>
    <w:rsid w:val="00244C0B"/>
    <w:rsid w:val="00244C91"/>
    <w:rsid w:val="00244D28"/>
    <w:rsid w:val="00244DD1"/>
    <w:rsid w:val="00244E60"/>
    <w:rsid w:val="00244E63"/>
    <w:rsid w:val="00244E6C"/>
    <w:rsid w:val="00244EFA"/>
    <w:rsid w:val="002451C7"/>
    <w:rsid w:val="002451D8"/>
    <w:rsid w:val="002452A0"/>
    <w:rsid w:val="00245314"/>
    <w:rsid w:val="002455D7"/>
    <w:rsid w:val="00245683"/>
    <w:rsid w:val="00245689"/>
    <w:rsid w:val="00245711"/>
    <w:rsid w:val="00245720"/>
    <w:rsid w:val="0024584C"/>
    <w:rsid w:val="0024588E"/>
    <w:rsid w:val="00245A6F"/>
    <w:rsid w:val="00245BB1"/>
    <w:rsid w:val="00245C57"/>
    <w:rsid w:val="00245D07"/>
    <w:rsid w:val="00245D3A"/>
    <w:rsid w:val="00245E63"/>
    <w:rsid w:val="00245FD5"/>
    <w:rsid w:val="0024605D"/>
    <w:rsid w:val="00246093"/>
    <w:rsid w:val="002461AA"/>
    <w:rsid w:val="0024624D"/>
    <w:rsid w:val="002464BA"/>
    <w:rsid w:val="00246696"/>
    <w:rsid w:val="002468D5"/>
    <w:rsid w:val="00246915"/>
    <w:rsid w:val="00246943"/>
    <w:rsid w:val="002469F0"/>
    <w:rsid w:val="00246A4E"/>
    <w:rsid w:val="00246BC7"/>
    <w:rsid w:val="00246D5B"/>
    <w:rsid w:val="00246E43"/>
    <w:rsid w:val="00246EB7"/>
    <w:rsid w:val="00246F25"/>
    <w:rsid w:val="00246F56"/>
    <w:rsid w:val="00246FF1"/>
    <w:rsid w:val="00247108"/>
    <w:rsid w:val="00247178"/>
    <w:rsid w:val="002471D1"/>
    <w:rsid w:val="00247219"/>
    <w:rsid w:val="00247388"/>
    <w:rsid w:val="00247482"/>
    <w:rsid w:val="0024750F"/>
    <w:rsid w:val="002476C8"/>
    <w:rsid w:val="0024771C"/>
    <w:rsid w:val="002477C7"/>
    <w:rsid w:val="002477DF"/>
    <w:rsid w:val="002478B2"/>
    <w:rsid w:val="002478E6"/>
    <w:rsid w:val="002479B1"/>
    <w:rsid w:val="00247D6C"/>
    <w:rsid w:val="00247DFC"/>
    <w:rsid w:val="00247F15"/>
    <w:rsid w:val="0025002C"/>
    <w:rsid w:val="0025005C"/>
    <w:rsid w:val="002501A2"/>
    <w:rsid w:val="0025025F"/>
    <w:rsid w:val="00250310"/>
    <w:rsid w:val="00250378"/>
    <w:rsid w:val="002503D0"/>
    <w:rsid w:val="002503D2"/>
    <w:rsid w:val="002505BC"/>
    <w:rsid w:val="0025071D"/>
    <w:rsid w:val="002507DA"/>
    <w:rsid w:val="002507F9"/>
    <w:rsid w:val="00250802"/>
    <w:rsid w:val="00250954"/>
    <w:rsid w:val="002509BB"/>
    <w:rsid w:val="00250BDA"/>
    <w:rsid w:val="00250D5C"/>
    <w:rsid w:val="00250DC8"/>
    <w:rsid w:val="00251081"/>
    <w:rsid w:val="00251290"/>
    <w:rsid w:val="002512E0"/>
    <w:rsid w:val="002518B4"/>
    <w:rsid w:val="00251AD6"/>
    <w:rsid w:val="00251CB7"/>
    <w:rsid w:val="00251CD0"/>
    <w:rsid w:val="00251E84"/>
    <w:rsid w:val="00251FBD"/>
    <w:rsid w:val="00251FC6"/>
    <w:rsid w:val="0025214F"/>
    <w:rsid w:val="002523BD"/>
    <w:rsid w:val="00252553"/>
    <w:rsid w:val="00252574"/>
    <w:rsid w:val="002526DC"/>
    <w:rsid w:val="00252728"/>
    <w:rsid w:val="0025273A"/>
    <w:rsid w:val="002527AE"/>
    <w:rsid w:val="002527FB"/>
    <w:rsid w:val="002529CC"/>
    <w:rsid w:val="00252AB4"/>
    <w:rsid w:val="00252B60"/>
    <w:rsid w:val="00252C17"/>
    <w:rsid w:val="00252D51"/>
    <w:rsid w:val="00252D80"/>
    <w:rsid w:val="00252DA9"/>
    <w:rsid w:val="00252E43"/>
    <w:rsid w:val="00252F4C"/>
    <w:rsid w:val="00252FF7"/>
    <w:rsid w:val="00253011"/>
    <w:rsid w:val="0025307F"/>
    <w:rsid w:val="002530AB"/>
    <w:rsid w:val="0025317C"/>
    <w:rsid w:val="0025331E"/>
    <w:rsid w:val="00253357"/>
    <w:rsid w:val="002533A2"/>
    <w:rsid w:val="00253636"/>
    <w:rsid w:val="0025365A"/>
    <w:rsid w:val="002538AD"/>
    <w:rsid w:val="002539E8"/>
    <w:rsid w:val="00253ABB"/>
    <w:rsid w:val="00253B62"/>
    <w:rsid w:val="00253C28"/>
    <w:rsid w:val="00253CA2"/>
    <w:rsid w:val="00253FA8"/>
    <w:rsid w:val="0025401A"/>
    <w:rsid w:val="00254116"/>
    <w:rsid w:val="00254187"/>
    <w:rsid w:val="002541B7"/>
    <w:rsid w:val="0025423E"/>
    <w:rsid w:val="002544F2"/>
    <w:rsid w:val="002547CB"/>
    <w:rsid w:val="002548B7"/>
    <w:rsid w:val="00254903"/>
    <w:rsid w:val="002549A0"/>
    <w:rsid w:val="002549F4"/>
    <w:rsid w:val="00254A06"/>
    <w:rsid w:val="00254A3F"/>
    <w:rsid w:val="00254C0D"/>
    <w:rsid w:val="00254D8B"/>
    <w:rsid w:val="00254FC5"/>
    <w:rsid w:val="00255009"/>
    <w:rsid w:val="00255179"/>
    <w:rsid w:val="002551BD"/>
    <w:rsid w:val="00255258"/>
    <w:rsid w:val="00255384"/>
    <w:rsid w:val="0025538C"/>
    <w:rsid w:val="00255407"/>
    <w:rsid w:val="002557CD"/>
    <w:rsid w:val="00255802"/>
    <w:rsid w:val="0025583D"/>
    <w:rsid w:val="00255865"/>
    <w:rsid w:val="00255A68"/>
    <w:rsid w:val="00255AA8"/>
    <w:rsid w:val="00255CB0"/>
    <w:rsid w:val="00255CD3"/>
    <w:rsid w:val="00255D41"/>
    <w:rsid w:val="00255D49"/>
    <w:rsid w:val="00255E01"/>
    <w:rsid w:val="00255EA5"/>
    <w:rsid w:val="00255EB3"/>
    <w:rsid w:val="002560D1"/>
    <w:rsid w:val="0025619B"/>
    <w:rsid w:val="00256457"/>
    <w:rsid w:val="00256468"/>
    <w:rsid w:val="00256673"/>
    <w:rsid w:val="002566C2"/>
    <w:rsid w:val="002566D7"/>
    <w:rsid w:val="00256710"/>
    <w:rsid w:val="002568D0"/>
    <w:rsid w:val="00256907"/>
    <w:rsid w:val="00256A9C"/>
    <w:rsid w:val="00256BC0"/>
    <w:rsid w:val="00256CEE"/>
    <w:rsid w:val="00256D74"/>
    <w:rsid w:val="00256EB1"/>
    <w:rsid w:val="0025707A"/>
    <w:rsid w:val="00257277"/>
    <w:rsid w:val="00257305"/>
    <w:rsid w:val="00257336"/>
    <w:rsid w:val="0025735F"/>
    <w:rsid w:val="002573D9"/>
    <w:rsid w:val="002575D7"/>
    <w:rsid w:val="0025766D"/>
    <w:rsid w:val="002577CB"/>
    <w:rsid w:val="002577CD"/>
    <w:rsid w:val="00257841"/>
    <w:rsid w:val="0025796C"/>
    <w:rsid w:val="00257A25"/>
    <w:rsid w:val="00257B55"/>
    <w:rsid w:val="00257BDE"/>
    <w:rsid w:val="00257BE0"/>
    <w:rsid w:val="00257C59"/>
    <w:rsid w:val="00260271"/>
    <w:rsid w:val="00260402"/>
    <w:rsid w:val="002606A6"/>
    <w:rsid w:val="00260731"/>
    <w:rsid w:val="0026076F"/>
    <w:rsid w:val="002607AD"/>
    <w:rsid w:val="00260867"/>
    <w:rsid w:val="002608D2"/>
    <w:rsid w:val="0026094F"/>
    <w:rsid w:val="00260A37"/>
    <w:rsid w:val="00260AEE"/>
    <w:rsid w:val="00260E13"/>
    <w:rsid w:val="00260FD9"/>
    <w:rsid w:val="00261579"/>
    <w:rsid w:val="0026169E"/>
    <w:rsid w:val="0026192D"/>
    <w:rsid w:val="00261AB2"/>
    <w:rsid w:val="00261B32"/>
    <w:rsid w:val="00261BB2"/>
    <w:rsid w:val="00261F3B"/>
    <w:rsid w:val="00261FA8"/>
    <w:rsid w:val="00262036"/>
    <w:rsid w:val="002620EB"/>
    <w:rsid w:val="00262183"/>
    <w:rsid w:val="002621A6"/>
    <w:rsid w:val="002622F2"/>
    <w:rsid w:val="00262444"/>
    <w:rsid w:val="0026255C"/>
    <w:rsid w:val="00262661"/>
    <w:rsid w:val="002628B6"/>
    <w:rsid w:val="002628E6"/>
    <w:rsid w:val="002628EF"/>
    <w:rsid w:val="00262979"/>
    <w:rsid w:val="0026297E"/>
    <w:rsid w:val="002629DB"/>
    <w:rsid w:val="00262B50"/>
    <w:rsid w:val="00262C24"/>
    <w:rsid w:val="00262CE5"/>
    <w:rsid w:val="00262D9D"/>
    <w:rsid w:val="00262F93"/>
    <w:rsid w:val="0026307E"/>
    <w:rsid w:val="002630CF"/>
    <w:rsid w:val="00263159"/>
    <w:rsid w:val="002632D7"/>
    <w:rsid w:val="002632DF"/>
    <w:rsid w:val="00263379"/>
    <w:rsid w:val="00263421"/>
    <w:rsid w:val="00263479"/>
    <w:rsid w:val="0026351B"/>
    <w:rsid w:val="00263586"/>
    <w:rsid w:val="0026379D"/>
    <w:rsid w:val="00263874"/>
    <w:rsid w:val="0026391E"/>
    <w:rsid w:val="00263946"/>
    <w:rsid w:val="00263A7F"/>
    <w:rsid w:val="00263A92"/>
    <w:rsid w:val="00263B8B"/>
    <w:rsid w:val="00263C06"/>
    <w:rsid w:val="00263C76"/>
    <w:rsid w:val="00263DDC"/>
    <w:rsid w:val="002640BA"/>
    <w:rsid w:val="0026419C"/>
    <w:rsid w:val="00264211"/>
    <w:rsid w:val="00264238"/>
    <w:rsid w:val="00264278"/>
    <w:rsid w:val="00264322"/>
    <w:rsid w:val="002643B2"/>
    <w:rsid w:val="002644BF"/>
    <w:rsid w:val="00264540"/>
    <w:rsid w:val="00264542"/>
    <w:rsid w:val="00264941"/>
    <w:rsid w:val="002649D4"/>
    <w:rsid w:val="00264BC6"/>
    <w:rsid w:val="00264CF2"/>
    <w:rsid w:val="00264CFD"/>
    <w:rsid w:val="00264DB7"/>
    <w:rsid w:val="00264FF8"/>
    <w:rsid w:val="002651A5"/>
    <w:rsid w:val="002651FC"/>
    <w:rsid w:val="00265422"/>
    <w:rsid w:val="00265457"/>
    <w:rsid w:val="002656B4"/>
    <w:rsid w:val="002656C6"/>
    <w:rsid w:val="002656CC"/>
    <w:rsid w:val="002656D5"/>
    <w:rsid w:val="002657EB"/>
    <w:rsid w:val="00265811"/>
    <w:rsid w:val="00265817"/>
    <w:rsid w:val="00265851"/>
    <w:rsid w:val="00265938"/>
    <w:rsid w:val="00265A1D"/>
    <w:rsid w:val="00265A94"/>
    <w:rsid w:val="00265B5B"/>
    <w:rsid w:val="00265C26"/>
    <w:rsid w:val="00265E64"/>
    <w:rsid w:val="00265F94"/>
    <w:rsid w:val="00266100"/>
    <w:rsid w:val="002661AA"/>
    <w:rsid w:val="002662A6"/>
    <w:rsid w:val="002663BE"/>
    <w:rsid w:val="00266430"/>
    <w:rsid w:val="002664EB"/>
    <w:rsid w:val="00266510"/>
    <w:rsid w:val="00266723"/>
    <w:rsid w:val="002667A8"/>
    <w:rsid w:val="00266956"/>
    <w:rsid w:val="00266BE0"/>
    <w:rsid w:val="00266F2F"/>
    <w:rsid w:val="002670B6"/>
    <w:rsid w:val="0026722B"/>
    <w:rsid w:val="00267250"/>
    <w:rsid w:val="0026736E"/>
    <w:rsid w:val="002673AA"/>
    <w:rsid w:val="002673EC"/>
    <w:rsid w:val="0026748F"/>
    <w:rsid w:val="00267587"/>
    <w:rsid w:val="002675C8"/>
    <w:rsid w:val="0026768D"/>
    <w:rsid w:val="00267709"/>
    <w:rsid w:val="00267737"/>
    <w:rsid w:val="00267760"/>
    <w:rsid w:val="002677EF"/>
    <w:rsid w:val="0026783C"/>
    <w:rsid w:val="0026787F"/>
    <w:rsid w:val="002678FF"/>
    <w:rsid w:val="00267A0B"/>
    <w:rsid w:val="00267BC7"/>
    <w:rsid w:val="00267CD9"/>
    <w:rsid w:val="00267E57"/>
    <w:rsid w:val="00267FDA"/>
    <w:rsid w:val="00270009"/>
    <w:rsid w:val="0027009D"/>
    <w:rsid w:val="00270130"/>
    <w:rsid w:val="002702A8"/>
    <w:rsid w:val="0027031E"/>
    <w:rsid w:val="00270499"/>
    <w:rsid w:val="0027050D"/>
    <w:rsid w:val="0027059F"/>
    <w:rsid w:val="002705D8"/>
    <w:rsid w:val="00270619"/>
    <w:rsid w:val="0027069B"/>
    <w:rsid w:val="002706A2"/>
    <w:rsid w:val="00270726"/>
    <w:rsid w:val="002707FA"/>
    <w:rsid w:val="002709E4"/>
    <w:rsid w:val="00270A06"/>
    <w:rsid w:val="00270B83"/>
    <w:rsid w:val="00270CA4"/>
    <w:rsid w:val="00270D1B"/>
    <w:rsid w:val="00270D4C"/>
    <w:rsid w:val="00270FD9"/>
    <w:rsid w:val="00270FE0"/>
    <w:rsid w:val="00271028"/>
    <w:rsid w:val="00271394"/>
    <w:rsid w:val="0027156C"/>
    <w:rsid w:val="00271589"/>
    <w:rsid w:val="002717C8"/>
    <w:rsid w:val="002717F2"/>
    <w:rsid w:val="00271A6D"/>
    <w:rsid w:val="00271C0D"/>
    <w:rsid w:val="00271CD4"/>
    <w:rsid w:val="00272050"/>
    <w:rsid w:val="00272120"/>
    <w:rsid w:val="00272292"/>
    <w:rsid w:val="0027273E"/>
    <w:rsid w:val="0027275D"/>
    <w:rsid w:val="002727A0"/>
    <w:rsid w:val="002728A8"/>
    <w:rsid w:val="00272918"/>
    <w:rsid w:val="0027295D"/>
    <w:rsid w:val="00272983"/>
    <w:rsid w:val="00272AFE"/>
    <w:rsid w:val="00272B48"/>
    <w:rsid w:val="00272C46"/>
    <w:rsid w:val="00272CA0"/>
    <w:rsid w:val="00272F09"/>
    <w:rsid w:val="00272F1D"/>
    <w:rsid w:val="00272F49"/>
    <w:rsid w:val="00273156"/>
    <w:rsid w:val="00273157"/>
    <w:rsid w:val="00273177"/>
    <w:rsid w:val="00273190"/>
    <w:rsid w:val="002732E7"/>
    <w:rsid w:val="00273464"/>
    <w:rsid w:val="002734B9"/>
    <w:rsid w:val="0027351B"/>
    <w:rsid w:val="002736AA"/>
    <w:rsid w:val="0027375B"/>
    <w:rsid w:val="002737D1"/>
    <w:rsid w:val="002737E4"/>
    <w:rsid w:val="00273839"/>
    <w:rsid w:val="002738A9"/>
    <w:rsid w:val="0027399D"/>
    <w:rsid w:val="00273A63"/>
    <w:rsid w:val="00273B9B"/>
    <w:rsid w:val="00273D54"/>
    <w:rsid w:val="00273D73"/>
    <w:rsid w:val="00273DD0"/>
    <w:rsid w:val="00273E32"/>
    <w:rsid w:val="002742B8"/>
    <w:rsid w:val="0027455B"/>
    <w:rsid w:val="002745D0"/>
    <w:rsid w:val="002745D3"/>
    <w:rsid w:val="00274643"/>
    <w:rsid w:val="002746F9"/>
    <w:rsid w:val="0027481C"/>
    <w:rsid w:val="00274823"/>
    <w:rsid w:val="0027495C"/>
    <w:rsid w:val="00274984"/>
    <w:rsid w:val="00274A42"/>
    <w:rsid w:val="00274AA9"/>
    <w:rsid w:val="00274B16"/>
    <w:rsid w:val="00274C29"/>
    <w:rsid w:val="00274D12"/>
    <w:rsid w:val="00274DF0"/>
    <w:rsid w:val="00275074"/>
    <w:rsid w:val="002750CA"/>
    <w:rsid w:val="00275176"/>
    <w:rsid w:val="00275205"/>
    <w:rsid w:val="00275351"/>
    <w:rsid w:val="00275827"/>
    <w:rsid w:val="0027584A"/>
    <w:rsid w:val="00275A2B"/>
    <w:rsid w:val="00275AE4"/>
    <w:rsid w:val="00275BD7"/>
    <w:rsid w:val="00275C23"/>
    <w:rsid w:val="00275CFE"/>
    <w:rsid w:val="00275DDC"/>
    <w:rsid w:val="00275ED3"/>
    <w:rsid w:val="00275F2C"/>
    <w:rsid w:val="0027600F"/>
    <w:rsid w:val="00276126"/>
    <w:rsid w:val="0027623B"/>
    <w:rsid w:val="002762E7"/>
    <w:rsid w:val="00276378"/>
    <w:rsid w:val="002763E9"/>
    <w:rsid w:val="00276574"/>
    <w:rsid w:val="00276736"/>
    <w:rsid w:val="002767ED"/>
    <w:rsid w:val="00276982"/>
    <w:rsid w:val="00276AE1"/>
    <w:rsid w:val="00276C59"/>
    <w:rsid w:val="00276D39"/>
    <w:rsid w:val="00276F4E"/>
    <w:rsid w:val="00276FB2"/>
    <w:rsid w:val="00276FDF"/>
    <w:rsid w:val="00277241"/>
    <w:rsid w:val="0027748E"/>
    <w:rsid w:val="002776C5"/>
    <w:rsid w:val="0027773D"/>
    <w:rsid w:val="0027778C"/>
    <w:rsid w:val="002777BF"/>
    <w:rsid w:val="00277806"/>
    <w:rsid w:val="002778BD"/>
    <w:rsid w:val="002779F3"/>
    <w:rsid w:val="00277A78"/>
    <w:rsid w:val="00277AD5"/>
    <w:rsid w:val="00277B7A"/>
    <w:rsid w:val="00277C29"/>
    <w:rsid w:val="00277D8E"/>
    <w:rsid w:val="00277E9B"/>
    <w:rsid w:val="00280105"/>
    <w:rsid w:val="002801B8"/>
    <w:rsid w:val="002801D4"/>
    <w:rsid w:val="00280281"/>
    <w:rsid w:val="00280340"/>
    <w:rsid w:val="002803CE"/>
    <w:rsid w:val="00280414"/>
    <w:rsid w:val="002806F6"/>
    <w:rsid w:val="00280789"/>
    <w:rsid w:val="0028086C"/>
    <w:rsid w:val="002808FA"/>
    <w:rsid w:val="00280B66"/>
    <w:rsid w:val="00280D92"/>
    <w:rsid w:val="00280E4D"/>
    <w:rsid w:val="00280EE8"/>
    <w:rsid w:val="00280F68"/>
    <w:rsid w:val="00281372"/>
    <w:rsid w:val="002815FA"/>
    <w:rsid w:val="0028168E"/>
    <w:rsid w:val="002816C4"/>
    <w:rsid w:val="0028170E"/>
    <w:rsid w:val="00281762"/>
    <w:rsid w:val="00281825"/>
    <w:rsid w:val="00281954"/>
    <w:rsid w:val="00281ABE"/>
    <w:rsid w:val="00281B14"/>
    <w:rsid w:val="00281BA8"/>
    <w:rsid w:val="00281C26"/>
    <w:rsid w:val="00281F5D"/>
    <w:rsid w:val="00281F7F"/>
    <w:rsid w:val="00281FA4"/>
    <w:rsid w:val="0028212C"/>
    <w:rsid w:val="002821F6"/>
    <w:rsid w:val="002823EE"/>
    <w:rsid w:val="002824BF"/>
    <w:rsid w:val="002824C2"/>
    <w:rsid w:val="002825F2"/>
    <w:rsid w:val="002826F2"/>
    <w:rsid w:val="00282950"/>
    <w:rsid w:val="00282967"/>
    <w:rsid w:val="00282B3B"/>
    <w:rsid w:val="0028305D"/>
    <w:rsid w:val="002834B6"/>
    <w:rsid w:val="00283532"/>
    <w:rsid w:val="002836BD"/>
    <w:rsid w:val="00283744"/>
    <w:rsid w:val="002837FA"/>
    <w:rsid w:val="00283896"/>
    <w:rsid w:val="002839F4"/>
    <w:rsid w:val="00283AFF"/>
    <w:rsid w:val="00283E89"/>
    <w:rsid w:val="00284115"/>
    <w:rsid w:val="002841F1"/>
    <w:rsid w:val="0028469C"/>
    <w:rsid w:val="002846D1"/>
    <w:rsid w:val="002846DA"/>
    <w:rsid w:val="002846F4"/>
    <w:rsid w:val="00284772"/>
    <w:rsid w:val="00284A6A"/>
    <w:rsid w:val="00284B48"/>
    <w:rsid w:val="00284C4F"/>
    <w:rsid w:val="00284CAC"/>
    <w:rsid w:val="00284E32"/>
    <w:rsid w:val="0028510F"/>
    <w:rsid w:val="0028519D"/>
    <w:rsid w:val="002851B7"/>
    <w:rsid w:val="002851EB"/>
    <w:rsid w:val="002851FE"/>
    <w:rsid w:val="0028549A"/>
    <w:rsid w:val="00285510"/>
    <w:rsid w:val="0028563D"/>
    <w:rsid w:val="002857F1"/>
    <w:rsid w:val="00285893"/>
    <w:rsid w:val="00285A4A"/>
    <w:rsid w:val="00285BD1"/>
    <w:rsid w:val="00285CF9"/>
    <w:rsid w:val="00285DE2"/>
    <w:rsid w:val="00285EA0"/>
    <w:rsid w:val="00285F1A"/>
    <w:rsid w:val="00285FE0"/>
    <w:rsid w:val="0028616D"/>
    <w:rsid w:val="002862B0"/>
    <w:rsid w:val="00286358"/>
    <w:rsid w:val="00286367"/>
    <w:rsid w:val="002863B1"/>
    <w:rsid w:val="0028640F"/>
    <w:rsid w:val="002865F7"/>
    <w:rsid w:val="00286691"/>
    <w:rsid w:val="00286702"/>
    <w:rsid w:val="002867D7"/>
    <w:rsid w:val="00286965"/>
    <w:rsid w:val="00286A69"/>
    <w:rsid w:val="00286A95"/>
    <w:rsid w:val="00286AF6"/>
    <w:rsid w:val="00286D78"/>
    <w:rsid w:val="00286FF7"/>
    <w:rsid w:val="00287092"/>
    <w:rsid w:val="002870B6"/>
    <w:rsid w:val="0028711E"/>
    <w:rsid w:val="00287212"/>
    <w:rsid w:val="002873A2"/>
    <w:rsid w:val="002873C6"/>
    <w:rsid w:val="002873E9"/>
    <w:rsid w:val="0028754E"/>
    <w:rsid w:val="002877FE"/>
    <w:rsid w:val="0028787F"/>
    <w:rsid w:val="00287884"/>
    <w:rsid w:val="0028791A"/>
    <w:rsid w:val="0028795C"/>
    <w:rsid w:val="00287BEB"/>
    <w:rsid w:val="00287C56"/>
    <w:rsid w:val="00287DAE"/>
    <w:rsid w:val="00287EEF"/>
    <w:rsid w:val="00287F3C"/>
    <w:rsid w:val="00287FEE"/>
    <w:rsid w:val="00290002"/>
    <w:rsid w:val="002901F6"/>
    <w:rsid w:val="0029028A"/>
    <w:rsid w:val="0029065B"/>
    <w:rsid w:val="00290680"/>
    <w:rsid w:val="00290703"/>
    <w:rsid w:val="0029084E"/>
    <w:rsid w:val="00290A20"/>
    <w:rsid w:val="00290BCC"/>
    <w:rsid w:val="00290D6C"/>
    <w:rsid w:val="00290D75"/>
    <w:rsid w:val="00290DF6"/>
    <w:rsid w:val="00290F45"/>
    <w:rsid w:val="00290F58"/>
    <w:rsid w:val="002911FB"/>
    <w:rsid w:val="0029136E"/>
    <w:rsid w:val="002914FD"/>
    <w:rsid w:val="00291568"/>
    <w:rsid w:val="002915A2"/>
    <w:rsid w:val="002915B3"/>
    <w:rsid w:val="00291977"/>
    <w:rsid w:val="00291B72"/>
    <w:rsid w:val="00291B77"/>
    <w:rsid w:val="00291FDE"/>
    <w:rsid w:val="00292399"/>
    <w:rsid w:val="002924CC"/>
    <w:rsid w:val="00292504"/>
    <w:rsid w:val="0029253D"/>
    <w:rsid w:val="00292583"/>
    <w:rsid w:val="00292AE5"/>
    <w:rsid w:val="00292C01"/>
    <w:rsid w:val="00292C05"/>
    <w:rsid w:val="00292E76"/>
    <w:rsid w:val="00292FBC"/>
    <w:rsid w:val="00292FD9"/>
    <w:rsid w:val="002931A6"/>
    <w:rsid w:val="00293384"/>
    <w:rsid w:val="002934D7"/>
    <w:rsid w:val="00293526"/>
    <w:rsid w:val="00293871"/>
    <w:rsid w:val="0029392F"/>
    <w:rsid w:val="00293C87"/>
    <w:rsid w:val="00293CED"/>
    <w:rsid w:val="00293CFD"/>
    <w:rsid w:val="00293EFF"/>
    <w:rsid w:val="00293FA7"/>
    <w:rsid w:val="00293FAA"/>
    <w:rsid w:val="0029412A"/>
    <w:rsid w:val="00294204"/>
    <w:rsid w:val="00294373"/>
    <w:rsid w:val="002943BF"/>
    <w:rsid w:val="00294445"/>
    <w:rsid w:val="00294788"/>
    <w:rsid w:val="002947C5"/>
    <w:rsid w:val="00294873"/>
    <w:rsid w:val="0029497E"/>
    <w:rsid w:val="00294980"/>
    <w:rsid w:val="0029498F"/>
    <w:rsid w:val="002949D3"/>
    <w:rsid w:val="00294A1F"/>
    <w:rsid w:val="00294B44"/>
    <w:rsid w:val="00294B4D"/>
    <w:rsid w:val="00294BC4"/>
    <w:rsid w:val="00294C01"/>
    <w:rsid w:val="00294F35"/>
    <w:rsid w:val="00294F99"/>
    <w:rsid w:val="00294FA0"/>
    <w:rsid w:val="00295260"/>
    <w:rsid w:val="002952D7"/>
    <w:rsid w:val="002952FF"/>
    <w:rsid w:val="0029537E"/>
    <w:rsid w:val="002953ED"/>
    <w:rsid w:val="00295409"/>
    <w:rsid w:val="00295485"/>
    <w:rsid w:val="00295516"/>
    <w:rsid w:val="002955B2"/>
    <w:rsid w:val="00295691"/>
    <w:rsid w:val="00295748"/>
    <w:rsid w:val="0029577F"/>
    <w:rsid w:val="00295E99"/>
    <w:rsid w:val="00295EC0"/>
    <w:rsid w:val="00295F25"/>
    <w:rsid w:val="002960D5"/>
    <w:rsid w:val="00296173"/>
    <w:rsid w:val="002961D2"/>
    <w:rsid w:val="0029626D"/>
    <w:rsid w:val="0029632D"/>
    <w:rsid w:val="00296554"/>
    <w:rsid w:val="00296560"/>
    <w:rsid w:val="002965EE"/>
    <w:rsid w:val="0029675D"/>
    <w:rsid w:val="002967E2"/>
    <w:rsid w:val="00296980"/>
    <w:rsid w:val="00296B27"/>
    <w:rsid w:val="00296BAF"/>
    <w:rsid w:val="00296E3D"/>
    <w:rsid w:val="002971DA"/>
    <w:rsid w:val="00297266"/>
    <w:rsid w:val="00297267"/>
    <w:rsid w:val="0029737A"/>
    <w:rsid w:val="002973B3"/>
    <w:rsid w:val="00297466"/>
    <w:rsid w:val="0029749D"/>
    <w:rsid w:val="00297512"/>
    <w:rsid w:val="0029787C"/>
    <w:rsid w:val="002978D1"/>
    <w:rsid w:val="00297926"/>
    <w:rsid w:val="0029796A"/>
    <w:rsid w:val="00297C40"/>
    <w:rsid w:val="00297D98"/>
    <w:rsid w:val="00297DCF"/>
    <w:rsid w:val="00297DD4"/>
    <w:rsid w:val="00297F2A"/>
    <w:rsid w:val="002A01E9"/>
    <w:rsid w:val="002A02A3"/>
    <w:rsid w:val="002A02C9"/>
    <w:rsid w:val="002A03EA"/>
    <w:rsid w:val="002A0499"/>
    <w:rsid w:val="002A074D"/>
    <w:rsid w:val="002A0849"/>
    <w:rsid w:val="002A0BD7"/>
    <w:rsid w:val="002A0D10"/>
    <w:rsid w:val="002A0E81"/>
    <w:rsid w:val="002A0F24"/>
    <w:rsid w:val="002A1062"/>
    <w:rsid w:val="002A10CB"/>
    <w:rsid w:val="002A13A7"/>
    <w:rsid w:val="002A150D"/>
    <w:rsid w:val="002A154B"/>
    <w:rsid w:val="002A1647"/>
    <w:rsid w:val="002A173B"/>
    <w:rsid w:val="002A17E3"/>
    <w:rsid w:val="002A1881"/>
    <w:rsid w:val="002A1BBD"/>
    <w:rsid w:val="002A1C45"/>
    <w:rsid w:val="002A1EB9"/>
    <w:rsid w:val="002A1F05"/>
    <w:rsid w:val="002A1F3B"/>
    <w:rsid w:val="002A1F4C"/>
    <w:rsid w:val="002A1FA3"/>
    <w:rsid w:val="002A2012"/>
    <w:rsid w:val="002A2110"/>
    <w:rsid w:val="002A2413"/>
    <w:rsid w:val="002A250F"/>
    <w:rsid w:val="002A268E"/>
    <w:rsid w:val="002A2A27"/>
    <w:rsid w:val="002A2AD0"/>
    <w:rsid w:val="002A2AD9"/>
    <w:rsid w:val="002A2CEF"/>
    <w:rsid w:val="002A2D1B"/>
    <w:rsid w:val="002A2D65"/>
    <w:rsid w:val="002A2F5E"/>
    <w:rsid w:val="002A2F85"/>
    <w:rsid w:val="002A3213"/>
    <w:rsid w:val="002A32EF"/>
    <w:rsid w:val="002A33DE"/>
    <w:rsid w:val="002A348A"/>
    <w:rsid w:val="002A352A"/>
    <w:rsid w:val="002A381D"/>
    <w:rsid w:val="002A397E"/>
    <w:rsid w:val="002A3B0F"/>
    <w:rsid w:val="002A3B8A"/>
    <w:rsid w:val="002A3CCB"/>
    <w:rsid w:val="002A3DC5"/>
    <w:rsid w:val="002A3DFE"/>
    <w:rsid w:val="002A3FD9"/>
    <w:rsid w:val="002A405D"/>
    <w:rsid w:val="002A418C"/>
    <w:rsid w:val="002A4306"/>
    <w:rsid w:val="002A4530"/>
    <w:rsid w:val="002A4707"/>
    <w:rsid w:val="002A4A1A"/>
    <w:rsid w:val="002A4B9A"/>
    <w:rsid w:val="002A4BC7"/>
    <w:rsid w:val="002A4CBD"/>
    <w:rsid w:val="002A4D50"/>
    <w:rsid w:val="002A4DA5"/>
    <w:rsid w:val="002A4E36"/>
    <w:rsid w:val="002A4F5D"/>
    <w:rsid w:val="002A500D"/>
    <w:rsid w:val="002A52CE"/>
    <w:rsid w:val="002A5302"/>
    <w:rsid w:val="002A54DF"/>
    <w:rsid w:val="002A55A1"/>
    <w:rsid w:val="002A5676"/>
    <w:rsid w:val="002A568D"/>
    <w:rsid w:val="002A56FC"/>
    <w:rsid w:val="002A5BFC"/>
    <w:rsid w:val="002A5C7B"/>
    <w:rsid w:val="002A5D0D"/>
    <w:rsid w:val="002A5D63"/>
    <w:rsid w:val="002A5D7A"/>
    <w:rsid w:val="002A5D90"/>
    <w:rsid w:val="002A5E75"/>
    <w:rsid w:val="002A607D"/>
    <w:rsid w:val="002A60AF"/>
    <w:rsid w:val="002A610B"/>
    <w:rsid w:val="002A61ED"/>
    <w:rsid w:val="002A6233"/>
    <w:rsid w:val="002A624A"/>
    <w:rsid w:val="002A6333"/>
    <w:rsid w:val="002A64F9"/>
    <w:rsid w:val="002A66BE"/>
    <w:rsid w:val="002A6761"/>
    <w:rsid w:val="002A6792"/>
    <w:rsid w:val="002A68B0"/>
    <w:rsid w:val="002A68D4"/>
    <w:rsid w:val="002A6954"/>
    <w:rsid w:val="002A6959"/>
    <w:rsid w:val="002A6AEF"/>
    <w:rsid w:val="002A6BB6"/>
    <w:rsid w:val="002A6D14"/>
    <w:rsid w:val="002A6D7F"/>
    <w:rsid w:val="002A6F35"/>
    <w:rsid w:val="002A704C"/>
    <w:rsid w:val="002A7167"/>
    <w:rsid w:val="002A71BB"/>
    <w:rsid w:val="002A7303"/>
    <w:rsid w:val="002A7537"/>
    <w:rsid w:val="002A756B"/>
    <w:rsid w:val="002A76DF"/>
    <w:rsid w:val="002A77A5"/>
    <w:rsid w:val="002A77BB"/>
    <w:rsid w:val="002A77BF"/>
    <w:rsid w:val="002A7912"/>
    <w:rsid w:val="002A79B4"/>
    <w:rsid w:val="002A7C22"/>
    <w:rsid w:val="002B0019"/>
    <w:rsid w:val="002B00E5"/>
    <w:rsid w:val="002B0115"/>
    <w:rsid w:val="002B01C5"/>
    <w:rsid w:val="002B01CB"/>
    <w:rsid w:val="002B0257"/>
    <w:rsid w:val="002B025F"/>
    <w:rsid w:val="002B030A"/>
    <w:rsid w:val="002B03F8"/>
    <w:rsid w:val="002B0492"/>
    <w:rsid w:val="002B0520"/>
    <w:rsid w:val="002B0950"/>
    <w:rsid w:val="002B0B1A"/>
    <w:rsid w:val="002B0B50"/>
    <w:rsid w:val="002B0B9D"/>
    <w:rsid w:val="002B0BF3"/>
    <w:rsid w:val="002B0C46"/>
    <w:rsid w:val="002B0CBD"/>
    <w:rsid w:val="002B0D20"/>
    <w:rsid w:val="002B0EC8"/>
    <w:rsid w:val="002B1070"/>
    <w:rsid w:val="002B119E"/>
    <w:rsid w:val="002B1257"/>
    <w:rsid w:val="002B1294"/>
    <w:rsid w:val="002B132E"/>
    <w:rsid w:val="002B1499"/>
    <w:rsid w:val="002B17CA"/>
    <w:rsid w:val="002B18B7"/>
    <w:rsid w:val="002B1931"/>
    <w:rsid w:val="002B19EA"/>
    <w:rsid w:val="002B19FB"/>
    <w:rsid w:val="002B1B16"/>
    <w:rsid w:val="002B1D76"/>
    <w:rsid w:val="002B1F6E"/>
    <w:rsid w:val="002B201D"/>
    <w:rsid w:val="002B204B"/>
    <w:rsid w:val="002B2097"/>
    <w:rsid w:val="002B211C"/>
    <w:rsid w:val="002B22F2"/>
    <w:rsid w:val="002B2332"/>
    <w:rsid w:val="002B2429"/>
    <w:rsid w:val="002B2530"/>
    <w:rsid w:val="002B273D"/>
    <w:rsid w:val="002B2746"/>
    <w:rsid w:val="002B2813"/>
    <w:rsid w:val="002B28FA"/>
    <w:rsid w:val="002B291B"/>
    <w:rsid w:val="002B2922"/>
    <w:rsid w:val="002B2BBB"/>
    <w:rsid w:val="002B2D29"/>
    <w:rsid w:val="002B2DFC"/>
    <w:rsid w:val="002B2E64"/>
    <w:rsid w:val="002B2ED2"/>
    <w:rsid w:val="002B3072"/>
    <w:rsid w:val="002B30C3"/>
    <w:rsid w:val="002B3416"/>
    <w:rsid w:val="002B3583"/>
    <w:rsid w:val="002B35BB"/>
    <w:rsid w:val="002B3636"/>
    <w:rsid w:val="002B3662"/>
    <w:rsid w:val="002B3AD5"/>
    <w:rsid w:val="002B3B31"/>
    <w:rsid w:val="002B3BBD"/>
    <w:rsid w:val="002B3BF0"/>
    <w:rsid w:val="002B3FA3"/>
    <w:rsid w:val="002B4011"/>
    <w:rsid w:val="002B40E2"/>
    <w:rsid w:val="002B4160"/>
    <w:rsid w:val="002B433E"/>
    <w:rsid w:val="002B4362"/>
    <w:rsid w:val="002B4BA7"/>
    <w:rsid w:val="002B4DB6"/>
    <w:rsid w:val="002B5170"/>
    <w:rsid w:val="002B5225"/>
    <w:rsid w:val="002B5245"/>
    <w:rsid w:val="002B52D8"/>
    <w:rsid w:val="002B53CD"/>
    <w:rsid w:val="002B54E7"/>
    <w:rsid w:val="002B5843"/>
    <w:rsid w:val="002B5979"/>
    <w:rsid w:val="002B5A43"/>
    <w:rsid w:val="002B5AF5"/>
    <w:rsid w:val="002B5D56"/>
    <w:rsid w:val="002B5D60"/>
    <w:rsid w:val="002B5E82"/>
    <w:rsid w:val="002B5F90"/>
    <w:rsid w:val="002B609D"/>
    <w:rsid w:val="002B60EC"/>
    <w:rsid w:val="002B6493"/>
    <w:rsid w:val="002B64C2"/>
    <w:rsid w:val="002B64CF"/>
    <w:rsid w:val="002B6805"/>
    <w:rsid w:val="002B680F"/>
    <w:rsid w:val="002B6810"/>
    <w:rsid w:val="002B69C8"/>
    <w:rsid w:val="002B69DC"/>
    <w:rsid w:val="002B6C18"/>
    <w:rsid w:val="002B6DCB"/>
    <w:rsid w:val="002B6EE6"/>
    <w:rsid w:val="002B6F0D"/>
    <w:rsid w:val="002B7031"/>
    <w:rsid w:val="002B703F"/>
    <w:rsid w:val="002B70D3"/>
    <w:rsid w:val="002B753D"/>
    <w:rsid w:val="002B78C5"/>
    <w:rsid w:val="002B7A88"/>
    <w:rsid w:val="002B7B06"/>
    <w:rsid w:val="002B7BAB"/>
    <w:rsid w:val="002B7F0D"/>
    <w:rsid w:val="002C0333"/>
    <w:rsid w:val="002C07A9"/>
    <w:rsid w:val="002C07F8"/>
    <w:rsid w:val="002C0A28"/>
    <w:rsid w:val="002C0C4B"/>
    <w:rsid w:val="002C0C90"/>
    <w:rsid w:val="002C0CE4"/>
    <w:rsid w:val="002C0D45"/>
    <w:rsid w:val="002C10A3"/>
    <w:rsid w:val="002C110F"/>
    <w:rsid w:val="002C111A"/>
    <w:rsid w:val="002C1174"/>
    <w:rsid w:val="002C1220"/>
    <w:rsid w:val="002C1241"/>
    <w:rsid w:val="002C129D"/>
    <w:rsid w:val="002C12BF"/>
    <w:rsid w:val="002C14DE"/>
    <w:rsid w:val="002C1550"/>
    <w:rsid w:val="002C15D1"/>
    <w:rsid w:val="002C16C3"/>
    <w:rsid w:val="002C1785"/>
    <w:rsid w:val="002C1836"/>
    <w:rsid w:val="002C183C"/>
    <w:rsid w:val="002C1A49"/>
    <w:rsid w:val="002C1D19"/>
    <w:rsid w:val="002C1EEA"/>
    <w:rsid w:val="002C1F99"/>
    <w:rsid w:val="002C1FA7"/>
    <w:rsid w:val="002C200C"/>
    <w:rsid w:val="002C202D"/>
    <w:rsid w:val="002C20A6"/>
    <w:rsid w:val="002C2155"/>
    <w:rsid w:val="002C241C"/>
    <w:rsid w:val="002C247C"/>
    <w:rsid w:val="002C261E"/>
    <w:rsid w:val="002C2835"/>
    <w:rsid w:val="002C28F3"/>
    <w:rsid w:val="002C293D"/>
    <w:rsid w:val="002C294F"/>
    <w:rsid w:val="002C2B57"/>
    <w:rsid w:val="002C2C7A"/>
    <w:rsid w:val="002C2CA4"/>
    <w:rsid w:val="002C2DA1"/>
    <w:rsid w:val="002C2F44"/>
    <w:rsid w:val="002C2F91"/>
    <w:rsid w:val="002C30B1"/>
    <w:rsid w:val="002C3225"/>
    <w:rsid w:val="002C32ED"/>
    <w:rsid w:val="002C332B"/>
    <w:rsid w:val="002C33BF"/>
    <w:rsid w:val="002C33C0"/>
    <w:rsid w:val="002C3464"/>
    <w:rsid w:val="002C34DB"/>
    <w:rsid w:val="002C3950"/>
    <w:rsid w:val="002C39B8"/>
    <w:rsid w:val="002C3A10"/>
    <w:rsid w:val="002C3A43"/>
    <w:rsid w:val="002C3C07"/>
    <w:rsid w:val="002C3C14"/>
    <w:rsid w:val="002C3EB8"/>
    <w:rsid w:val="002C3F0E"/>
    <w:rsid w:val="002C40BB"/>
    <w:rsid w:val="002C40D1"/>
    <w:rsid w:val="002C431B"/>
    <w:rsid w:val="002C45E6"/>
    <w:rsid w:val="002C472C"/>
    <w:rsid w:val="002C4746"/>
    <w:rsid w:val="002C4786"/>
    <w:rsid w:val="002C47AD"/>
    <w:rsid w:val="002C48C7"/>
    <w:rsid w:val="002C4AC4"/>
    <w:rsid w:val="002C4D4B"/>
    <w:rsid w:val="002C4DDB"/>
    <w:rsid w:val="002C4DDC"/>
    <w:rsid w:val="002C4F24"/>
    <w:rsid w:val="002C4F70"/>
    <w:rsid w:val="002C5036"/>
    <w:rsid w:val="002C51CE"/>
    <w:rsid w:val="002C51D1"/>
    <w:rsid w:val="002C52F3"/>
    <w:rsid w:val="002C52F8"/>
    <w:rsid w:val="002C5510"/>
    <w:rsid w:val="002C556B"/>
    <w:rsid w:val="002C56A1"/>
    <w:rsid w:val="002C56F0"/>
    <w:rsid w:val="002C5738"/>
    <w:rsid w:val="002C5A03"/>
    <w:rsid w:val="002C5B84"/>
    <w:rsid w:val="002C5B94"/>
    <w:rsid w:val="002C5C30"/>
    <w:rsid w:val="002C5C75"/>
    <w:rsid w:val="002C5E07"/>
    <w:rsid w:val="002C5E10"/>
    <w:rsid w:val="002C5E1E"/>
    <w:rsid w:val="002C5E38"/>
    <w:rsid w:val="002C5E8B"/>
    <w:rsid w:val="002C5FC4"/>
    <w:rsid w:val="002C6020"/>
    <w:rsid w:val="002C6034"/>
    <w:rsid w:val="002C60B8"/>
    <w:rsid w:val="002C6243"/>
    <w:rsid w:val="002C629B"/>
    <w:rsid w:val="002C62D5"/>
    <w:rsid w:val="002C635B"/>
    <w:rsid w:val="002C659C"/>
    <w:rsid w:val="002C65F4"/>
    <w:rsid w:val="002C6614"/>
    <w:rsid w:val="002C6632"/>
    <w:rsid w:val="002C678A"/>
    <w:rsid w:val="002C67A5"/>
    <w:rsid w:val="002C6AEF"/>
    <w:rsid w:val="002C6B5E"/>
    <w:rsid w:val="002C6C3C"/>
    <w:rsid w:val="002C6F88"/>
    <w:rsid w:val="002C7276"/>
    <w:rsid w:val="002C72C1"/>
    <w:rsid w:val="002C731F"/>
    <w:rsid w:val="002C741F"/>
    <w:rsid w:val="002C7432"/>
    <w:rsid w:val="002C746B"/>
    <w:rsid w:val="002C7513"/>
    <w:rsid w:val="002C770F"/>
    <w:rsid w:val="002C786F"/>
    <w:rsid w:val="002C7885"/>
    <w:rsid w:val="002C78C4"/>
    <w:rsid w:val="002C7BC3"/>
    <w:rsid w:val="002C7C01"/>
    <w:rsid w:val="002C7CFF"/>
    <w:rsid w:val="002C7EED"/>
    <w:rsid w:val="002C7F59"/>
    <w:rsid w:val="002D024D"/>
    <w:rsid w:val="002D02AD"/>
    <w:rsid w:val="002D0301"/>
    <w:rsid w:val="002D0386"/>
    <w:rsid w:val="002D03DB"/>
    <w:rsid w:val="002D04AC"/>
    <w:rsid w:val="002D05A3"/>
    <w:rsid w:val="002D05B7"/>
    <w:rsid w:val="002D0A72"/>
    <w:rsid w:val="002D0A7B"/>
    <w:rsid w:val="002D0BC6"/>
    <w:rsid w:val="002D0D4D"/>
    <w:rsid w:val="002D0E52"/>
    <w:rsid w:val="002D0EE8"/>
    <w:rsid w:val="002D0FA2"/>
    <w:rsid w:val="002D0FC7"/>
    <w:rsid w:val="002D12DB"/>
    <w:rsid w:val="002D13B8"/>
    <w:rsid w:val="002D13EE"/>
    <w:rsid w:val="002D1571"/>
    <w:rsid w:val="002D16CD"/>
    <w:rsid w:val="002D17C5"/>
    <w:rsid w:val="002D186A"/>
    <w:rsid w:val="002D1B86"/>
    <w:rsid w:val="002D1F9B"/>
    <w:rsid w:val="002D1FB5"/>
    <w:rsid w:val="002D1FE5"/>
    <w:rsid w:val="002D23E9"/>
    <w:rsid w:val="002D251A"/>
    <w:rsid w:val="002D255C"/>
    <w:rsid w:val="002D26EA"/>
    <w:rsid w:val="002D29AE"/>
    <w:rsid w:val="002D2C12"/>
    <w:rsid w:val="002D2CA2"/>
    <w:rsid w:val="002D2D58"/>
    <w:rsid w:val="002D2D82"/>
    <w:rsid w:val="002D2DAA"/>
    <w:rsid w:val="002D2E2C"/>
    <w:rsid w:val="002D2E5B"/>
    <w:rsid w:val="002D2E6F"/>
    <w:rsid w:val="002D2FAF"/>
    <w:rsid w:val="002D3160"/>
    <w:rsid w:val="002D3177"/>
    <w:rsid w:val="002D3464"/>
    <w:rsid w:val="002D34E5"/>
    <w:rsid w:val="002D365F"/>
    <w:rsid w:val="002D3730"/>
    <w:rsid w:val="002D382A"/>
    <w:rsid w:val="002D38B4"/>
    <w:rsid w:val="002D39B1"/>
    <w:rsid w:val="002D3AE2"/>
    <w:rsid w:val="002D3B02"/>
    <w:rsid w:val="002D3B26"/>
    <w:rsid w:val="002D3BB9"/>
    <w:rsid w:val="002D3BE2"/>
    <w:rsid w:val="002D3C42"/>
    <w:rsid w:val="002D3D67"/>
    <w:rsid w:val="002D3ED3"/>
    <w:rsid w:val="002D422C"/>
    <w:rsid w:val="002D4372"/>
    <w:rsid w:val="002D45CD"/>
    <w:rsid w:val="002D4797"/>
    <w:rsid w:val="002D47F2"/>
    <w:rsid w:val="002D491F"/>
    <w:rsid w:val="002D4C88"/>
    <w:rsid w:val="002D4FBB"/>
    <w:rsid w:val="002D5096"/>
    <w:rsid w:val="002D50FA"/>
    <w:rsid w:val="002D5121"/>
    <w:rsid w:val="002D51C9"/>
    <w:rsid w:val="002D51DF"/>
    <w:rsid w:val="002D5257"/>
    <w:rsid w:val="002D52D7"/>
    <w:rsid w:val="002D5386"/>
    <w:rsid w:val="002D5391"/>
    <w:rsid w:val="002D5392"/>
    <w:rsid w:val="002D54E6"/>
    <w:rsid w:val="002D566B"/>
    <w:rsid w:val="002D595D"/>
    <w:rsid w:val="002D5B08"/>
    <w:rsid w:val="002D5ECE"/>
    <w:rsid w:val="002D5F11"/>
    <w:rsid w:val="002D6044"/>
    <w:rsid w:val="002D6093"/>
    <w:rsid w:val="002D645B"/>
    <w:rsid w:val="002D6597"/>
    <w:rsid w:val="002D66E8"/>
    <w:rsid w:val="002D66F7"/>
    <w:rsid w:val="002D6892"/>
    <w:rsid w:val="002D68C2"/>
    <w:rsid w:val="002D6BA9"/>
    <w:rsid w:val="002D6BB7"/>
    <w:rsid w:val="002D6BFF"/>
    <w:rsid w:val="002D6C1D"/>
    <w:rsid w:val="002D6CE2"/>
    <w:rsid w:val="002D6D54"/>
    <w:rsid w:val="002D6DB7"/>
    <w:rsid w:val="002D6F81"/>
    <w:rsid w:val="002D70CA"/>
    <w:rsid w:val="002D7243"/>
    <w:rsid w:val="002D726F"/>
    <w:rsid w:val="002D73D3"/>
    <w:rsid w:val="002D73F8"/>
    <w:rsid w:val="002D7557"/>
    <w:rsid w:val="002D7582"/>
    <w:rsid w:val="002D76B5"/>
    <w:rsid w:val="002D7A93"/>
    <w:rsid w:val="002D7BAD"/>
    <w:rsid w:val="002D7C1B"/>
    <w:rsid w:val="002D7C23"/>
    <w:rsid w:val="002D7C86"/>
    <w:rsid w:val="002D7D8A"/>
    <w:rsid w:val="002D7DED"/>
    <w:rsid w:val="002D7FC7"/>
    <w:rsid w:val="002D7FCE"/>
    <w:rsid w:val="002E006F"/>
    <w:rsid w:val="002E00B7"/>
    <w:rsid w:val="002E0185"/>
    <w:rsid w:val="002E0344"/>
    <w:rsid w:val="002E0680"/>
    <w:rsid w:val="002E0692"/>
    <w:rsid w:val="002E06A6"/>
    <w:rsid w:val="002E08E5"/>
    <w:rsid w:val="002E0A50"/>
    <w:rsid w:val="002E0AC6"/>
    <w:rsid w:val="002E0AF5"/>
    <w:rsid w:val="002E0B9A"/>
    <w:rsid w:val="002E0BC7"/>
    <w:rsid w:val="002E0C72"/>
    <w:rsid w:val="002E0C9E"/>
    <w:rsid w:val="002E0DB2"/>
    <w:rsid w:val="002E0E4F"/>
    <w:rsid w:val="002E0E5C"/>
    <w:rsid w:val="002E10D1"/>
    <w:rsid w:val="002E1184"/>
    <w:rsid w:val="002E12AB"/>
    <w:rsid w:val="002E12EF"/>
    <w:rsid w:val="002E14B5"/>
    <w:rsid w:val="002E152D"/>
    <w:rsid w:val="002E159B"/>
    <w:rsid w:val="002E15BC"/>
    <w:rsid w:val="002E15DC"/>
    <w:rsid w:val="002E1608"/>
    <w:rsid w:val="002E17B5"/>
    <w:rsid w:val="002E17D0"/>
    <w:rsid w:val="002E190D"/>
    <w:rsid w:val="002E1923"/>
    <w:rsid w:val="002E193D"/>
    <w:rsid w:val="002E1AD0"/>
    <w:rsid w:val="002E1BEA"/>
    <w:rsid w:val="002E1C0D"/>
    <w:rsid w:val="002E1C14"/>
    <w:rsid w:val="002E1C29"/>
    <w:rsid w:val="002E1C9C"/>
    <w:rsid w:val="002E1D74"/>
    <w:rsid w:val="002E1DEE"/>
    <w:rsid w:val="002E1F9F"/>
    <w:rsid w:val="002E2018"/>
    <w:rsid w:val="002E2057"/>
    <w:rsid w:val="002E205E"/>
    <w:rsid w:val="002E20D5"/>
    <w:rsid w:val="002E2150"/>
    <w:rsid w:val="002E2183"/>
    <w:rsid w:val="002E2271"/>
    <w:rsid w:val="002E22C7"/>
    <w:rsid w:val="002E24B7"/>
    <w:rsid w:val="002E26EB"/>
    <w:rsid w:val="002E2873"/>
    <w:rsid w:val="002E28A5"/>
    <w:rsid w:val="002E28D7"/>
    <w:rsid w:val="002E2943"/>
    <w:rsid w:val="002E29DC"/>
    <w:rsid w:val="002E29FA"/>
    <w:rsid w:val="002E2B4F"/>
    <w:rsid w:val="002E2BBF"/>
    <w:rsid w:val="002E2CF1"/>
    <w:rsid w:val="002E2D67"/>
    <w:rsid w:val="002E2D8F"/>
    <w:rsid w:val="002E2EDE"/>
    <w:rsid w:val="002E2F4F"/>
    <w:rsid w:val="002E2FB8"/>
    <w:rsid w:val="002E2FE8"/>
    <w:rsid w:val="002E30BB"/>
    <w:rsid w:val="002E30CC"/>
    <w:rsid w:val="002E30F6"/>
    <w:rsid w:val="002E3287"/>
    <w:rsid w:val="002E335C"/>
    <w:rsid w:val="002E34AF"/>
    <w:rsid w:val="002E3523"/>
    <w:rsid w:val="002E36F5"/>
    <w:rsid w:val="002E37D1"/>
    <w:rsid w:val="002E3F84"/>
    <w:rsid w:val="002E4009"/>
    <w:rsid w:val="002E4163"/>
    <w:rsid w:val="002E44E2"/>
    <w:rsid w:val="002E45A4"/>
    <w:rsid w:val="002E466C"/>
    <w:rsid w:val="002E4675"/>
    <w:rsid w:val="002E482E"/>
    <w:rsid w:val="002E49C2"/>
    <w:rsid w:val="002E49EA"/>
    <w:rsid w:val="002E4AAC"/>
    <w:rsid w:val="002E4AD4"/>
    <w:rsid w:val="002E4C01"/>
    <w:rsid w:val="002E4F2A"/>
    <w:rsid w:val="002E5056"/>
    <w:rsid w:val="002E516B"/>
    <w:rsid w:val="002E53DE"/>
    <w:rsid w:val="002E5554"/>
    <w:rsid w:val="002E5596"/>
    <w:rsid w:val="002E563B"/>
    <w:rsid w:val="002E5847"/>
    <w:rsid w:val="002E5C0E"/>
    <w:rsid w:val="002E5C9D"/>
    <w:rsid w:val="002E5D68"/>
    <w:rsid w:val="002E5ED3"/>
    <w:rsid w:val="002E62C6"/>
    <w:rsid w:val="002E62D2"/>
    <w:rsid w:val="002E669E"/>
    <w:rsid w:val="002E66EC"/>
    <w:rsid w:val="002E6779"/>
    <w:rsid w:val="002E6BA6"/>
    <w:rsid w:val="002E6C26"/>
    <w:rsid w:val="002E6DD2"/>
    <w:rsid w:val="002E6F04"/>
    <w:rsid w:val="002E6F7A"/>
    <w:rsid w:val="002E70DB"/>
    <w:rsid w:val="002E71C2"/>
    <w:rsid w:val="002E727C"/>
    <w:rsid w:val="002E734F"/>
    <w:rsid w:val="002E735F"/>
    <w:rsid w:val="002E7497"/>
    <w:rsid w:val="002E74AB"/>
    <w:rsid w:val="002E74AF"/>
    <w:rsid w:val="002E7577"/>
    <w:rsid w:val="002E758C"/>
    <w:rsid w:val="002E761C"/>
    <w:rsid w:val="002E7652"/>
    <w:rsid w:val="002E7B6C"/>
    <w:rsid w:val="002E7BB2"/>
    <w:rsid w:val="002E7EBB"/>
    <w:rsid w:val="002E7EC3"/>
    <w:rsid w:val="002E7EDF"/>
    <w:rsid w:val="002E7FFC"/>
    <w:rsid w:val="002F0052"/>
    <w:rsid w:val="002F011E"/>
    <w:rsid w:val="002F039E"/>
    <w:rsid w:val="002F03C6"/>
    <w:rsid w:val="002F0604"/>
    <w:rsid w:val="002F07A9"/>
    <w:rsid w:val="002F0B0F"/>
    <w:rsid w:val="002F0D52"/>
    <w:rsid w:val="002F0F8D"/>
    <w:rsid w:val="002F1038"/>
    <w:rsid w:val="002F1176"/>
    <w:rsid w:val="002F1219"/>
    <w:rsid w:val="002F12F6"/>
    <w:rsid w:val="002F1349"/>
    <w:rsid w:val="002F14FC"/>
    <w:rsid w:val="002F1794"/>
    <w:rsid w:val="002F18C7"/>
    <w:rsid w:val="002F1C2E"/>
    <w:rsid w:val="002F1C5F"/>
    <w:rsid w:val="002F1F27"/>
    <w:rsid w:val="002F1F70"/>
    <w:rsid w:val="002F2084"/>
    <w:rsid w:val="002F22FF"/>
    <w:rsid w:val="002F24F6"/>
    <w:rsid w:val="002F2684"/>
    <w:rsid w:val="002F26B6"/>
    <w:rsid w:val="002F2836"/>
    <w:rsid w:val="002F28AA"/>
    <w:rsid w:val="002F2A47"/>
    <w:rsid w:val="002F2B46"/>
    <w:rsid w:val="002F2B81"/>
    <w:rsid w:val="002F2BC1"/>
    <w:rsid w:val="002F2D8F"/>
    <w:rsid w:val="002F2D9F"/>
    <w:rsid w:val="002F2DBC"/>
    <w:rsid w:val="002F2E71"/>
    <w:rsid w:val="002F2F10"/>
    <w:rsid w:val="002F3093"/>
    <w:rsid w:val="002F30EB"/>
    <w:rsid w:val="002F3133"/>
    <w:rsid w:val="002F319D"/>
    <w:rsid w:val="002F34B0"/>
    <w:rsid w:val="002F359F"/>
    <w:rsid w:val="002F37C3"/>
    <w:rsid w:val="002F392B"/>
    <w:rsid w:val="002F39A7"/>
    <w:rsid w:val="002F3B46"/>
    <w:rsid w:val="002F3B71"/>
    <w:rsid w:val="002F3BE7"/>
    <w:rsid w:val="002F3DB3"/>
    <w:rsid w:val="002F3EF3"/>
    <w:rsid w:val="002F40BC"/>
    <w:rsid w:val="002F40C4"/>
    <w:rsid w:val="002F427E"/>
    <w:rsid w:val="002F43FA"/>
    <w:rsid w:val="002F442B"/>
    <w:rsid w:val="002F445B"/>
    <w:rsid w:val="002F4823"/>
    <w:rsid w:val="002F496A"/>
    <w:rsid w:val="002F49CC"/>
    <w:rsid w:val="002F4BE5"/>
    <w:rsid w:val="002F4CB1"/>
    <w:rsid w:val="002F4D58"/>
    <w:rsid w:val="002F4DD3"/>
    <w:rsid w:val="002F4F25"/>
    <w:rsid w:val="002F5270"/>
    <w:rsid w:val="002F531D"/>
    <w:rsid w:val="002F56BD"/>
    <w:rsid w:val="002F57E1"/>
    <w:rsid w:val="002F57F1"/>
    <w:rsid w:val="002F58BF"/>
    <w:rsid w:val="002F59AD"/>
    <w:rsid w:val="002F59E7"/>
    <w:rsid w:val="002F5A20"/>
    <w:rsid w:val="002F5BE4"/>
    <w:rsid w:val="002F5CCA"/>
    <w:rsid w:val="002F5DDC"/>
    <w:rsid w:val="002F5E3F"/>
    <w:rsid w:val="002F5FC7"/>
    <w:rsid w:val="002F6081"/>
    <w:rsid w:val="002F61FE"/>
    <w:rsid w:val="002F63B1"/>
    <w:rsid w:val="002F653B"/>
    <w:rsid w:val="002F65C1"/>
    <w:rsid w:val="002F6633"/>
    <w:rsid w:val="002F66B1"/>
    <w:rsid w:val="002F6800"/>
    <w:rsid w:val="002F684F"/>
    <w:rsid w:val="002F68F9"/>
    <w:rsid w:val="002F695B"/>
    <w:rsid w:val="002F6963"/>
    <w:rsid w:val="002F69D5"/>
    <w:rsid w:val="002F69FB"/>
    <w:rsid w:val="002F6B05"/>
    <w:rsid w:val="002F6E1C"/>
    <w:rsid w:val="002F6EBB"/>
    <w:rsid w:val="002F6F1A"/>
    <w:rsid w:val="002F6F53"/>
    <w:rsid w:val="002F7266"/>
    <w:rsid w:val="002F72DA"/>
    <w:rsid w:val="002F736F"/>
    <w:rsid w:val="002F75DB"/>
    <w:rsid w:val="002F76B1"/>
    <w:rsid w:val="002F7B4B"/>
    <w:rsid w:val="002F7BA9"/>
    <w:rsid w:val="002F7D66"/>
    <w:rsid w:val="002F7DBE"/>
    <w:rsid w:val="002F7EB3"/>
    <w:rsid w:val="002F7FAF"/>
    <w:rsid w:val="0030008E"/>
    <w:rsid w:val="003000E8"/>
    <w:rsid w:val="003000F4"/>
    <w:rsid w:val="0030016A"/>
    <w:rsid w:val="003002B1"/>
    <w:rsid w:val="00300381"/>
    <w:rsid w:val="0030040B"/>
    <w:rsid w:val="00300432"/>
    <w:rsid w:val="00300667"/>
    <w:rsid w:val="003007A8"/>
    <w:rsid w:val="0030090B"/>
    <w:rsid w:val="00300DAB"/>
    <w:rsid w:val="00300FE6"/>
    <w:rsid w:val="0030102D"/>
    <w:rsid w:val="00301172"/>
    <w:rsid w:val="0030123F"/>
    <w:rsid w:val="003014F3"/>
    <w:rsid w:val="003015A4"/>
    <w:rsid w:val="003015B1"/>
    <w:rsid w:val="0030167E"/>
    <w:rsid w:val="0030175D"/>
    <w:rsid w:val="00301763"/>
    <w:rsid w:val="003019F4"/>
    <w:rsid w:val="00301B10"/>
    <w:rsid w:val="00301B88"/>
    <w:rsid w:val="00301CA7"/>
    <w:rsid w:val="00301CBF"/>
    <w:rsid w:val="00301E20"/>
    <w:rsid w:val="00301E23"/>
    <w:rsid w:val="00302042"/>
    <w:rsid w:val="00302445"/>
    <w:rsid w:val="00302555"/>
    <w:rsid w:val="003025B6"/>
    <w:rsid w:val="00302A61"/>
    <w:rsid w:val="00302A65"/>
    <w:rsid w:val="00302AE8"/>
    <w:rsid w:val="00302B57"/>
    <w:rsid w:val="00302B62"/>
    <w:rsid w:val="00302BB1"/>
    <w:rsid w:val="00302C9F"/>
    <w:rsid w:val="00302F18"/>
    <w:rsid w:val="003030F0"/>
    <w:rsid w:val="003033E5"/>
    <w:rsid w:val="00303408"/>
    <w:rsid w:val="00303659"/>
    <w:rsid w:val="00303757"/>
    <w:rsid w:val="00303B09"/>
    <w:rsid w:val="00303BAE"/>
    <w:rsid w:val="00303C17"/>
    <w:rsid w:val="00303CB7"/>
    <w:rsid w:val="00303FD3"/>
    <w:rsid w:val="00304006"/>
    <w:rsid w:val="00304045"/>
    <w:rsid w:val="0030404B"/>
    <w:rsid w:val="00304081"/>
    <w:rsid w:val="00304096"/>
    <w:rsid w:val="00304159"/>
    <w:rsid w:val="00304210"/>
    <w:rsid w:val="00304281"/>
    <w:rsid w:val="003043E5"/>
    <w:rsid w:val="003043EF"/>
    <w:rsid w:val="0030460F"/>
    <w:rsid w:val="003048D7"/>
    <w:rsid w:val="00304902"/>
    <w:rsid w:val="00304A1B"/>
    <w:rsid w:val="00304A50"/>
    <w:rsid w:val="00304A6D"/>
    <w:rsid w:val="00304A81"/>
    <w:rsid w:val="00304AD2"/>
    <w:rsid w:val="00304B7A"/>
    <w:rsid w:val="00304EAA"/>
    <w:rsid w:val="003051E9"/>
    <w:rsid w:val="00305212"/>
    <w:rsid w:val="00305297"/>
    <w:rsid w:val="0030529C"/>
    <w:rsid w:val="0030557C"/>
    <w:rsid w:val="003055D2"/>
    <w:rsid w:val="00305652"/>
    <w:rsid w:val="0030566C"/>
    <w:rsid w:val="003056A8"/>
    <w:rsid w:val="003056FC"/>
    <w:rsid w:val="00305910"/>
    <w:rsid w:val="00305B2C"/>
    <w:rsid w:val="00306098"/>
    <w:rsid w:val="003060A4"/>
    <w:rsid w:val="003060C6"/>
    <w:rsid w:val="00306144"/>
    <w:rsid w:val="00306196"/>
    <w:rsid w:val="00306225"/>
    <w:rsid w:val="00306285"/>
    <w:rsid w:val="003062E6"/>
    <w:rsid w:val="003062FC"/>
    <w:rsid w:val="00306434"/>
    <w:rsid w:val="003068B6"/>
    <w:rsid w:val="00306ABC"/>
    <w:rsid w:val="00306C50"/>
    <w:rsid w:val="00306C7A"/>
    <w:rsid w:val="00306D75"/>
    <w:rsid w:val="00306DAC"/>
    <w:rsid w:val="00306E72"/>
    <w:rsid w:val="00306EE8"/>
    <w:rsid w:val="00306FAC"/>
    <w:rsid w:val="003070B8"/>
    <w:rsid w:val="0030711D"/>
    <w:rsid w:val="00307192"/>
    <w:rsid w:val="003071F5"/>
    <w:rsid w:val="003071F6"/>
    <w:rsid w:val="00307278"/>
    <w:rsid w:val="003072F8"/>
    <w:rsid w:val="003073B7"/>
    <w:rsid w:val="003076E8"/>
    <w:rsid w:val="0030779B"/>
    <w:rsid w:val="0030782E"/>
    <w:rsid w:val="00307BDF"/>
    <w:rsid w:val="00307D82"/>
    <w:rsid w:val="00307D9A"/>
    <w:rsid w:val="00307DAB"/>
    <w:rsid w:val="00307FB6"/>
    <w:rsid w:val="00307FE0"/>
    <w:rsid w:val="00310085"/>
    <w:rsid w:val="0031009D"/>
    <w:rsid w:val="0031043A"/>
    <w:rsid w:val="003104AD"/>
    <w:rsid w:val="003105B2"/>
    <w:rsid w:val="003105FF"/>
    <w:rsid w:val="00310692"/>
    <w:rsid w:val="003107EB"/>
    <w:rsid w:val="003108A1"/>
    <w:rsid w:val="003109B7"/>
    <w:rsid w:val="00310A18"/>
    <w:rsid w:val="00310B3F"/>
    <w:rsid w:val="00310BBA"/>
    <w:rsid w:val="00310C11"/>
    <w:rsid w:val="00310C65"/>
    <w:rsid w:val="00310DE8"/>
    <w:rsid w:val="00310E66"/>
    <w:rsid w:val="00310FCF"/>
    <w:rsid w:val="003111DC"/>
    <w:rsid w:val="00311220"/>
    <w:rsid w:val="00311358"/>
    <w:rsid w:val="00311393"/>
    <w:rsid w:val="00311506"/>
    <w:rsid w:val="003116F1"/>
    <w:rsid w:val="00311960"/>
    <w:rsid w:val="00311B0F"/>
    <w:rsid w:val="00311B48"/>
    <w:rsid w:val="00311C08"/>
    <w:rsid w:val="00311C3F"/>
    <w:rsid w:val="00311DF2"/>
    <w:rsid w:val="00311F38"/>
    <w:rsid w:val="00312084"/>
    <w:rsid w:val="003120A4"/>
    <w:rsid w:val="00312300"/>
    <w:rsid w:val="00312388"/>
    <w:rsid w:val="0031242C"/>
    <w:rsid w:val="00312438"/>
    <w:rsid w:val="00312570"/>
    <w:rsid w:val="003125E0"/>
    <w:rsid w:val="00312737"/>
    <w:rsid w:val="0031279D"/>
    <w:rsid w:val="00312CD7"/>
    <w:rsid w:val="00312ECE"/>
    <w:rsid w:val="00312F83"/>
    <w:rsid w:val="00312FAE"/>
    <w:rsid w:val="0031328C"/>
    <w:rsid w:val="00313771"/>
    <w:rsid w:val="003137C3"/>
    <w:rsid w:val="0031393C"/>
    <w:rsid w:val="00313962"/>
    <w:rsid w:val="003139C6"/>
    <w:rsid w:val="00313A8F"/>
    <w:rsid w:val="00313C1E"/>
    <w:rsid w:val="00313CB0"/>
    <w:rsid w:val="00313D9E"/>
    <w:rsid w:val="00313E66"/>
    <w:rsid w:val="00313ED0"/>
    <w:rsid w:val="00313F96"/>
    <w:rsid w:val="00313FCF"/>
    <w:rsid w:val="00314067"/>
    <w:rsid w:val="00314094"/>
    <w:rsid w:val="00314388"/>
    <w:rsid w:val="0031439C"/>
    <w:rsid w:val="00314678"/>
    <w:rsid w:val="00314749"/>
    <w:rsid w:val="00314765"/>
    <w:rsid w:val="003147A1"/>
    <w:rsid w:val="003147DA"/>
    <w:rsid w:val="0031487A"/>
    <w:rsid w:val="00314AB4"/>
    <w:rsid w:val="00314B0A"/>
    <w:rsid w:val="00314C43"/>
    <w:rsid w:val="00314CA8"/>
    <w:rsid w:val="003150B5"/>
    <w:rsid w:val="003150CE"/>
    <w:rsid w:val="0031514F"/>
    <w:rsid w:val="00315766"/>
    <w:rsid w:val="00315A74"/>
    <w:rsid w:val="00315AA5"/>
    <w:rsid w:val="00315AAB"/>
    <w:rsid w:val="00315AAF"/>
    <w:rsid w:val="00315ADC"/>
    <w:rsid w:val="00315B49"/>
    <w:rsid w:val="00315E4B"/>
    <w:rsid w:val="00315ECC"/>
    <w:rsid w:val="00315F59"/>
    <w:rsid w:val="00315FD8"/>
    <w:rsid w:val="003162B3"/>
    <w:rsid w:val="003162CA"/>
    <w:rsid w:val="00316337"/>
    <w:rsid w:val="00316350"/>
    <w:rsid w:val="00316533"/>
    <w:rsid w:val="00316849"/>
    <w:rsid w:val="00316A2A"/>
    <w:rsid w:val="00316AC0"/>
    <w:rsid w:val="00316BCD"/>
    <w:rsid w:val="00316EE5"/>
    <w:rsid w:val="00316FBA"/>
    <w:rsid w:val="00316FE6"/>
    <w:rsid w:val="003170CC"/>
    <w:rsid w:val="0031712E"/>
    <w:rsid w:val="00317220"/>
    <w:rsid w:val="00317226"/>
    <w:rsid w:val="003172D5"/>
    <w:rsid w:val="003173CE"/>
    <w:rsid w:val="003175AB"/>
    <w:rsid w:val="003175BC"/>
    <w:rsid w:val="003175E1"/>
    <w:rsid w:val="003175F0"/>
    <w:rsid w:val="0031765C"/>
    <w:rsid w:val="003178E7"/>
    <w:rsid w:val="003178FB"/>
    <w:rsid w:val="00317A76"/>
    <w:rsid w:val="00317AAB"/>
    <w:rsid w:val="00317BDF"/>
    <w:rsid w:val="00317C2D"/>
    <w:rsid w:val="00317E0B"/>
    <w:rsid w:val="00317E3C"/>
    <w:rsid w:val="00317EFD"/>
    <w:rsid w:val="00320030"/>
    <w:rsid w:val="0032005D"/>
    <w:rsid w:val="0032008A"/>
    <w:rsid w:val="0032026E"/>
    <w:rsid w:val="00320299"/>
    <w:rsid w:val="0032048E"/>
    <w:rsid w:val="00320649"/>
    <w:rsid w:val="003206B1"/>
    <w:rsid w:val="003207F2"/>
    <w:rsid w:val="003208B2"/>
    <w:rsid w:val="003208FB"/>
    <w:rsid w:val="0032097B"/>
    <w:rsid w:val="003209D5"/>
    <w:rsid w:val="00320A30"/>
    <w:rsid w:val="00320BCB"/>
    <w:rsid w:val="00320D00"/>
    <w:rsid w:val="00321081"/>
    <w:rsid w:val="003210DA"/>
    <w:rsid w:val="00321116"/>
    <w:rsid w:val="00321154"/>
    <w:rsid w:val="00321198"/>
    <w:rsid w:val="003211B0"/>
    <w:rsid w:val="00321287"/>
    <w:rsid w:val="003212F0"/>
    <w:rsid w:val="003213C0"/>
    <w:rsid w:val="0032141F"/>
    <w:rsid w:val="00321487"/>
    <w:rsid w:val="003214BE"/>
    <w:rsid w:val="003214E0"/>
    <w:rsid w:val="0032155B"/>
    <w:rsid w:val="003215B0"/>
    <w:rsid w:val="00321642"/>
    <w:rsid w:val="003217DF"/>
    <w:rsid w:val="00321850"/>
    <w:rsid w:val="00321898"/>
    <w:rsid w:val="00321919"/>
    <w:rsid w:val="00321A1C"/>
    <w:rsid w:val="00321ED8"/>
    <w:rsid w:val="00321EDA"/>
    <w:rsid w:val="00321F68"/>
    <w:rsid w:val="003220E9"/>
    <w:rsid w:val="003220F1"/>
    <w:rsid w:val="00322113"/>
    <w:rsid w:val="0032216E"/>
    <w:rsid w:val="003221AE"/>
    <w:rsid w:val="003221DF"/>
    <w:rsid w:val="00322296"/>
    <w:rsid w:val="003222EE"/>
    <w:rsid w:val="0032242F"/>
    <w:rsid w:val="003224AA"/>
    <w:rsid w:val="003224E7"/>
    <w:rsid w:val="00322517"/>
    <w:rsid w:val="00322844"/>
    <w:rsid w:val="003228B1"/>
    <w:rsid w:val="00322906"/>
    <w:rsid w:val="0032294D"/>
    <w:rsid w:val="00322B55"/>
    <w:rsid w:val="00322B85"/>
    <w:rsid w:val="00322E4C"/>
    <w:rsid w:val="00322F0C"/>
    <w:rsid w:val="0032330B"/>
    <w:rsid w:val="00323813"/>
    <w:rsid w:val="00323872"/>
    <w:rsid w:val="0032393C"/>
    <w:rsid w:val="00323961"/>
    <w:rsid w:val="00323A6A"/>
    <w:rsid w:val="00323B57"/>
    <w:rsid w:val="00323C82"/>
    <w:rsid w:val="00323D9A"/>
    <w:rsid w:val="00323E94"/>
    <w:rsid w:val="00323F30"/>
    <w:rsid w:val="00323F7E"/>
    <w:rsid w:val="00323FA9"/>
    <w:rsid w:val="00324089"/>
    <w:rsid w:val="00324276"/>
    <w:rsid w:val="0032427F"/>
    <w:rsid w:val="00324313"/>
    <w:rsid w:val="0032448F"/>
    <w:rsid w:val="0032467F"/>
    <w:rsid w:val="00324713"/>
    <w:rsid w:val="003247D4"/>
    <w:rsid w:val="00324949"/>
    <w:rsid w:val="00324BCE"/>
    <w:rsid w:val="00324CDF"/>
    <w:rsid w:val="00324E2E"/>
    <w:rsid w:val="00324FC3"/>
    <w:rsid w:val="0032506C"/>
    <w:rsid w:val="003254A4"/>
    <w:rsid w:val="003255C9"/>
    <w:rsid w:val="00325713"/>
    <w:rsid w:val="003257DC"/>
    <w:rsid w:val="003257F4"/>
    <w:rsid w:val="0032583A"/>
    <w:rsid w:val="0032583E"/>
    <w:rsid w:val="00325916"/>
    <w:rsid w:val="00325971"/>
    <w:rsid w:val="00325A86"/>
    <w:rsid w:val="00325BCA"/>
    <w:rsid w:val="00325C6D"/>
    <w:rsid w:val="00325CE7"/>
    <w:rsid w:val="00325D7A"/>
    <w:rsid w:val="00325E3B"/>
    <w:rsid w:val="00325EC0"/>
    <w:rsid w:val="00326054"/>
    <w:rsid w:val="00326137"/>
    <w:rsid w:val="00326145"/>
    <w:rsid w:val="00326206"/>
    <w:rsid w:val="00326227"/>
    <w:rsid w:val="003262EA"/>
    <w:rsid w:val="00326377"/>
    <w:rsid w:val="00326390"/>
    <w:rsid w:val="0032639B"/>
    <w:rsid w:val="003264C9"/>
    <w:rsid w:val="0032652A"/>
    <w:rsid w:val="00326536"/>
    <w:rsid w:val="00326670"/>
    <w:rsid w:val="00326788"/>
    <w:rsid w:val="00326790"/>
    <w:rsid w:val="003268CE"/>
    <w:rsid w:val="00326B12"/>
    <w:rsid w:val="00326BF2"/>
    <w:rsid w:val="00326C58"/>
    <w:rsid w:val="00326C78"/>
    <w:rsid w:val="00326CAE"/>
    <w:rsid w:val="00326E00"/>
    <w:rsid w:val="00326E1F"/>
    <w:rsid w:val="00326E9F"/>
    <w:rsid w:val="00326F83"/>
    <w:rsid w:val="00327053"/>
    <w:rsid w:val="00327079"/>
    <w:rsid w:val="003270E1"/>
    <w:rsid w:val="00327163"/>
    <w:rsid w:val="00327289"/>
    <w:rsid w:val="00327305"/>
    <w:rsid w:val="003273EE"/>
    <w:rsid w:val="003274C1"/>
    <w:rsid w:val="003274EF"/>
    <w:rsid w:val="00327531"/>
    <w:rsid w:val="0032754C"/>
    <w:rsid w:val="0032757C"/>
    <w:rsid w:val="0032759A"/>
    <w:rsid w:val="003275A4"/>
    <w:rsid w:val="00327863"/>
    <w:rsid w:val="00327884"/>
    <w:rsid w:val="00327A37"/>
    <w:rsid w:val="00327A66"/>
    <w:rsid w:val="00327A74"/>
    <w:rsid w:val="00327BD4"/>
    <w:rsid w:val="00327C2C"/>
    <w:rsid w:val="00327C42"/>
    <w:rsid w:val="00327C4A"/>
    <w:rsid w:val="00327D5F"/>
    <w:rsid w:val="00327E6E"/>
    <w:rsid w:val="0032E23B"/>
    <w:rsid w:val="00330073"/>
    <w:rsid w:val="0033014B"/>
    <w:rsid w:val="00330187"/>
    <w:rsid w:val="003301C7"/>
    <w:rsid w:val="0033024C"/>
    <w:rsid w:val="0033058B"/>
    <w:rsid w:val="00330714"/>
    <w:rsid w:val="00330830"/>
    <w:rsid w:val="0033089C"/>
    <w:rsid w:val="003308F2"/>
    <w:rsid w:val="0033092C"/>
    <w:rsid w:val="00330AFB"/>
    <w:rsid w:val="00330B57"/>
    <w:rsid w:val="00330CD6"/>
    <w:rsid w:val="00330E1E"/>
    <w:rsid w:val="00330E96"/>
    <w:rsid w:val="003310AE"/>
    <w:rsid w:val="00331105"/>
    <w:rsid w:val="003312FC"/>
    <w:rsid w:val="0033143A"/>
    <w:rsid w:val="003315E8"/>
    <w:rsid w:val="0033165C"/>
    <w:rsid w:val="00331700"/>
    <w:rsid w:val="003317D4"/>
    <w:rsid w:val="0033184A"/>
    <w:rsid w:val="00331880"/>
    <w:rsid w:val="003318D7"/>
    <w:rsid w:val="0033196F"/>
    <w:rsid w:val="00331994"/>
    <w:rsid w:val="003319DB"/>
    <w:rsid w:val="00331A10"/>
    <w:rsid w:val="00331A75"/>
    <w:rsid w:val="00331BDF"/>
    <w:rsid w:val="00331C13"/>
    <w:rsid w:val="00331C77"/>
    <w:rsid w:val="00331D61"/>
    <w:rsid w:val="00331D63"/>
    <w:rsid w:val="00331DB6"/>
    <w:rsid w:val="00331F96"/>
    <w:rsid w:val="00332050"/>
    <w:rsid w:val="0033221D"/>
    <w:rsid w:val="003323F7"/>
    <w:rsid w:val="003323F8"/>
    <w:rsid w:val="003325AA"/>
    <w:rsid w:val="003325DC"/>
    <w:rsid w:val="0033263C"/>
    <w:rsid w:val="003329F0"/>
    <w:rsid w:val="00332B55"/>
    <w:rsid w:val="00332B69"/>
    <w:rsid w:val="00332C79"/>
    <w:rsid w:val="00332C86"/>
    <w:rsid w:val="00332D16"/>
    <w:rsid w:val="00332D28"/>
    <w:rsid w:val="00332D92"/>
    <w:rsid w:val="00332E3D"/>
    <w:rsid w:val="00333108"/>
    <w:rsid w:val="00333285"/>
    <w:rsid w:val="003335DC"/>
    <w:rsid w:val="003336B9"/>
    <w:rsid w:val="00333783"/>
    <w:rsid w:val="00333849"/>
    <w:rsid w:val="00333970"/>
    <w:rsid w:val="003339F7"/>
    <w:rsid w:val="00333EB9"/>
    <w:rsid w:val="00333F08"/>
    <w:rsid w:val="00333F26"/>
    <w:rsid w:val="0033403B"/>
    <w:rsid w:val="00334551"/>
    <w:rsid w:val="003345A8"/>
    <w:rsid w:val="003346A8"/>
    <w:rsid w:val="0033476C"/>
    <w:rsid w:val="003348C2"/>
    <w:rsid w:val="003348CB"/>
    <w:rsid w:val="00334993"/>
    <w:rsid w:val="003349E8"/>
    <w:rsid w:val="00334A79"/>
    <w:rsid w:val="00334B5F"/>
    <w:rsid w:val="00334BB7"/>
    <w:rsid w:val="00334C46"/>
    <w:rsid w:val="00334F46"/>
    <w:rsid w:val="00334FBD"/>
    <w:rsid w:val="0033507D"/>
    <w:rsid w:val="00335173"/>
    <w:rsid w:val="00335247"/>
    <w:rsid w:val="003353A7"/>
    <w:rsid w:val="00335430"/>
    <w:rsid w:val="0033546D"/>
    <w:rsid w:val="00335683"/>
    <w:rsid w:val="003357BA"/>
    <w:rsid w:val="00335830"/>
    <w:rsid w:val="003358B1"/>
    <w:rsid w:val="00335AC1"/>
    <w:rsid w:val="00335B31"/>
    <w:rsid w:val="00335C7B"/>
    <w:rsid w:val="00335CE0"/>
    <w:rsid w:val="00335EA8"/>
    <w:rsid w:val="00335F76"/>
    <w:rsid w:val="00336106"/>
    <w:rsid w:val="003363DD"/>
    <w:rsid w:val="003365BC"/>
    <w:rsid w:val="0033683C"/>
    <w:rsid w:val="00336A0C"/>
    <w:rsid w:val="00336BDD"/>
    <w:rsid w:val="00336CF4"/>
    <w:rsid w:val="00336EE0"/>
    <w:rsid w:val="00337093"/>
    <w:rsid w:val="0033714B"/>
    <w:rsid w:val="00337156"/>
    <w:rsid w:val="003374EA"/>
    <w:rsid w:val="00337520"/>
    <w:rsid w:val="00337585"/>
    <w:rsid w:val="00337810"/>
    <w:rsid w:val="00337828"/>
    <w:rsid w:val="0033796B"/>
    <w:rsid w:val="00337A12"/>
    <w:rsid w:val="00337A8B"/>
    <w:rsid w:val="00337C9D"/>
    <w:rsid w:val="00337EE8"/>
    <w:rsid w:val="00337EF3"/>
    <w:rsid w:val="00340038"/>
    <w:rsid w:val="00340294"/>
    <w:rsid w:val="00340324"/>
    <w:rsid w:val="00340361"/>
    <w:rsid w:val="0034037A"/>
    <w:rsid w:val="00340580"/>
    <w:rsid w:val="003406FC"/>
    <w:rsid w:val="00340795"/>
    <w:rsid w:val="003407EA"/>
    <w:rsid w:val="00340806"/>
    <w:rsid w:val="003408A5"/>
    <w:rsid w:val="003408B4"/>
    <w:rsid w:val="00340A57"/>
    <w:rsid w:val="00340A95"/>
    <w:rsid w:val="00340B57"/>
    <w:rsid w:val="00340D9E"/>
    <w:rsid w:val="00340DF3"/>
    <w:rsid w:val="00340FCD"/>
    <w:rsid w:val="0034111C"/>
    <w:rsid w:val="0034131D"/>
    <w:rsid w:val="003414C7"/>
    <w:rsid w:val="003416D8"/>
    <w:rsid w:val="00341947"/>
    <w:rsid w:val="00341AE0"/>
    <w:rsid w:val="00341B8E"/>
    <w:rsid w:val="00341E60"/>
    <w:rsid w:val="00341E6A"/>
    <w:rsid w:val="00341EAB"/>
    <w:rsid w:val="00342019"/>
    <w:rsid w:val="0034202B"/>
    <w:rsid w:val="0034205D"/>
    <w:rsid w:val="00342095"/>
    <w:rsid w:val="00342107"/>
    <w:rsid w:val="00342133"/>
    <w:rsid w:val="0034213B"/>
    <w:rsid w:val="0034217F"/>
    <w:rsid w:val="00342208"/>
    <w:rsid w:val="00342236"/>
    <w:rsid w:val="00342267"/>
    <w:rsid w:val="003424EC"/>
    <w:rsid w:val="00342557"/>
    <w:rsid w:val="003425C7"/>
    <w:rsid w:val="00342A30"/>
    <w:rsid w:val="00342A83"/>
    <w:rsid w:val="00342AD2"/>
    <w:rsid w:val="00342AF9"/>
    <w:rsid w:val="00342D59"/>
    <w:rsid w:val="00342E8A"/>
    <w:rsid w:val="00342EF1"/>
    <w:rsid w:val="00342F3C"/>
    <w:rsid w:val="00342FC4"/>
    <w:rsid w:val="003432B0"/>
    <w:rsid w:val="0034334C"/>
    <w:rsid w:val="00343501"/>
    <w:rsid w:val="00343626"/>
    <w:rsid w:val="0034362C"/>
    <w:rsid w:val="003437EF"/>
    <w:rsid w:val="00343872"/>
    <w:rsid w:val="003438BD"/>
    <w:rsid w:val="00343954"/>
    <w:rsid w:val="00343A7E"/>
    <w:rsid w:val="00343B71"/>
    <w:rsid w:val="00343B82"/>
    <w:rsid w:val="00343D5F"/>
    <w:rsid w:val="00343D83"/>
    <w:rsid w:val="00343E1B"/>
    <w:rsid w:val="00343EE4"/>
    <w:rsid w:val="00343F23"/>
    <w:rsid w:val="00344086"/>
    <w:rsid w:val="0034436B"/>
    <w:rsid w:val="00344439"/>
    <w:rsid w:val="00344480"/>
    <w:rsid w:val="003445E9"/>
    <w:rsid w:val="003449A6"/>
    <w:rsid w:val="00344BCA"/>
    <w:rsid w:val="00344CBF"/>
    <w:rsid w:val="00344CF8"/>
    <w:rsid w:val="00344D09"/>
    <w:rsid w:val="00344D62"/>
    <w:rsid w:val="00344E1B"/>
    <w:rsid w:val="00344F63"/>
    <w:rsid w:val="003452AA"/>
    <w:rsid w:val="003452D0"/>
    <w:rsid w:val="00345405"/>
    <w:rsid w:val="003456D2"/>
    <w:rsid w:val="00345714"/>
    <w:rsid w:val="0034580A"/>
    <w:rsid w:val="003459F8"/>
    <w:rsid w:val="00345C58"/>
    <w:rsid w:val="00345C94"/>
    <w:rsid w:val="00345DDD"/>
    <w:rsid w:val="00345E0C"/>
    <w:rsid w:val="00345E6F"/>
    <w:rsid w:val="00345E97"/>
    <w:rsid w:val="00345ED2"/>
    <w:rsid w:val="003460EE"/>
    <w:rsid w:val="00346273"/>
    <w:rsid w:val="003463E9"/>
    <w:rsid w:val="003463EF"/>
    <w:rsid w:val="00346479"/>
    <w:rsid w:val="0034649B"/>
    <w:rsid w:val="0034664F"/>
    <w:rsid w:val="0034681F"/>
    <w:rsid w:val="003468BA"/>
    <w:rsid w:val="00346A4F"/>
    <w:rsid w:val="00346B49"/>
    <w:rsid w:val="00346B62"/>
    <w:rsid w:val="00346B69"/>
    <w:rsid w:val="00346C15"/>
    <w:rsid w:val="00346C2A"/>
    <w:rsid w:val="00346FE0"/>
    <w:rsid w:val="00346FED"/>
    <w:rsid w:val="003470AA"/>
    <w:rsid w:val="003471ED"/>
    <w:rsid w:val="0034727A"/>
    <w:rsid w:val="0034736A"/>
    <w:rsid w:val="003476B6"/>
    <w:rsid w:val="00347788"/>
    <w:rsid w:val="003477FD"/>
    <w:rsid w:val="0034788C"/>
    <w:rsid w:val="00347984"/>
    <w:rsid w:val="003479AD"/>
    <w:rsid w:val="003479E9"/>
    <w:rsid w:val="00347A77"/>
    <w:rsid w:val="00347A87"/>
    <w:rsid w:val="0035002A"/>
    <w:rsid w:val="00350162"/>
    <w:rsid w:val="00350195"/>
    <w:rsid w:val="003501B6"/>
    <w:rsid w:val="003501D3"/>
    <w:rsid w:val="003502E4"/>
    <w:rsid w:val="003504AA"/>
    <w:rsid w:val="003504AC"/>
    <w:rsid w:val="003504C8"/>
    <w:rsid w:val="0035064E"/>
    <w:rsid w:val="0035065A"/>
    <w:rsid w:val="0035069E"/>
    <w:rsid w:val="00350720"/>
    <w:rsid w:val="00350745"/>
    <w:rsid w:val="003508E8"/>
    <w:rsid w:val="00350AC5"/>
    <w:rsid w:val="00350B31"/>
    <w:rsid w:val="00350C3B"/>
    <w:rsid w:val="00350CC7"/>
    <w:rsid w:val="00350CD3"/>
    <w:rsid w:val="00350D04"/>
    <w:rsid w:val="00350D1B"/>
    <w:rsid w:val="00350D81"/>
    <w:rsid w:val="00350E08"/>
    <w:rsid w:val="00350EE3"/>
    <w:rsid w:val="00351294"/>
    <w:rsid w:val="00351347"/>
    <w:rsid w:val="003513DC"/>
    <w:rsid w:val="00351445"/>
    <w:rsid w:val="00351509"/>
    <w:rsid w:val="00351624"/>
    <w:rsid w:val="00351659"/>
    <w:rsid w:val="00351711"/>
    <w:rsid w:val="003517B0"/>
    <w:rsid w:val="00351A88"/>
    <w:rsid w:val="00351B8A"/>
    <w:rsid w:val="00351BE1"/>
    <w:rsid w:val="00351E01"/>
    <w:rsid w:val="00352185"/>
    <w:rsid w:val="00352310"/>
    <w:rsid w:val="0035244A"/>
    <w:rsid w:val="003524D7"/>
    <w:rsid w:val="00352550"/>
    <w:rsid w:val="00352660"/>
    <w:rsid w:val="00352901"/>
    <w:rsid w:val="00352968"/>
    <w:rsid w:val="0035298B"/>
    <w:rsid w:val="003529AA"/>
    <w:rsid w:val="00352B02"/>
    <w:rsid w:val="00352B96"/>
    <w:rsid w:val="00352D21"/>
    <w:rsid w:val="00352E58"/>
    <w:rsid w:val="00352E9A"/>
    <w:rsid w:val="0035301E"/>
    <w:rsid w:val="003530D1"/>
    <w:rsid w:val="0035312B"/>
    <w:rsid w:val="00353148"/>
    <w:rsid w:val="0035315A"/>
    <w:rsid w:val="00353356"/>
    <w:rsid w:val="003533CD"/>
    <w:rsid w:val="0035349F"/>
    <w:rsid w:val="00353504"/>
    <w:rsid w:val="00353601"/>
    <w:rsid w:val="003537EF"/>
    <w:rsid w:val="0035380B"/>
    <w:rsid w:val="003539B5"/>
    <w:rsid w:val="00353A02"/>
    <w:rsid w:val="00353A1A"/>
    <w:rsid w:val="00353B01"/>
    <w:rsid w:val="00353B6E"/>
    <w:rsid w:val="00353C47"/>
    <w:rsid w:val="00353DA0"/>
    <w:rsid w:val="0035401A"/>
    <w:rsid w:val="0035409B"/>
    <w:rsid w:val="00354365"/>
    <w:rsid w:val="0035439C"/>
    <w:rsid w:val="003543DB"/>
    <w:rsid w:val="0035443D"/>
    <w:rsid w:val="00354517"/>
    <w:rsid w:val="00354521"/>
    <w:rsid w:val="00354796"/>
    <w:rsid w:val="0035481C"/>
    <w:rsid w:val="003548C1"/>
    <w:rsid w:val="00354960"/>
    <w:rsid w:val="00354A20"/>
    <w:rsid w:val="00354AA2"/>
    <w:rsid w:val="00354B50"/>
    <w:rsid w:val="00354CA7"/>
    <w:rsid w:val="00354F22"/>
    <w:rsid w:val="00354F2D"/>
    <w:rsid w:val="00354F40"/>
    <w:rsid w:val="00354FAC"/>
    <w:rsid w:val="00354FEE"/>
    <w:rsid w:val="003550F7"/>
    <w:rsid w:val="00355134"/>
    <w:rsid w:val="003551F1"/>
    <w:rsid w:val="003552E6"/>
    <w:rsid w:val="003552FA"/>
    <w:rsid w:val="003553CA"/>
    <w:rsid w:val="0035542F"/>
    <w:rsid w:val="00355668"/>
    <w:rsid w:val="0035567A"/>
    <w:rsid w:val="003557AD"/>
    <w:rsid w:val="0035584E"/>
    <w:rsid w:val="0035588C"/>
    <w:rsid w:val="003558B1"/>
    <w:rsid w:val="003559FC"/>
    <w:rsid w:val="00355A04"/>
    <w:rsid w:val="00355C49"/>
    <w:rsid w:val="00355C72"/>
    <w:rsid w:val="00355C80"/>
    <w:rsid w:val="00355FB4"/>
    <w:rsid w:val="00355FEE"/>
    <w:rsid w:val="00356035"/>
    <w:rsid w:val="00356043"/>
    <w:rsid w:val="00356275"/>
    <w:rsid w:val="0035629A"/>
    <w:rsid w:val="00356350"/>
    <w:rsid w:val="00356762"/>
    <w:rsid w:val="00356868"/>
    <w:rsid w:val="00356C0B"/>
    <w:rsid w:val="00356CC4"/>
    <w:rsid w:val="00356CD8"/>
    <w:rsid w:val="00356D2D"/>
    <w:rsid w:val="00356DEC"/>
    <w:rsid w:val="00356DFE"/>
    <w:rsid w:val="00356E30"/>
    <w:rsid w:val="0035727C"/>
    <w:rsid w:val="003572EE"/>
    <w:rsid w:val="00357420"/>
    <w:rsid w:val="003575C7"/>
    <w:rsid w:val="00357744"/>
    <w:rsid w:val="0035774B"/>
    <w:rsid w:val="00357761"/>
    <w:rsid w:val="003578C4"/>
    <w:rsid w:val="00357987"/>
    <w:rsid w:val="003579D4"/>
    <w:rsid w:val="00357B9C"/>
    <w:rsid w:val="00357C0F"/>
    <w:rsid w:val="00357D19"/>
    <w:rsid w:val="00357D1B"/>
    <w:rsid w:val="00357D98"/>
    <w:rsid w:val="00357F23"/>
    <w:rsid w:val="00360085"/>
    <w:rsid w:val="0036032B"/>
    <w:rsid w:val="003603BA"/>
    <w:rsid w:val="003603E0"/>
    <w:rsid w:val="003604FE"/>
    <w:rsid w:val="003606CD"/>
    <w:rsid w:val="00360769"/>
    <w:rsid w:val="003607CA"/>
    <w:rsid w:val="00360A5E"/>
    <w:rsid w:val="00360D8B"/>
    <w:rsid w:val="00360E4B"/>
    <w:rsid w:val="00360E4E"/>
    <w:rsid w:val="00360F6C"/>
    <w:rsid w:val="0036103D"/>
    <w:rsid w:val="003611D9"/>
    <w:rsid w:val="00361214"/>
    <w:rsid w:val="0036132A"/>
    <w:rsid w:val="00361412"/>
    <w:rsid w:val="0036142B"/>
    <w:rsid w:val="003614D2"/>
    <w:rsid w:val="003615CA"/>
    <w:rsid w:val="00361733"/>
    <w:rsid w:val="003617B4"/>
    <w:rsid w:val="003617DF"/>
    <w:rsid w:val="00361A29"/>
    <w:rsid w:val="00361D1F"/>
    <w:rsid w:val="00361DD1"/>
    <w:rsid w:val="00361E65"/>
    <w:rsid w:val="00361F9B"/>
    <w:rsid w:val="0036209E"/>
    <w:rsid w:val="00362423"/>
    <w:rsid w:val="00362634"/>
    <w:rsid w:val="0036266E"/>
    <w:rsid w:val="0036267B"/>
    <w:rsid w:val="003627A4"/>
    <w:rsid w:val="003627EA"/>
    <w:rsid w:val="003628F5"/>
    <w:rsid w:val="00362EA6"/>
    <w:rsid w:val="00362F34"/>
    <w:rsid w:val="003630A7"/>
    <w:rsid w:val="00363383"/>
    <w:rsid w:val="003634B3"/>
    <w:rsid w:val="003635A6"/>
    <w:rsid w:val="003636AB"/>
    <w:rsid w:val="003637F7"/>
    <w:rsid w:val="00363854"/>
    <w:rsid w:val="0036389A"/>
    <w:rsid w:val="003638DF"/>
    <w:rsid w:val="00363B2C"/>
    <w:rsid w:val="00363B8C"/>
    <w:rsid w:val="00363C7F"/>
    <w:rsid w:val="00363E5B"/>
    <w:rsid w:val="00363F08"/>
    <w:rsid w:val="00363F28"/>
    <w:rsid w:val="0036407B"/>
    <w:rsid w:val="00364156"/>
    <w:rsid w:val="003641A0"/>
    <w:rsid w:val="0036428B"/>
    <w:rsid w:val="003642A6"/>
    <w:rsid w:val="00364316"/>
    <w:rsid w:val="00364346"/>
    <w:rsid w:val="003644C2"/>
    <w:rsid w:val="00364557"/>
    <w:rsid w:val="00364763"/>
    <w:rsid w:val="00364798"/>
    <w:rsid w:val="003647BB"/>
    <w:rsid w:val="00364879"/>
    <w:rsid w:val="00364A37"/>
    <w:rsid w:val="00364A7C"/>
    <w:rsid w:val="00364A83"/>
    <w:rsid w:val="00364C36"/>
    <w:rsid w:val="00364E86"/>
    <w:rsid w:val="00364FC2"/>
    <w:rsid w:val="00365047"/>
    <w:rsid w:val="003651B4"/>
    <w:rsid w:val="003652B8"/>
    <w:rsid w:val="00365456"/>
    <w:rsid w:val="003654DD"/>
    <w:rsid w:val="003654DE"/>
    <w:rsid w:val="003658FC"/>
    <w:rsid w:val="00365A2B"/>
    <w:rsid w:val="00365A90"/>
    <w:rsid w:val="00365B6B"/>
    <w:rsid w:val="00365BFE"/>
    <w:rsid w:val="00365C3D"/>
    <w:rsid w:val="00365D20"/>
    <w:rsid w:val="00365D48"/>
    <w:rsid w:val="00365E99"/>
    <w:rsid w:val="00366009"/>
    <w:rsid w:val="0036604F"/>
    <w:rsid w:val="00366083"/>
    <w:rsid w:val="003660A3"/>
    <w:rsid w:val="003660E6"/>
    <w:rsid w:val="00366112"/>
    <w:rsid w:val="003661EF"/>
    <w:rsid w:val="00366375"/>
    <w:rsid w:val="0036644F"/>
    <w:rsid w:val="0036646B"/>
    <w:rsid w:val="00366559"/>
    <w:rsid w:val="00366575"/>
    <w:rsid w:val="003665BC"/>
    <w:rsid w:val="003666A3"/>
    <w:rsid w:val="003666EC"/>
    <w:rsid w:val="00366836"/>
    <w:rsid w:val="00366C1B"/>
    <w:rsid w:val="00366C9D"/>
    <w:rsid w:val="00366D30"/>
    <w:rsid w:val="00366D8A"/>
    <w:rsid w:val="00366DA0"/>
    <w:rsid w:val="00367025"/>
    <w:rsid w:val="00367060"/>
    <w:rsid w:val="0036732A"/>
    <w:rsid w:val="00367337"/>
    <w:rsid w:val="00367367"/>
    <w:rsid w:val="003673C9"/>
    <w:rsid w:val="003673FF"/>
    <w:rsid w:val="0036751B"/>
    <w:rsid w:val="00367550"/>
    <w:rsid w:val="00367552"/>
    <w:rsid w:val="00367736"/>
    <w:rsid w:val="003677C3"/>
    <w:rsid w:val="003678AC"/>
    <w:rsid w:val="00367A3D"/>
    <w:rsid w:val="00367A65"/>
    <w:rsid w:val="00367C0C"/>
    <w:rsid w:val="00367C9A"/>
    <w:rsid w:val="00367CFB"/>
    <w:rsid w:val="00367E88"/>
    <w:rsid w:val="00367FD8"/>
    <w:rsid w:val="0037004E"/>
    <w:rsid w:val="00370141"/>
    <w:rsid w:val="00370291"/>
    <w:rsid w:val="003702BB"/>
    <w:rsid w:val="003702F3"/>
    <w:rsid w:val="003704F2"/>
    <w:rsid w:val="00370700"/>
    <w:rsid w:val="00370792"/>
    <w:rsid w:val="003707FF"/>
    <w:rsid w:val="00370808"/>
    <w:rsid w:val="00370973"/>
    <w:rsid w:val="00370988"/>
    <w:rsid w:val="00370A7F"/>
    <w:rsid w:val="00370B0B"/>
    <w:rsid w:val="00370B63"/>
    <w:rsid w:val="00370C09"/>
    <w:rsid w:val="00370FCC"/>
    <w:rsid w:val="003710AE"/>
    <w:rsid w:val="003711AF"/>
    <w:rsid w:val="003711E3"/>
    <w:rsid w:val="0037131F"/>
    <w:rsid w:val="00371515"/>
    <w:rsid w:val="003717E5"/>
    <w:rsid w:val="003719EC"/>
    <w:rsid w:val="00371A7A"/>
    <w:rsid w:val="00371C61"/>
    <w:rsid w:val="00371D00"/>
    <w:rsid w:val="00371D80"/>
    <w:rsid w:val="00371DFE"/>
    <w:rsid w:val="00371E6E"/>
    <w:rsid w:val="0037204C"/>
    <w:rsid w:val="0037208C"/>
    <w:rsid w:val="0037231D"/>
    <w:rsid w:val="003723A7"/>
    <w:rsid w:val="00372405"/>
    <w:rsid w:val="00372770"/>
    <w:rsid w:val="003727BD"/>
    <w:rsid w:val="003729AA"/>
    <w:rsid w:val="00372A76"/>
    <w:rsid w:val="00372ABD"/>
    <w:rsid w:val="00372AE0"/>
    <w:rsid w:val="00372D14"/>
    <w:rsid w:val="00372D54"/>
    <w:rsid w:val="00372F47"/>
    <w:rsid w:val="003730AC"/>
    <w:rsid w:val="00373374"/>
    <w:rsid w:val="003735C6"/>
    <w:rsid w:val="00373642"/>
    <w:rsid w:val="003736C7"/>
    <w:rsid w:val="003736F1"/>
    <w:rsid w:val="00373778"/>
    <w:rsid w:val="00373B8F"/>
    <w:rsid w:val="00373EA5"/>
    <w:rsid w:val="00374009"/>
    <w:rsid w:val="003740AC"/>
    <w:rsid w:val="0037423E"/>
    <w:rsid w:val="00374382"/>
    <w:rsid w:val="00374479"/>
    <w:rsid w:val="003745DC"/>
    <w:rsid w:val="00374663"/>
    <w:rsid w:val="003747CD"/>
    <w:rsid w:val="00374848"/>
    <w:rsid w:val="00374879"/>
    <w:rsid w:val="003748F7"/>
    <w:rsid w:val="00374B75"/>
    <w:rsid w:val="00374CF7"/>
    <w:rsid w:val="00374DAB"/>
    <w:rsid w:val="00374E19"/>
    <w:rsid w:val="00374F38"/>
    <w:rsid w:val="00374F68"/>
    <w:rsid w:val="00375628"/>
    <w:rsid w:val="003756BF"/>
    <w:rsid w:val="003757A1"/>
    <w:rsid w:val="003758E2"/>
    <w:rsid w:val="00375A50"/>
    <w:rsid w:val="00375BC2"/>
    <w:rsid w:val="00375C91"/>
    <w:rsid w:val="00375CC8"/>
    <w:rsid w:val="00375CCD"/>
    <w:rsid w:val="00375D09"/>
    <w:rsid w:val="00375FBB"/>
    <w:rsid w:val="00376255"/>
    <w:rsid w:val="003762DC"/>
    <w:rsid w:val="00376433"/>
    <w:rsid w:val="003764C3"/>
    <w:rsid w:val="003764D6"/>
    <w:rsid w:val="00376535"/>
    <w:rsid w:val="00376790"/>
    <w:rsid w:val="00376825"/>
    <w:rsid w:val="003768B2"/>
    <w:rsid w:val="0037693D"/>
    <w:rsid w:val="00376973"/>
    <w:rsid w:val="00376991"/>
    <w:rsid w:val="00376A45"/>
    <w:rsid w:val="00376B8B"/>
    <w:rsid w:val="00377022"/>
    <w:rsid w:val="0037704D"/>
    <w:rsid w:val="00377092"/>
    <w:rsid w:val="003770FE"/>
    <w:rsid w:val="0037739D"/>
    <w:rsid w:val="0037751C"/>
    <w:rsid w:val="0037764B"/>
    <w:rsid w:val="00377762"/>
    <w:rsid w:val="0037777A"/>
    <w:rsid w:val="00377823"/>
    <w:rsid w:val="003778A4"/>
    <w:rsid w:val="00377A83"/>
    <w:rsid w:val="00377AFB"/>
    <w:rsid w:val="00377B25"/>
    <w:rsid w:val="00377B8C"/>
    <w:rsid w:val="00377C8B"/>
    <w:rsid w:val="00377CAD"/>
    <w:rsid w:val="00377D61"/>
    <w:rsid w:val="00377DF9"/>
    <w:rsid w:val="00377E42"/>
    <w:rsid w:val="00377E5B"/>
    <w:rsid w:val="00377EB6"/>
    <w:rsid w:val="003802CD"/>
    <w:rsid w:val="003802E7"/>
    <w:rsid w:val="00380370"/>
    <w:rsid w:val="003804F5"/>
    <w:rsid w:val="003806CF"/>
    <w:rsid w:val="003807EB"/>
    <w:rsid w:val="00380806"/>
    <w:rsid w:val="0038084C"/>
    <w:rsid w:val="00380B16"/>
    <w:rsid w:val="00380B66"/>
    <w:rsid w:val="00380BCC"/>
    <w:rsid w:val="00380D6B"/>
    <w:rsid w:val="00380E01"/>
    <w:rsid w:val="00380E91"/>
    <w:rsid w:val="00380F3F"/>
    <w:rsid w:val="0038111A"/>
    <w:rsid w:val="00381472"/>
    <w:rsid w:val="0038189C"/>
    <w:rsid w:val="003818C2"/>
    <w:rsid w:val="0038190E"/>
    <w:rsid w:val="00381939"/>
    <w:rsid w:val="00381944"/>
    <w:rsid w:val="00381953"/>
    <w:rsid w:val="003819D8"/>
    <w:rsid w:val="00381C1C"/>
    <w:rsid w:val="00381CDE"/>
    <w:rsid w:val="00381CED"/>
    <w:rsid w:val="00381DDD"/>
    <w:rsid w:val="00381ECA"/>
    <w:rsid w:val="00381F86"/>
    <w:rsid w:val="0038203B"/>
    <w:rsid w:val="003820A3"/>
    <w:rsid w:val="003820D1"/>
    <w:rsid w:val="003821B0"/>
    <w:rsid w:val="00382232"/>
    <w:rsid w:val="003823A6"/>
    <w:rsid w:val="00382481"/>
    <w:rsid w:val="00382561"/>
    <w:rsid w:val="0038258F"/>
    <w:rsid w:val="0038281B"/>
    <w:rsid w:val="0038283C"/>
    <w:rsid w:val="00382A32"/>
    <w:rsid w:val="00382C85"/>
    <w:rsid w:val="00382D40"/>
    <w:rsid w:val="00382E98"/>
    <w:rsid w:val="00382F1A"/>
    <w:rsid w:val="00382F5A"/>
    <w:rsid w:val="00382F9A"/>
    <w:rsid w:val="00383077"/>
    <w:rsid w:val="00383282"/>
    <w:rsid w:val="003832F2"/>
    <w:rsid w:val="00383422"/>
    <w:rsid w:val="00383658"/>
    <w:rsid w:val="00383777"/>
    <w:rsid w:val="00383807"/>
    <w:rsid w:val="0038382D"/>
    <w:rsid w:val="00383865"/>
    <w:rsid w:val="003838C1"/>
    <w:rsid w:val="00383A60"/>
    <w:rsid w:val="00383DB0"/>
    <w:rsid w:val="00383E23"/>
    <w:rsid w:val="0038412E"/>
    <w:rsid w:val="00384404"/>
    <w:rsid w:val="00384470"/>
    <w:rsid w:val="0038457C"/>
    <w:rsid w:val="00384758"/>
    <w:rsid w:val="00384C00"/>
    <w:rsid w:val="00384C04"/>
    <w:rsid w:val="00384CC0"/>
    <w:rsid w:val="00384CF1"/>
    <w:rsid w:val="00384D52"/>
    <w:rsid w:val="00384E32"/>
    <w:rsid w:val="00384E77"/>
    <w:rsid w:val="00384F93"/>
    <w:rsid w:val="00384FCD"/>
    <w:rsid w:val="003852D9"/>
    <w:rsid w:val="003853D4"/>
    <w:rsid w:val="003857C3"/>
    <w:rsid w:val="00385840"/>
    <w:rsid w:val="00385934"/>
    <w:rsid w:val="003859C4"/>
    <w:rsid w:val="00385B5C"/>
    <w:rsid w:val="00385C0C"/>
    <w:rsid w:val="00385C10"/>
    <w:rsid w:val="00385DA5"/>
    <w:rsid w:val="00385DE5"/>
    <w:rsid w:val="00385E0C"/>
    <w:rsid w:val="00385FDE"/>
    <w:rsid w:val="00386053"/>
    <w:rsid w:val="003861FD"/>
    <w:rsid w:val="003863A4"/>
    <w:rsid w:val="00386595"/>
    <w:rsid w:val="00386663"/>
    <w:rsid w:val="00386692"/>
    <w:rsid w:val="003867C1"/>
    <w:rsid w:val="0038686E"/>
    <w:rsid w:val="00386882"/>
    <w:rsid w:val="003868D0"/>
    <w:rsid w:val="0038691E"/>
    <w:rsid w:val="00386B4D"/>
    <w:rsid w:val="00386E91"/>
    <w:rsid w:val="00386F39"/>
    <w:rsid w:val="00387012"/>
    <w:rsid w:val="0038702B"/>
    <w:rsid w:val="003871E6"/>
    <w:rsid w:val="003871EC"/>
    <w:rsid w:val="003872B8"/>
    <w:rsid w:val="00387354"/>
    <w:rsid w:val="003873C6"/>
    <w:rsid w:val="00387459"/>
    <w:rsid w:val="00387527"/>
    <w:rsid w:val="00387639"/>
    <w:rsid w:val="00387667"/>
    <w:rsid w:val="0038771D"/>
    <w:rsid w:val="0038772D"/>
    <w:rsid w:val="00387748"/>
    <w:rsid w:val="0038793E"/>
    <w:rsid w:val="00387A1F"/>
    <w:rsid w:val="00387D38"/>
    <w:rsid w:val="00387E8C"/>
    <w:rsid w:val="00390397"/>
    <w:rsid w:val="003903C3"/>
    <w:rsid w:val="003903C5"/>
    <w:rsid w:val="0039041C"/>
    <w:rsid w:val="00390581"/>
    <w:rsid w:val="003907A4"/>
    <w:rsid w:val="003907F6"/>
    <w:rsid w:val="003908BC"/>
    <w:rsid w:val="00390935"/>
    <w:rsid w:val="00390AB3"/>
    <w:rsid w:val="00390BDF"/>
    <w:rsid w:val="00390E3D"/>
    <w:rsid w:val="0039117D"/>
    <w:rsid w:val="00391517"/>
    <w:rsid w:val="00391590"/>
    <w:rsid w:val="003915B9"/>
    <w:rsid w:val="003915CA"/>
    <w:rsid w:val="003915F2"/>
    <w:rsid w:val="00391619"/>
    <w:rsid w:val="003917F4"/>
    <w:rsid w:val="00391969"/>
    <w:rsid w:val="00391B37"/>
    <w:rsid w:val="00391D41"/>
    <w:rsid w:val="00391FBF"/>
    <w:rsid w:val="003920E2"/>
    <w:rsid w:val="0039241F"/>
    <w:rsid w:val="00392491"/>
    <w:rsid w:val="00392511"/>
    <w:rsid w:val="003925EA"/>
    <w:rsid w:val="00392668"/>
    <w:rsid w:val="003926B2"/>
    <w:rsid w:val="00392B88"/>
    <w:rsid w:val="00392C0C"/>
    <w:rsid w:val="00392C30"/>
    <w:rsid w:val="00392D45"/>
    <w:rsid w:val="00392DC2"/>
    <w:rsid w:val="00392EB7"/>
    <w:rsid w:val="00392F62"/>
    <w:rsid w:val="0039329A"/>
    <w:rsid w:val="003934C9"/>
    <w:rsid w:val="00393515"/>
    <w:rsid w:val="003935B0"/>
    <w:rsid w:val="00393672"/>
    <w:rsid w:val="00393786"/>
    <w:rsid w:val="003937E5"/>
    <w:rsid w:val="003937FB"/>
    <w:rsid w:val="0039383D"/>
    <w:rsid w:val="00393860"/>
    <w:rsid w:val="003938D8"/>
    <w:rsid w:val="0039398C"/>
    <w:rsid w:val="00393ACB"/>
    <w:rsid w:val="00393B62"/>
    <w:rsid w:val="00393C5F"/>
    <w:rsid w:val="00393DCE"/>
    <w:rsid w:val="00393E44"/>
    <w:rsid w:val="0039418E"/>
    <w:rsid w:val="003941AB"/>
    <w:rsid w:val="00394219"/>
    <w:rsid w:val="00394301"/>
    <w:rsid w:val="0039456F"/>
    <w:rsid w:val="003946FD"/>
    <w:rsid w:val="0039483E"/>
    <w:rsid w:val="00394893"/>
    <w:rsid w:val="00394B62"/>
    <w:rsid w:val="00394BF1"/>
    <w:rsid w:val="00394C57"/>
    <w:rsid w:val="00394D7B"/>
    <w:rsid w:val="00394E60"/>
    <w:rsid w:val="00394E7F"/>
    <w:rsid w:val="00394EA5"/>
    <w:rsid w:val="003950B8"/>
    <w:rsid w:val="0039520B"/>
    <w:rsid w:val="003952FA"/>
    <w:rsid w:val="0039540B"/>
    <w:rsid w:val="00395415"/>
    <w:rsid w:val="003954B6"/>
    <w:rsid w:val="00395531"/>
    <w:rsid w:val="0039564A"/>
    <w:rsid w:val="00395717"/>
    <w:rsid w:val="00395979"/>
    <w:rsid w:val="00395AF0"/>
    <w:rsid w:val="00395B38"/>
    <w:rsid w:val="00395C0A"/>
    <w:rsid w:val="00395C43"/>
    <w:rsid w:val="00395C84"/>
    <w:rsid w:val="00396017"/>
    <w:rsid w:val="003961AC"/>
    <w:rsid w:val="003961B1"/>
    <w:rsid w:val="00396200"/>
    <w:rsid w:val="003963D9"/>
    <w:rsid w:val="00396526"/>
    <w:rsid w:val="003965D2"/>
    <w:rsid w:val="0039668A"/>
    <w:rsid w:val="00396704"/>
    <w:rsid w:val="00396753"/>
    <w:rsid w:val="003967BB"/>
    <w:rsid w:val="003967D3"/>
    <w:rsid w:val="003967F1"/>
    <w:rsid w:val="00396CC4"/>
    <w:rsid w:val="00396CCB"/>
    <w:rsid w:val="00396DCC"/>
    <w:rsid w:val="00396E08"/>
    <w:rsid w:val="00397118"/>
    <w:rsid w:val="0039747B"/>
    <w:rsid w:val="003974D1"/>
    <w:rsid w:val="0039750A"/>
    <w:rsid w:val="003976F7"/>
    <w:rsid w:val="00397AB6"/>
    <w:rsid w:val="00397ACA"/>
    <w:rsid w:val="00397B2A"/>
    <w:rsid w:val="00397BA2"/>
    <w:rsid w:val="00397BDA"/>
    <w:rsid w:val="003A0237"/>
    <w:rsid w:val="003A0524"/>
    <w:rsid w:val="003A0531"/>
    <w:rsid w:val="003A05CF"/>
    <w:rsid w:val="003A0608"/>
    <w:rsid w:val="003A0617"/>
    <w:rsid w:val="003A0693"/>
    <w:rsid w:val="003A0B50"/>
    <w:rsid w:val="003A0BC0"/>
    <w:rsid w:val="003A0D27"/>
    <w:rsid w:val="003A0E0C"/>
    <w:rsid w:val="003A10C3"/>
    <w:rsid w:val="003A1130"/>
    <w:rsid w:val="003A11EE"/>
    <w:rsid w:val="003A12FC"/>
    <w:rsid w:val="003A1414"/>
    <w:rsid w:val="003A1425"/>
    <w:rsid w:val="003A1529"/>
    <w:rsid w:val="003A1590"/>
    <w:rsid w:val="003A15A4"/>
    <w:rsid w:val="003A15B2"/>
    <w:rsid w:val="003A15B4"/>
    <w:rsid w:val="003A161A"/>
    <w:rsid w:val="003A16B6"/>
    <w:rsid w:val="003A1702"/>
    <w:rsid w:val="003A170C"/>
    <w:rsid w:val="003A1730"/>
    <w:rsid w:val="003A18A0"/>
    <w:rsid w:val="003A19A7"/>
    <w:rsid w:val="003A1A2D"/>
    <w:rsid w:val="003A1A40"/>
    <w:rsid w:val="003A1A61"/>
    <w:rsid w:val="003A1AA9"/>
    <w:rsid w:val="003A1B8D"/>
    <w:rsid w:val="003A1C83"/>
    <w:rsid w:val="003A1D50"/>
    <w:rsid w:val="003A1FB3"/>
    <w:rsid w:val="003A21C7"/>
    <w:rsid w:val="003A24B4"/>
    <w:rsid w:val="003A2771"/>
    <w:rsid w:val="003A280A"/>
    <w:rsid w:val="003A283F"/>
    <w:rsid w:val="003A28BE"/>
    <w:rsid w:val="003A28E5"/>
    <w:rsid w:val="003A2901"/>
    <w:rsid w:val="003A29E2"/>
    <w:rsid w:val="003A29E5"/>
    <w:rsid w:val="003A2AF0"/>
    <w:rsid w:val="003A2EE1"/>
    <w:rsid w:val="003A2F73"/>
    <w:rsid w:val="003A33D0"/>
    <w:rsid w:val="003A33FC"/>
    <w:rsid w:val="003A351C"/>
    <w:rsid w:val="003A3544"/>
    <w:rsid w:val="003A36AE"/>
    <w:rsid w:val="003A36BF"/>
    <w:rsid w:val="003A38A5"/>
    <w:rsid w:val="003A392A"/>
    <w:rsid w:val="003A3959"/>
    <w:rsid w:val="003A3A10"/>
    <w:rsid w:val="003A3A2F"/>
    <w:rsid w:val="003A3A35"/>
    <w:rsid w:val="003A3C61"/>
    <w:rsid w:val="003A3C9C"/>
    <w:rsid w:val="003A3CD3"/>
    <w:rsid w:val="003A3DC8"/>
    <w:rsid w:val="003A3DF4"/>
    <w:rsid w:val="003A3E53"/>
    <w:rsid w:val="003A41F6"/>
    <w:rsid w:val="003A4268"/>
    <w:rsid w:val="003A4279"/>
    <w:rsid w:val="003A452B"/>
    <w:rsid w:val="003A4568"/>
    <w:rsid w:val="003A4634"/>
    <w:rsid w:val="003A469D"/>
    <w:rsid w:val="003A46E3"/>
    <w:rsid w:val="003A4834"/>
    <w:rsid w:val="003A4903"/>
    <w:rsid w:val="003A495D"/>
    <w:rsid w:val="003A4A1C"/>
    <w:rsid w:val="003A4A40"/>
    <w:rsid w:val="003A4BAC"/>
    <w:rsid w:val="003A4BF4"/>
    <w:rsid w:val="003A4C7C"/>
    <w:rsid w:val="003A4CB2"/>
    <w:rsid w:val="003A4D0B"/>
    <w:rsid w:val="003A4D17"/>
    <w:rsid w:val="003A4EF4"/>
    <w:rsid w:val="003A4FE8"/>
    <w:rsid w:val="003A50E5"/>
    <w:rsid w:val="003A5249"/>
    <w:rsid w:val="003A54BE"/>
    <w:rsid w:val="003A55C4"/>
    <w:rsid w:val="003A5611"/>
    <w:rsid w:val="003A579C"/>
    <w:rsid w:val="003A57E3"/>
    <w:rsid w:val="003A57E8"/>
    <w:rsid w:val="003A5835"/>
    <w:rsid w:val="003A5844"/>
    <w:rsid w:val="003A58F0"/>
    <w:rsid w:val="003A5966"/>
    <w:rsid w:val="003A597F"/>
    <w:rsid w:val="003A59BA"/>
    <w:rsid w:val="003A5A7D"/>
    <w:rsid w:val="003A5A8A"/>
    <w:rsid w:val="003A5B6C"/>
    <w:rsid w:val="003A5BB3"/>
    <w:rsid w:val="003A5E98"/>
    <w:rsid w:val="003A61E1"/>
    <w:rsid w:val="003A6212"/>
    <w:rsid w:val="003A637B"/>
    <w:rsid w:val="003A6444"/>
    <w:rsid w:val="003A6453"/>
    <w:rsid w:val="003A662F"/>
    <w:rsid w:val="003A66D6"/>
    <w:rsid w:val="003A67DB"/>
    <w:rsid w:val="003A6800"/>
    <w:rsid w:val="003A684D"/>
    <w:rsid w:val="003A6C5B"/>
    <w:rsid w:val="003A6FF0"/>
    <w:rsid w:val="003A700D"/>
    <w:rsid w:val="003A702C"/>
    <w:rsid w:val="003A706D"/>
    <w:rsid w:val="003A7115"/>
    <w:rsid w:val="003A71A8"/>
    <w:rsid w:val="003A71D2"/>
    <w:rsid w:val="003A71ED"/>
    <w:rsid w:val="003A738B"/>
    <w:rsid w:val="003A73E8"/>
    <w:rsid w:val="003A753E"/>
    <w:rsid w:val="003A7605"/>
    <w:rsid w:val="003A7742"/>
    <w:rsid w:val="003A7814"/>
    <w:rsid w:val="003A78E6"/>
    <w:rsid w:val="003A7988"/>
    <w:rsid w:val="003A798D"/>
    <w:rsid w:val="003A79BD"/>
    <w:rsid w:val="003A7ACA"/>
    <w:rsid w:val="003A7B69"/>
    <w:rsid w:val="003A7BED"/>
    <w:rsid w:val="003A7C27"/>
    <w:rsid w:val="003A7F3C"/>
    <w:rsid w:val="003A7F72"/>
    <w:rsid w:val="003AA7B7"/>
    <w:rsid w:val="003AE67F"/>
    <w:rsid w:val="003B008C"/>
    <w:rsid w:val="003B00CA"/>
    <w:rsid w:val="003B01F5"/>
    <w:rsid w:val="003B030B"/>
    <w:rsid w:val="003B0432"/>
    <w:rsid w:val="003B068C"/>
    <w:rsid w:val="003B0732"/>
    <w:rsid w:val="003B0821"/>
    <w:rsid w:val="003B0825"/>
    <w:rsid w:val="003B0963"/>
    <w:rsid w:val="003B099F"/>
    <w:rsid w:val="003B09F1"/>
    <w:rsid w:val="003B0A4C"/>
    <w:rsid w:val="003B0BE9"/>
    <w:rsid w:val="003B0D87"/>
    <w:rsid w:val="003B0E19"/>
    <w:rsid w:val="003B0F4B"/>
    <w:rsid w:val="003B0FAB"/>
    <w:rsid w:val="003B10DC"/>
    <w:rsid w:val="003B1166"/>
    <w:rsid w:val="003B12AD"/>
    <w:rsid w:val="003B12B2"/>
    <w:rsid w:val="003B13ED"/>
    <w:rsid w:val="003B147F"/>
    <w:rsid w:val="003B14C7"/>
    <w:rsid w:val="003B164E"/>
    <w:rsid w:val="003B179D"/>
    <w:rsid w:val="003B17AD"/>
    <w:rsid w:val="003B1856"/>
    <w:rsid w:val="003B18A5"/>
    <w:rsid w:val="003B1928"/>
    <w:rsid w:val="003B1992"/>
    <w:rsid w:val="003B1C02"/>
    <w:rsid w:val="003B1D6A"/>
    <w:rsid w:val="003B1D73"/>
    <w:rsid w:val="003B1E5D"/>
    <w:rsid w:val="003B1F3F"/>
    <w:rsid w:val="003B2111"/>
    <w:rsid w:val="003B219F"/>
    <w:rsid w:val="003B223D"/>
    <w:rsid w:val="003B225D"/>
    <w:rsid w:val="003B22D0"/>
    <w:rsid w:val="003B2363"/>
    <w:rsid w:val="003B23D9"/>
    <w:rsid w:val="003B2572"/>
    <w:rsid w:val="003B25A5"/>
    <w:rsid w:val="003B2634"/>
    <w:rsid w:val="003B26E6"/>
    <w:rsid w:val="003B27C0"/>
    <w:rsid w:val="003B27D3"/>
    <w:rsid w:val="003B27DF"/>
    <w:rsid w:val="003B2D2B"/>
    <w:rsid w:val="003B2D80"/>
    <w:rsid w:val="003B2E9B"/>
    <w:rsid w:val="003B2F8D"/>
    <w:rsid w:val="003B32F0"/>
    <w:rsid w:val="003B3606"/>
    <w:rsid w:val="003B372E"/>
    <w:rsid w:val="003B3737"/>
    <w:rsid w:val="003B3C09"/>
    <w:rsid w:val="003B3C64"/>
    <w:rsid w:val="003B3C9D"/>
    <w:rsid w:val="003B3D6F"/>
    <w:rsid w:val="003B3DEE"/>
    <w:rsid w:val="003B3E6A"/>
    <w:rsid w:val="003B3EE3"/>
    <w:rsid w:val="003B3FD2"/>
    <w:rsid w:val="003B3FE8"/>
    <w:rsid w:val="003B4140"/>
    <w:rsid w:val="003B4250"/>
    <w:rsid w:val="003B45CD"/>
    <w:rsid w:val="003B46FF"/>
    <w:rsid w:val="003B47BE"/>
    <w:rsid w:val="003B4855"/>
    <w:rsid w:val="003B485A"/>
    <w:rsid w:val="003B48D3"/>
    <w:rsid w:val="003B4B88"/>
    <w:rsid w:val="003B4BAC"/>
    <w:rsid w:val="003B4C56"/>
    <w:rsid w:val="003B4C67"/>
    <w:rsid w:val="003B4D47"/>
    <w:rsid w:val="003B4F0C"/>
    <w:rsid w:val="003B4F2C"/>
    <w:rsid w:val="003B4F77"/>
    <w:rsid w:val="003B4FAA"/>
    <w:rsid w:val="003B506E"/>
    <w:rsid w:val="003B51B1"/>
    <w:rsid w:val="003B5295"/>
    <w:rsid w:val="003B532D"/>
    <w:rsid w:val="003B537C"/>
    <w:rsid w:val="003B547A"/>
    <w:rsid w:val="003B548A"/>
    <w:rsid w:val="003B54A8"/>
    <w:rsid w:val="003B54ED"/>
    <w:rsid w:val="003B555F"/>
    <w:rsid w:val="003B56EC"/>
    <w:rsid w:val="003B58F6"/>
    <w:rsid w:val="003B58FD"/>
    <w:rsid w:val="003B5948"/>
    <w:rsid w:val="003B5A1E"/>
    <w:rsid w:val="003B5A64"/>
    <w:rsid w:val="003B5A83"/>
    <w:rsid w:val="003B5AEF"/>
    <w:rsid w:val="003B5B0E"/>
    <w:rsid w:val="003B5B90"/>
    <w:rsid w:val="003B5B9A"/>
    <w:rsid w:val="003B5BFC"/>
    <w:rsid w:val="003B5D17"/>
    <w:rsid w:val="003B5EFA"/>
    <w:rsid w:val="003B5EFD"/>
    <w:rsid w:val="003B5F1E"/>
    <w:rsid w:val="003B5F55"/>
    <w:rsid w:val="003B5FE0"/>
    <w:rsid w:val="003B618C"/>
    <w:rsid w:val="003B6216"/>
    <w:rsid w:val="003B628D"/>
    <w:rsid w:val="003B6354"/>
    <w:rsid w:val="003B6517"/>
    <w:rsid w:val="003B653B"/>
    <w:rsid w:val="003B6675"/>
    <w:rsid w:val="003B6770"/>
    <w:rsid w:val="003B6921"/>
    <w:rsid w:val="003B6ADE"/>
    <w:rsid w:val="003B6EC0"/>
    <w:rsid w:val="003B6EC1"/>
    <w:rsid w:val="003B70EF"/>
    <w:rsid w:val="003B731F"/>
    <w:rsid w:val="003B7536"/>
    <w:rsid w:val="003B75B9"/>
    <w:rsid w:val="003B76CA"/>
    <w:rsid w:val="003B775A"/>
    <w:rsid w:val="003B79FD"/>
    <w:rsid w:val="003B7A19"/>
    <w:rsid w:val="003B7C6C"/>
    <w:rsid w:val="003B7CC5"/>
    <w:rsid w:val="003B7D46"/>
    <w:rsid w:val="003B7EDB"/>
    <w:rsid w:val="003B7F30"/>
    <w:rsid w:val="003C0039"/>
    <w:rsid w:val="003C00A3"/>
    <w:rsid w:val="003C02E2"/>
    <w:rsid w:val="003C045E"/>
    <w:rsid w:val="003C0694"/>
    <w:rsid w:val="003C0794"/>
    <w:rsid w:val="003C087B"/>
    <w:rsid w:val="003C08B9"/>
    <w:rsid w:val="003C0945"/>
    <w:rsid w:val="003C0A55"/>
    <w:rsid w:val="003C0A6B"/>
    <w:rsid w:val="003C0C4B"/>
    <w:rsid w:val="003C0DA2"/>
    <w:rsid w:val="003C103B"/>
    <w:rsid w:val="003C105D"/>
    <w:rsid w:val="003C108B"/>
    <w:rsid w:val="003C117F"/>
    <w:rsid w:val="003C136E"/>
    <w:rsid w:val="003C13E1"/>
    <w:rsid w:val="003C1407"/>
    <w:rsid w:val="003C1420"/>
    <w:rsid w:val="003C15B3"/>
    <w:rsid w:val="003C1622"/>
    <w:rsid w:val="003C1635"/>
    <w:rsid w:val="003C16F8"/>
    <w:rsid w:val="003C1834"/>
    <w:rsid w:val="003C183A"/>
    <w:rsid w:val="003C191D"/>
    <w:rsid w:val="003C19B4"/>
    <w:rsid w:val="003C19FF"/>
    <w:rsid w:val="003C1A18"/>
    <w:rsid w:val="003C1AB5"/>
    <w:rsid w:val="003C1BC8"/>
    <w:rsid w:val="003C1D10"/>
    <w:rsid w:val="003C1F99"/>
    <w:rsid w:val="003C2026"/>
    <w:rsid w:val="003C2040"/>
    <w:rsid w:val="003C209C"/>
    <w:rsid w:val="003C23F6"/>
    <w:rsid w:val="003C2478"/>
    <w:rsid w:val="003C2AB3"/>
    <w:rsid w:val="003C2C76"/>
    <w:rsid w:val="003C2D73"/>
    <w:rsid w:val="003C2DCB"/>
    <w:rsid w:val="003C2DD8"/>
    <w:rsid w:val="003C2EF2"/>
    <w:rsid w:val="003C307E"/>
    <w:rsid w:val="003C3381"/>
    <w:rsid w:val="003C3452"/>
    <w:rsid w:val="003C3497"/>
    <w:rsid w:val="003C34A0"/>
    <w:rsid w:val="003C34D5"/>
    <w:rsid w:val="003C3648"/>
    <w:rsid w:val="003C3725"/>
    <w:rsid w:val="003C3780"/>
    <w:rsid w:val="003C37F7"/>
    <w:rsid w:val="003C3918"/>
    <w:rsid w:val="003C3974"/>
    <w:rsid w:val="003C3A25"/>
    <w:rsid w:val="003C3AD6"/>
    <w:rsid w:val="003C3B93"/>
    <w:rsid w:val="003C3F31"/>
    <w:rsid w:val="003C416B"/>
    <w:rsid w:val="003C4234"/>
    <w:rsid w:val="003C483B"/>
    <w:rsid w:val="003C48EA"/>
    <w:rsid w:val="003C49CE"/>
    <w:rsid w:val="003C4ACB"/>
    <w:rsid w:val="003C4AD0"/>
    <w:rsid w:val="003C4B4C"/>
    <w:rsid w:val="003C4BF2"/>
    <w:rsid w:val="003C4C24"/>
    <w:rsid w:val="003C4D7F"/>
    <w:rsid w:val="003C4DEF"/>
    <w:rsid w:val="003C4F94"/>
    <w:rsid w:val="003C4FDB"/>
    <w:rsid w:val="003C5304"/>
    <w:rsid w:val="003C53DF"/>
    <w:rsid w:val="003C5414"/>
    <w:rsid w:val="003C54BE"/>
    <w:rsid w:val="003C555E"/>
    <w:rsid w:val="003C597F"/>
    <w:rsid w:val="003C5BDF"/>
    <w:rsid w:val="003C5C41"/>
    <w:rsid w:val="003C5E82"/>
    <w:rsid w:val="003C5F23"/>
    <w:rsid w:val="003C6124"/>
    <w:rsid w:val="003C61E9"/>
    <w:rsid w:val="003C63C8"/>
    <w:rsid w:val="003C6502"/>
    <w:rsid w:val="003C652A"/>
    <w:rsid w:val="003C6580"/>
    <w:rsid w:val="003C658C"/>
    <w:rsid w:val="003C65F9"/>
    <w:rsid w:val="003C669D"/>
    <w:rsid w:val="003C66D2"/>
    <w:rsid w:val="003C670F"/>
    <w:rsid w:val="003C6810"/>
    <w:rsid w:val="003C6874"/>
    <w:rsid w:val="003C6877"/>
    <w:rsid w:val="003C69B6"/>
    <w:rsid w:val="003C6BF9"/>
    <w:rsid w:val="003C6D42"/>
    <w:rsid w:val="003C6DBA"/>
    <w:rsid w:val="003C6E7D"/>
    <w:rsid w:val="003C6E92"/>
    <w:rsid w:val="003C6F8F"/>
    <w:rsid w:val="003C7062"/>
    <w:rsid w:val="003C7124"/>
    <w:rsid w:val="003C72F1"/>
    <w:rsid w:val="003C7461"/>
    <w:rsid w:val="003C76B8"/>
    <w:rsid w:val="003C7735"/>
    <w:rsid w:val="003C7B94"/>
    <w:rsid w:val="003C7BEA"/>
    <w:rsid w:val="003C7DFD"/>
    <w:rsid w:val="003C7E59"/>
    <w:rsid w:val="003C7FB7"/>
    <w:rsid w:val="003D0009"/>
    <w:rsid w:val="003D01C4"/>
    <w:rsid w:val="003D01D6"/>
    <w:rsid w:val="003D0350"/>
    <w:rsid w:val="003D0396"/>
    <w:rsid w:val="003D0515"/>
    <w:rsid w:val="003D05D1"/>
    <w:rsid w:val="003D0788"/>
    <w:rsid w:val="003D09B6"/>
    <w:rsid w:val="003D0AB6"/>
    <w:rsid w:val="003D0D26"/>
    <w:rsid w:val="003D0EBC"/>
    <w:rsid w:val="003D0ECC"/>
    <w:rsid w:val="003D0FBE"/>
    <w:rsid w:val="003D106E"/>
    <w:rsid w:val="003D1210"/>
    <w:rsid w:val="003D12CB"/>
    <w:rsid w:val="003D132A"/>
    <w:rsid w:val="003D1501"/>
    <w:rsid w:val="003D1517"/>
    <w:rsid w:val="003D18EC"/>
    <w:rsid w:val="003D1A63"/>
    <w:rsid w:val="003D1B2C"/>
    <w:rsid w:val="003D1BFB"/>
    <w:rsid w:val="003D1C59"/>
    <w:rsid w:val="003D1CB7"/>
    <w:rsid w:val="003D1D50"/>
    <w:rsid w:val="003D1DD5"/>
    <w:rsid w:val="003D1E72"/>
    <w:rsid w:val="003D1F67"/>
    <w:rsid w:val="003D2039"/>
    <w:rsid w:val="003D20FB"/>
    <w:rsid w:val="003D216E"/>
    <w:rsid w:val="003D232D"/>
    <w:rsid w:val="003D2407"/>
    <w:rsid w:val="003D2486"/>
    <w:rsid w:val="003D25AB"/>
    <w:rsid w:val="003D27C2"/>
    <w:rsid w:val="003D286B"/>
    <w:rsid w:val="003D2882"/>
    <w:rsid w:val="003D2938"/>
    <w:rsid w:val="003D293E"/>
    <w:rsid w:val="003D2A86"/>
    <w:rsid w:val="003D2BAF"/>
    <w:rsid w:val="003D2C1B"/>
    <w:rsid w:val="003D2D99"/>
    <w:rsid w:val="003D312E"/>
    <w:rsid w:val="003D3278"/>
    <w:rsid w:val="003D32C0"/>
    <w:rsid w:val="003D32E5"/>
    <w:rsid w:val="003D34B4"/>
    <w:rsid w:val="003D3517"/>
    <w:rsid w:val="003D3659"/>
    <w:rsid w:val="003D375D"/>
    <w:rsid w:val="003D3A29"/>
    <w:rsid w:val="003D3A71"/>
    <w:rsid w:val="003D3A90"/>
    <w:rsid w:val="003D3AB1"/>
    <w:rsid w:val="003D3B86"/>
    <w:rsid w:val="003D3C8B"/>
    <w:rsid w:val="003D3E7C"/>
    <w:rsid w:val="003D3EAB"/>
    <w:rsid w:val="003D3F8B"/>
    <w:rsid w:val="003D3FBA"/>
    <w:rsid w:val="003D402B"/>
    <w:rsid w:val="003D415D"/>
    <w:rsid w:val="003D416C"/>
    <w:rsid w:val="003D4221"/>
    <w:rsid w:val="003D45BF"/>
    <w:rsid w:val="003D473F"/>
    <w:rsid w:val="003D4884"/>
    <w:rsid w:val="003D497D"/>
    <w:rsid w:val="003D4B55"/>
    <w:rsid w:val="003D4B7B"/>
    <w:rsid w:val="003D4C84"/>
    <w:rsid w:val="003D4E40"/>
    <w:rsid w:val="003D4F19"/>
    <w:rsid w:val="003D512D"/>
    <w:rsid w:val="003D51F3"/>
    <w:rsid w:val="003D528E"/>
    <w:rsid w:val="003D52B1"/>
    <w:rsid w:val="003D536E"/>
    <w:rsid w:val="003D54B0"/>
    <w:rsid w:val="003D56A7"/>
    <w:rsid w:val="003D5B01"/>
    <w:rsid w:val="003D5CCC"/>
    <w:rsid w:val="003D5FD1"/>
    <w:rsid w:val="003D6330"/>
    <w:rsid w:val="003D65C7"/>
    <w:rsid w:val="003D65DB"/>
    <w:rsid w:val="003D66F2"/>
    <w:rsid w:val="003D6882"/>
    <w:rsid w:val="003D6889"/>
    <w:rsid w:val="003D68FF"/>
    <w:rsid w:val="003D6914"/>
    <w:rsid w:val="003D6B0B"/>
    <w:rsid w:val="003D6B3E"/>
    <w:rsid w:val="003D6C9A"/>
    <w:rsid w:val="003D6D65"/>
    <w:rsid w:val="003D6E86"/>
    <w:rsid w:val="003D6F78"/>
    <w:rsid w:val="003D6FB2"/>
    <w:rsid w:val="003D700E"/>
    <w:rsid w:val="003D70AF"/>
    <w:rsid w:val="003D715C"/>
    <w:rsid w:val="003D748E"/>
    <w:rsid w:val="003D75DD"/>
    <w:rsid w:val="003D764F"/>
    <w:rsid w:val="003D76D8"/>
    <w:rsid w:val="003D76DD"/>
    <w:rsid w:val="003D76EF"/>
    <w:rsid w:val="003D770E"/>
    <w:rsid w:val="003D7727"/>
    <w:rsid w:val="003D7793"/>
    <w:rsid w:val="003D77B1"/>
    <w:rsid w:val="003D77F7"/>
    <w:rsid w:val="003D7963"/>
    <w:rsid w:val="003D7ADE"/>
    <w:rsid w:val="003D7BE6"/>
    <w:rsid w:val="003D7CE9"/>
    <w:rsid w:val="003D7E98"/>
    <w:rsid w:val="003E000F"/>
    <w:rsid w:val="003E0042"/>
    <w:rsid w:val="003E0107"/>
    <w:rsid w:val="003E021F"/>
    <w:rsid w:val="003E03D9"/>
    <w:rsid w:val="003E0542"/>
    <w:rsid w:val="003E05CC"/>
    <w:rsid w:val="003E05F7"/>
    <w:rsid w:val="003E0667"/>
    <w:rsid w:val="003E0703"/>
    <w:rsid w:val="003E07DB"/>
    <w:rsid w:val="003E087A"/>
    <w:rsid w:val="003E0ABA"/>
    <w:rsid w:val="003E0B6A"/>
    <w:rsid w:val="003E0BCE"/>
    <w:rsid w:val="003E0CD1"/>
    <w:rsid w:val="003E0DF3"/>
    <w:rsid w:val="003E0EF7"/>
    <w:rsid w:val="003E103F"/>
    <w:rsid w:val="003E11A2"/>
    <w:rsid w:val="003E12C4"/>
    <w:rsid w:val="003E1321"/>
    <w:rsid w:val="003E1372"/>
    <w:rsid w:val="003E13E0"/>
    <w:rsid w:val="003E13E3"/>
    <w:rsid w:val="003E15D0"/>
    <w:rsid w:val="003E1660"/>
    <w:rsid w:val="003E16B5"/>
    <w:rsid w:val="003E174D"/>
    <w:rsid w:val="003E1820"/>
    <w:rsid w:val="003E18DB"/>
    <w:rsid w:val="003E195F"/>
    <w:rsid w:val="003E1968"/>
    <w:rsid w:val="003E1A3C"/>
    <w:rsid w:val="003E1AA8"/>
    <w:rsid w:val="003E1C76"/>
    <w:rsid w:val="003E1C85"/>
    <w:rsid w:val="003E1CD1"/>
    <w:rsid w:val="003E1D3A"/>
    <w:rsid w:val="003E1D7B"/>
    <w:rsid w:val="003E1E8E"/>
    <w:rsid w:val="003E1EA8"/>
    <w:rsid w:val="003E204D"/>
    <w:rsid w:val="003E2059"/>
    <w:rsid w:val="003E20AB"/>
    <w:rsid w:val="003E223B"/>
    <w:rsid w:val="003E2311"/>
    <w:rsid w:val="003E2462"/>
    <w:rsid w:val="003E28F4"/>
    <w:rsid w:val="003E2A2D"/>
    <w:rsid w:val="003E2C91"/>
    <w:rsid w:val="003E2E27"/>
    <w:rsid w:val="003E2F0B"/>
    <w:rsid w:val="003E2FBB"/>
    <w:rsid w:val="003E3024"/>
    <w:rsid w:val="003E308C"/>
    <w:rsid w:val="003E32C4"/>
    <w:rsid w:val="003E32F5"/>
    <w:rsid w:val="003E3301"/>
    <w:rsid w:val="003E3473"/>
    <w:rsid w:val="003E35E1"/>
    <w:rsid w:val="003E3614"/>
    <w:rsid w:val="003E3649"/>
    <w:rsid w:val="003E38C3"/>
    <w:rsid w:val="003E3A2B"/>
    <w:rsid w:val="003E3A44"/>
    <w:rsid w:val="003E3A7D"/>
    <w:rsid w:val="003E3D89"/>
    <w:rsid w:val="003E3E0C"/>
    <w:rsid w:val="003E3FED"/>
    <w:rsid w:val="003E40A3"/>
    <w:rsid w:val="003E443F"/>
    <w:rsid w:val="003E44CD"/>
    <w:rsid w:val="003E44CF"/>
    <w:rsid w:val="003E4567"/>
    <w:rsid w:val="003E45C5"/>
    <w:rsid w:val="003E464E"/>
    <w:rsid w:val="003E4687"/>
    <w:rsid w:val="003E46E9"/>
    <w:rsid w:val="003E477B"/>
    <w:rsid w:val="003E477E"/>
    <w:rsid w:val="003E479C"/>
    <w:rsid w:val="003E47D4"/>
    <w:rsid w:val="003E480B"/>
    <w:rsid w:val="003E4898"/>
    <w:rsid w:val="003E48DB"/>
    <w:rsid w:val="003E4A69"/>
    <w:rsid w:val="003E4CDA"/>
    <w:rsid w:val="003E4D36"/>
    <w:rsid w:val="003E4F89"/>
    <w:rsid w:val="003E503A"/>
    <w:rsid w:val="003E5059"/>
    <w:rsid w:val="003E50B9"/>
    <w:rsid w:val="003E52BF"/>
    <w:rsid w:val="003E53C5"/>
    <w:rsid w:val="003E53D0"/>
    <w:rsid w:val="003E547B"/>
    <w:rsid w:val="003E54BA"/>
    <w:rsid w:val="003E5617"/>
    <w:rsid w:val="003E5649"/>
    <w:rsid w:val="003E58A1"/>
    <w:rsid w:val="003E58AF"/>
    <w:rsid w:val="003E5C80"/>
    <w:rsid w:val="003E5CB3"/>
    <w:rsid w:val="003E5EDC"/>
    <w:rsid w:val="003E5EFC"/>
    <w:rsid w:val="003E63C3"/>
    <w:rsid w:val="003E6437"/>
    <w:rsid w:val="003E64A9"/>
    <w:rsid w:val="003E64C0"/>
    <w:rsid w:val="003E6553"/>
    <w:rsid w:val="003E65BF"/>
    <w:rsid w:val="003E6968"/>
    <w:rsid w:val="003E6BEF"/>
    <w:rsid w:val="003E6C4C"/>
    <w:rsid w:val="003E6CE0"/>
    <w:rsid w:val="003E6DA4"/>
    <w:rsid w:val="003E6EFF"/>
    <w:rsid w:val="003E6F9B"/>
    <w:rsid w:val="003E7115"/>
    <w:rsid w:val="003E7191"/>
    <w:rsid w:val="003E7499"/>
    <w:rsid w:val="003E76AD"/>
    <w:rsid w:val="003E76B5"/>
    <w:rsid w:val="003E7905"/>
    <w:rsid w:val="003E79B2"/>
    <w:rsid w:val="003E7A57"/>
    <w:rsid w:val="003E7F3B"/>
    <w:rsid w:val="003F0313"/>
    <w:rsid w:val="003F0336"/>
    <w:rsid w:val="003F0560"/>
    <w:rsid w:val="003F0626"/>
    <w:rsid w:val="003F0655"/>
    <w:rsid w:val="003F066C"/>
    <w:rsid w:val="003F0877"/>
    <w:rsid w:val="003F0914"/>
    <w:rsid w:val="003F0A14"/>
    <w:rsid w:val="003F0C06"/>
    <w:rsid w:val="003F0CDD"/>
    <w:rsid w:val="003F0D39"/>
    <w:rsid w:val="003F0E1C"/>
    <w:rsid w:val="003F0EA7"/>
    <w:rsid w:val="003F0FE6"/>
    <w:rsid w:val="003F0FE8"/>
    <w:rsid w:val="003F10F3"/>
    <w:rsid w:val="003F1476"/>
    <w:rsid w:val="003F14D6"/>
    <w:rsid w:val="003F14D8"/>
    <w:rsid w:val="003F1674"/>
    <w:rsid w:val="003F1745"/>
    <w:rsid w:val="003F17EE"/>
    <w:rsid w:val="003F1863"/>
    <w:rsid w:val="003F186E"/>
    <w:rsid w:val="003F1961"/>
    <w:rsid w:val="003F1A6C"/>
    <w:rsid w:val="003F1DB2"/>
    <w:rsid w:val="003F1F66"/>
    <w:rsid w:val="003F2542"/>
    <w:rsid w:val="003F262F"/>
    <w:rsid w:val="003F2695"/>
    <w:rsid w:val="003F2926"/>
    <w:rsid w:val="003F294F"/>
    <w:rsid w:val="003F29B9"/>
    <w:rsid w:val="003F2AD2"/>
    <w:rsid w:val="003F2AE8"/>
    <w:rsid w:val="003F2C83"/>
    <w:rsid w:val="003F2CF2"/>
    <w:rsid w:val="003F2D26"/>
    <w:rsid w:val="003F2F34"/>
    <w:rsid w:val="003F3126"/>
    <w:rsid w:val="003F3129"/>
    <w:rsid w:val="003F313B"/>
    <w:rsid w:val="003F32A7"/>
    <w:rsid w:val="003F32B3"/>
    <w:rsid w:val="003F32BC"/>
    <w:rsid w:val="003F349C"/>
    <w:rsid w:val="003F379F"/>
    <w:rsid w:val="003F37F3"/>
    <w:rsid w:val="003F380F"/>
    <w:rsid w:val="003F3A0E"/>
    <w:rsid w:val="003F3A69"/>
    <w:rsid w:val="003F3B91"/>
    <w:rsid w:val="003F3F40"/>
    <w:rsid w:val="003F3F51"/>
    <w:rsid w:val="003F3FCC"/>
    <w:rsid w:val="003F3FD9"/>
    <w:rsid w:val="003F427C"/>
    <w:rsid w:val="003F432C"/>
    <w:rsid w:val="003F4346"/>
    <w:rsid w:val="003F44D0"/>
    <w:rsid w:val="003F44EA"/>
    <w:rsid w:val="003F4556"/>
    <w:rsid w:val="003F46C4"/>
    <w:rsid w:val="003F483F"/>
    <w:rsid w:val="003F49DB"/>
    <w:rsid w:val="003F4A60"/>
    <w:rsid w:val="003F4AEA"/>
    <w:rsid w:val="003F4AF6"/>
    <w:rsid w:val="003F4B45"/>
    <w:rsid w:val="003F4B55"/>
    <w:rsid w:val="003F4B5D"/>
    <w:rsid w:val="003F4C5B"/>
    <w:rsid w:val="003F4D1C"/>
    <w:rsid w:val="003F4DE4"/>
    <w:rsid w:val="003F4E80"/>
    <w:rsid w:val="003F5047"/>
    <w:rsid w:val="003F5172"/>
    <w:rsid w:val="003F5547"/>
    <w:rsid w:val="003F563B"/>
    <w:rsid w:val="003F5B55"/>
    <w:rsid w:val="003F5B60"/>
    <w:rsid w:val="003F5B82"/>
    <w:rsid w:val="003F5C40"/>
    <w:rsid w:val="003F5C4D"/>
    <w:rsid w:val="003F5D74"/>
    <w:rsid w:val="003F5FDB"/>
    <w:rsid w:val="003F60FF"/>
    <w:rsid w:val="003F628D"/>
    <w:rsid w:val="003F62F9"/>
    <w:rsid w:val="003F651A"/>
    <w:rsid w:val="003F651F"/>
    <w:rsid w:val="003F6588"/>
    <w:rsid w:val="003F65C2"/>
    <w:rsid w:val="003F6626"/>
    <w:rsid w:val="003F66BA"/>
    <w:rsid w:val="003F672E"/>
    <w:rsid w:val="003F6952"/>
    <w:rsid w:val="003F69AD"/>
    <w:rsid w:val="003F6B00"/>
    <w:rsid w:val="003F6B35"/>
    <w:rsid w:val="003F6C4B"/>
    <w:rsid w:val="003F6E12"/>
    <w:rsid w:val="003F6E97"/>
    <w:rsid w:val="003F6F17"/>
    <w:rsid w:val="003F6F8B"/>
    <w:rsid w:val="003F74B6"/>
    <w:rsid w:val="003F7552"/>
    <w:rsid w:val="003F75ED"/>
    <w:rsid w:val="003F75EE"/>
    <w:rsid w:val="003F767B"/>
    <w:rsid w:val="003F776C"/>
    <w:rsid w:val="003F784A"/>
    <w:rsid w:val="003F7886"/>
    <w:rsid w:val="003F7973"/>
    <w:rsid w:val="003F7980"/>
    <w:rsid w:val="003F7C22"/>
    <w:rsid w:val="003F7D39"/>
    <w:rsid w:val="003F7D3F"/>
    <w:rsid w:val="003FFC9D"/>
    <w:rsid w:val="004000E8"/>
    <w:rsid w:val="00400259"/>
    <w:rsid w:val="004002B7"/>
    <w:rsid w:val="004002EB"/>
    <w:rsid w:val="004002F3"/>
    <w:rsid w:val="004003FB"/>
    <w:rsid w:val="00400435"/>
    <w:rsid w:val="0040066E"/>
    <w:rsid w:val="004006B4"/>
    <w:rsid w:val="004007B1"/>
    <w:rsid w:val="0040080A"/>
    <w:rsid w:val="0040080F"/>
    <w:rsid w:val="0040082C"/>
    <w:rsid w:val="004008D9"/>
    <w:rsid w:val="0040094B"/>
    <w:rsid w:val="0040097D"/>
    <w:rsid w:val="00400A41"/>
    <w:rsid w:val="00400C91"/>
    <w:rsid w:val="00400CDA"/>
    <w:rsid w:val="00400D9A"/>
    <w:rsid w:val="00400F31"/>
    <w:rsid w:val="00400F62"/>
    <w:rsid w:val="00400FCB"/>
    <w:rsid w:val="00401057"/>
    <w:rsid w:val="00401145"/>
    <w:rsid w:val="0040147C"/>
    <w:rsid w:val="0040179A"/>
    <w:rsid w:val="00401800"/>
    <w:rsid w:val="004018CB"/>
    <w:rsid w:val="00401B15"/>
    <w:rsid w:val="00401D3D"/>
    <w:rsid w:val="00401D40"/>
    <w:rsid w:val="00401D5E"/>
    <w:rsid w:val="00401E99"/>
    <w:rsid w:val="00401EC9"/>
    <w:rsid w:val="00402170"/>
    <w:rsid w:val="00402191"/>
    <w:rsid w:val="004021A4"/>
    <w:rsid w:val="004022DE"/>
    <w:rsid w:val="004023BA"/>
    <w:rsid w:val="00402540"/>
    <w:rsid w:val="00402606"/>
    <w:rsid w:val="004027AA"/>
    <w:rsid w:val="004027D7"/>
    <w:rsid w:val="004027E4"/>
    <w:rsid w:val="00402822"/>
    <w:rsid w:val="00402880"/>
    <w:rsid w:val="00402ABD"/>
    <w:rsid w:val="00402B83"/>
    <w:rsid w:val="00402B97"/>
    <w:rsid w:val="00402C25"/>
    <w:rsid w:val="00402C26"/>
    <w:rsid w:val="00402C88"/>
    <w:rsid w:val="00402CCC"/>
    <w:rsid w:val="00402D83"/>
    <w:rsid w:val="004032BF"/>
    <w:rsid w:val="004032F7"/>
    <w:rsid w:val="00403355"/>
    <w:rsid w:val="00403582"/>
    <w:rsid w:val="00403589"/>
    <w:rsid w:val="004036E6"/>
    <w:rsid w:val="00403716"/>
    <w:rsid w:val="004037D8"/>
    <w:rsid w:val="004038A5"/>
    <w:rsid w:val="004038BF"/>
    <w:rsid w:val="00403981"/>
    <w:rsid w:val="00403BC8"/>
    <w:rsid w:val="00403C81"/>
    <w:rsid w:val="0040410D"/>
    <w:rsid w:val="0040423B"/>
    <w:rsid w:val="004042FB"/>
    <w:rsid w:val="004043DE"/>
    <w:rsid w:val="00404511"/>
    <w:rsid w:val="0040463B"/>
    <w:rsid w:val="004046C7"/>
    <w:rsid w:val="004047A9"/>
    <w:rsid w:val="00404930"/>
    <w:rsid w:val="00404972"/>
    <w:rsid w:val="00404CCA"/>
    <w:rsid w:val="00404EF7"/>
    <w:rsid w:val="00405036"/>
    <w:rsid w:val="00405157"/>
    <w:rsid w:val="004051E0"/>
    <w:rsid w:val="0040523D"/>
    <w:rsid w:val="0040525B"/>
    <w:rsid w:val="00405272"/>
    <w:rsid w:val="004053E2"/>
    <w:rsid w:val="0040563C"/>
    <w:rsid w:val="004056D2"/>
    <w:rsid w:val="0040571F"/>
    <w:rsid w:val="00405888"/>
    <w:rsid w:val="004058EF"/>
    <w:rsid w:val="00405A1E"/>
    <w:rsid w:val="00405B15"/>
    <w:rsid w:val="00405C5B"/>
    <w:rsid w:val="00405C85"/>
    <w:rsid w:val="00405E8E"/>
    <w:rsid w:val="00405EC4"/>
    <w:rsid w:val="00405F9E"/>
    <w:rsid w:val="00406198"/>
    <w:rsid w:val="0040628C"/>
    <w:rsid w:val="004062EA"/>
    <w:rsid w:val="00406451"/>
    <w:rsid w:val="004064EE"/>
    <w:rsid w:val="00406547"/>
    <w:rsid w:val="004066D0"/>
    <w:rsid w:val="00406775"/>
    <w:rsid w:val="00406974"/>
    <w:rsid w:val="00406A6F"/>
    <w:rsid w:val="00406B4D"/>
    <w:rsid w:val="00406D46"/>
    <w:rsid w:val="00406E77"/>
    <w:rsid w:val="00406F47"/>
    <w:rsid w:val="00406F71"/>
    <w:rsid w:val="00407012"/>
    <w:rsid w:val="00407143"/>
    <w:rsid w:val="00407187"/>
    <w:rsid w:val="004073E7"/>
    <w:rsid w:val="004074B1"/>
    <w:rsid w:val="00407665"/>
    <w:rsid w:val="00407736"/>
    <w:rsid w:val="00407747"/>
    <w:rsid w:val="0040788E"/>
    <w:rsid w:val="004079B8"/>
    <w:rsid w:val="00407AC2"/>
    <w:rsid w:val="00407ADF"/>
    <w:rsid w:val="00407B1B"/>
    <w:rsid w:val="00407C79"/>
    <w:rsid w:val="00407CEC"/>
    <w:rsid w:val="004100B6"/>
    <w:rsid w:val="0041016C"/>
    <w:rsid w:val="0041027B"/>
    <w:rsid w:val="00410287"/>
    <w:rsid w:val="00410335"/>
    <w:rsid w:val="004104A0"/>
    <w:rsid w:val="00410684"/>
    <w:rsid w:val="004106C4"/>
    <w:rsid w:val="0041074D"/>
    <w:rsid w:val="004107CE"/>
    <w:rsid w:val="00410BD3"/>
    <w:rsid w:val="00410C50"/>
    <w:rsid w:val="00410C95"/>
    <w:rsid w:val="00410D1C"/>
    <w:rsid w:val="00410E50"/>
    <w:rsid w:val="00411037"/>
    <w:rsid w:val="00411062"/>
    <w:rsid w:val="004110B2"/>
    <w:rsid w:val="004111E8"/>
    <w:rsid w:val="004113E9"/>
    <w:rsid w:val="004113FA"/>
    <w:rsid w:val="00411562"/>
    <w:rsid w:val="00411713"/>
    <w:rsid w:val="0041174B"/>
    <w:rsid w:val="00411751"/>
    <w:rsid w:val="00411990"/>
    <w:rsid w:val="00411BDC"/>
    <w:rsid w:val="00411BFB"/>
    <w:rsid w:val="00411D42"/>
    <w:rsid w:val="00411DBC"/>
    <w:rsid w:val="00411E14"/>
    <w:rsid w:val="00411F3B"/>
    <w:rsid w:val="004124C2"/>
    <w:rsid w:val="0041257C"/>
    <w:rsid w:val="0041277C"/>
    <w:rsid w:val="004127A2"/>
    <w:rsid w:val="004127D4"/>
    <w:rsid w:val="004128C5"/>
    <w:rsid w:val="004128F9"/>
    <w:rsid w:val="00412927"/>
    <w:rsid w:val="0041318E"/>
    <w:rsid w:val="004131A7"/>
    <w:rsid w:val="00413269"/>
    <w:rsid w:val="0041326A"/>
    <w:rsid w:val="0041327E"/>
    <w:rsid w:val="00413295"/>
    <w:rsid w:val="004133C3"/>
    <w:rsid w:val="00413695"/>
    <w:rsid w:val="004136DC"/>
    <w:rsid w:val="00413750"/>
    <w:rsid w:val="0041375B"/>
    <w:rsid w:val="00413848"/>
    <w:rsid w:val="00413936"/>
    <w:rsid w:val="00413A84"/>
    <w:rsid w:val="00413AFE"/>
    <w:rsid w:val="00413B76"/>
    <w:rsid w:val="00413DBF"/>
    <w:rsid w:val="00413E29"/>
    <w:rsid w:val="00413E6F"/>
    <w:rsid w:val="004140B7"/>
    <w:rsid w:val="004142C9"/>
    <w:rsid w:val="0041443C"/>
    <w:rsid w:val="004144D9"/>
    <w:rsid w:val="004144DA"/>
    <w:rsid w:val="00414638"/>
    <w:rsid w:val="004147E3"/>
    <w:rsid w:val="0041488F"/>
    <w:rsid w:val="00414924"/>
    <w:rsid w:val="00414AA4"/>
    <w:rsid w:val="00414AC0"/>
    <w:rsid w:val="00414D04"/>
    <w:rsid w:val="00414EEC"/>
    <w:rsid w:val="00414F40"/>
    <w:rsid w:val="0041512B"/>
    <w:rsid w:val="004151A2"/>
    <w:rsid w:val="00415236"/>
    <w:rsid w:val="004152DA"/>
    <w:rsid w:val="0041532A"/>
    <w:rsid w:val="004154F7"/>
    <w:rsid w:val="0041551C"/>
    <w:rsid w:val="004155C1"/>
    <w:rsid w:val="004156F3"/>
    <w:rsid w:val="00415715"/>
    <w:rsid w:val="0041573E"/>
    <w:rsid w:val="004157FD"/>
    <w:rsid w:val="004159E7"/>
    <w:rsid w:val="00415AF1"/>
    <w:rsid w:val="00415CCB"/>
    <w:rsid w:val="00415D81"/>
    <w:rsid w:val="00415DA1"/>
    <w:rsid w:val="00415E3F"/>
    <w:rsid w:val="00415E8B"/>
    <w:rsid w:val="00415EDB"/>
    <w:rsid w:val="0041612D"/>
    <w:rsid w:val="0041645E"/>
    <w:rsid w:val="004165E6"/>
    <w:rsid w:val="004167B1"/>
    <w:rsid w:val="00416864"/>
    <w:rsid w:val="0041696D"/>
    <w:rsid w:val="00416998"/>
    <w:rsid w:val="00416A47"/>
    <w:rsid w:val="00416AF2"/>
    <w:rsid w:val="00416B0A"/>
    <w:rsid w:val="00416B26"/>
    <w:rsid w:val="00416BEC"/>
    <w:rsid w:val="00416C60"/>
    <w:rsid w:val="00416D44"/>
    <w:rsid w:val="00416DFE"/>
    <w:rsid w:val="00416F5F"/>
    <w:rsid w:val="00416FC9"/>
    <w:rsid w:val="0041700F"/>
    <w:rsid w:val="0041715E"/>
    <w:rsid w:val="004173F4"/>
    <w:rsid w:val="0041751C"/>
    <w:rsid w:val="0041766C"/>
    <w:rsid w:val="004176B8"/>
    <w:rsid w:val="004176DB"/>
    <w:rsid w:val="004176FF"/>
    <w:rsid w:val="004177B9"/>
    <w:rsid w:val="004177CE"/>
    <w:rsid w:val="00417A1E"/>
    <w:rsid w:val="00417A96"/>
    <w:rsid w:val="00417D03"/>
    <w:rsid w:val="00420063"/>
    <w:rsid w:val="0042009A"/>
    <w:rsid w:val="004201A1"/>
    <w:rsid w:val="00420266"/>
    <w:rsid w:val="00420450"/>
    <w:rsid w:val="004205BA"/>
    <w:rsid w:val="0042075A"/>
    <w:rsid w:val="00420974"/>
    <w:rsid w:val="0042097E"/>
    <w:rsid w:val="00420A5A"/>
    <w:rsid w:val="00420A8D"/>
    <w:rsid w:val="00420BAB"/>
    <w:rsid w:val="00420EC0"/>
    <w:rsid w:val="00420FA3"/>
    <w:rsid w:val="00421031"/>
    <w:rsid w:val="004213E4"/>
    <w:rsid w:val="0042142A"/>
    <w:rsid w:val="00421643"/>
    <w:rsid w:val="0042180E"/>
    <w:rsid w:val="00421961"/>
    <w:rsid w:val="0042199B"/>
    <w:rsid w:val="00421A27"/>
    <w:rsid w:val="00421B3D"/>
    <w:rsid w:val="00421BED"/>
    <w:rsid w:val="00421D0A"/>
    <w:rsid w:val="00421DC2"/>
    <w:rsid w:val="00421EA3"/>
    <w:rsid w:val="00421F08"/>
    <w:rsid w:val="0042205E"/>
    <w:rsid w:val="0042209A"/>
    <w:rsid w:val="004221AF"/>
    <w:rsid w:val="0042221F"/>
    <w:rsid w:val="0042222C"/>
    <w:rsid w:val="004222A7"/>
    <w:rsid w:val="004225AA"/>
    <w:rsid w:val="004225F9"/>
    <w:rsid w:val="00422647"/>
    <w:rsid w:val="0042264B"/>
    <w:rsid w:val="0042267F"/>
    <w:rsid w:val="004226C3"/>
    <w:rsid w:val="0042270F"/>
    <w:rsid w:val="00422725"/>
    <w:rsid w:val="00422736"/>
    <w:rsid w:val="004228BA"/>
    <w:rsid w:val="004228BE"/>
    <w:rsid w:val="004229AE"/>
    <w:rsid w:val="004229BC"/>
    <w:rsid w:val="004229DA"/>
    <w:rsid w:val="00422A49"/>
    <w:rsid w:val="00422AC4"/>
    <w:rsid w:val="00422B4C"/>
    <w:rsid w:val="00422C6E"/>
    <w:rsid w:val="00422D7B"/>
    <w:rsid w:val="00423018"/>
    <w:rsid w:val="00423183"/>
    <w:rsid w:val="004232E8"/>
    <w:rsid w:val="00423520"/>
    <w:rsid w:val="00423827"/>
    <w:rsid w:val="0042382B"/>
    <w:rsid w:val="00423A17"/>
    <w:rsid w:val="00423C1E"/>
    <w:rsid w:val="00423CE1"/>
    <w:rsid w:val="00423D3E"/>
    <w:rsid w:val="00424008"/>
    <w:rsid w:val="004241C5"/>
    <w:rsid w:val="00424596"/>
    <w:rsid w:val="0042459D"/>
    <w:rsid w:val="004245D1"/>
    <w:rsid w:val="00424B1E"/>
    <w:rsid w:val="00424BF8"/>
    <w:rsid w:val="00424D42"/>
    <w:rsid w:val="00424D59"/>
    <w:rsid w:val="00424DA8"/>
    <w:rsid w:val="00424FA7"/>
    <w:rsid w:val="004251D4"/>
    <w:rsid w:val="00425363"/>
    <w:rsid w:val="0042536F"/>
    <w:rsid w:val="0042540A"/>
    <w:rsid w:val="0042550E"/>
    <w:rsid w:val="0042560E"/>
    <w:rsid w:val="0042569B"/>
    <w:rsid w:val="004257F7"/>
    <w:rsid w:val="00425A06"/>
    <w:rsid w:val="00425ABA"/>
    <w:rsid w:val="00425BDC"/>
    <w:rsid w:val="00425D2C"/>
    <w:rsid w:val="00425F90"/>
    <w:rsid w:val="00426182"/>
    <w:rsid w:val="00426434"/>
    <w:rsid w:val="004266B6"/>
    <w:rsid w:val="0042670B"/>
    <w:rsid w:val="004269BD"/>
    <w:rsid w:val="00426A87"/>
    <w:rsid w:val="00426ACC"/>
    <w:rsid w:val="00426AD8"/>
    <w:rsid w:val="00426B0E"/>
    <w:rsid w:val="00426B59"/>
    <w:rsid w:val="00426CC6"/>
    <w:rsid w:val="00426F0E"/>
    <w:rsid w:val="00427007"/>
    <w:rsid w:val="00427089"/>
    <w:rsid w:val="004270CE"/>
    <w:rsid w:val="0042728A"/>
    <w:rsid w:val="0042731F"/>
    <w:rsid w:val="00427327"/>
    <w:rsid w:val="0042740F"/>
    <w:rsid w:val="0042742E"/>
    <w:rsid w:val="00427436"/>
    <w:rsid w:val="004274E8"/>
    <w:rsid w:val="004274EA"/>
    <w:rsid w:val="004275CE"/>
    <w:rsid w:val="00427818"/>
    <w:rsid w:val="00427B5C"/>
    <w:rsid w:val="00427D0F"/>
    <w:rsid w:val="00427DA1"/>
    <w:rsid w:val="00427E29"/>
    <w:rsid w:val="00427F4D"/>
    <w:rsid w:val="00427F6D"/>
    <w:rsid w:val="004300B5"/>
    <w:rsid w:val="004300FE"/>
    <w:rsid w:val="0043024C"/>
    <w:rsid w:val="00430271"/>
    <w:rsid w:val="004303BD"/>
    <w:rsid w:val="0043066B"/>
    <w:rsid w:val="004306F7"/>
    <w:rsid w:val="00430714"/>
    <w:rsid w:val="00430892"/>
    <w:rsid w:val="004308C3"/>
    <w:rsid w:val="004309D8"/>
    <w:rsid w:val="00430AFA"/>
    <w:rsid w:val="00430B43"/>
    <w:rsid w:val="00430BAD"/>
    <w:rsid w:val="00430C3C"/>
    <w:rsid w:val="00430C60"/>
    <w:rsid w:val="00430C67"/>
    <w:rsid w:val="00430DFF"/>
    <w:rsid w:val="00430E7B"/>
    <w:rsid w:val="00430EAF"/>
    <w:rsid w:val="00430F0F"/>
    <w:rsid w:val="00430F41"/>
    <w:rsid w:val="00431058"/>
    <w:rsid w:val="004310DD"/>
    <w:rsid w:val="00431136"/>
    <w:rsid w:val="0043119C"/>
    <w:rsid w:val="004313D1"/>
    <w:rsid w:val="00431422"/>
    <w:rsid w:val="0043144E"/>
    <w:rsid w:val="00431729"/>
    <w:rsid w:val="00431951"/>
    <w:rsid w:val="004319B1"/>
    <w:rsid w:val="00431A03"/>
    <w:rsid w:val="00431B6F"/>
    <w:rsid w:val="00431C2F"/>
    <w:rsid w:val="00431C33"/>
    <w:rsid w:val="00431C53"/>
    <w:rsid w:val="00431CE6"/>
    <w:rsid w:val="00431E2B"/>
    <w:rsid w:val="00431E8B"/>
    <w:rsid w:val="00431EB9"/>
    <w:rsid w:val="00431ECB"/>
    <w:rsid w:val="00432055"/>
    <w:rsid w:val="00432110"/>
    <w:rsid w:val="00432316"/>
    <w:rsid w:val="00432432"/>
    <w:rsid w:val="00432565"/>
    <w:rsid w:val="0043259F"/>
    <w:rsid w:val="00432835"/>
    <w:rsid w:val="004328E9"/>
    <w:rsid w:val="004328EE"/>
    <w:rsid w:val="004328FF"/>
    <w:rsid w:val="00432B28"/>
    <w:rsid w:val="00432D96"/>
    <w:rsid w:val="00432E56"/>
    <w:rsid w:val="0043305D"/>
    <w:rsid w:val="0043305E"/>
    <w:rsid w:val="0043310A"/>
    <w:rsid w:val="0043321D"/>
    <w:rsid w:val="004332A7"/>
    <w:rsid w:val="00433323"/>
    <w:rsid w:val="004336D8"/>
    <w:rsid w:val="0043370C"/>
    <w:rsid w:val="00433737"/>
    <w:rsid w:val="00433744"/>
    <w:rsid w:val="004338A6"/>
    <w:rsid w:val="00433913"/>
    <w:rsid w:val="00433932"/>
    <w:rsid w:val="00433A87"/>
    <w:rsid w:val="00433BDA"/>
    <w:rsid w:val="00433EBE"/>
    <w:rsid w:val="00433F50"/>
    <w:rsid w:val="00433F94"/>
    <w:rsid w:val="00434109"/>
    <w:rsid w:val="00434170"/>
    <w:rsid w:val="004341BB"/>
    <w:rsid w:val="004341DF"/>
    <w:rsid w:val="0043427C"/>
    <w:rsid w:val="00434358"/>
    <w:rsid w:val="004343A4"/>
    <w:rsid w:val="00434406"/>
    <w:rsid w:val="00434663"/>
    <w:rsid w:val="00434747"/>
    <w:rsid w:val="00434762"/>
    <w:rsid w:val="00434946"/>
    <w:rsid w:val="00434960"/>
    <w:rsid w:val="00434A31"/>
    <w:rsid w:val="00434BB7"/>
    <w:rsid w:val="00434D7C"/>
    <w:rsid w:val="00434E3F"/>
    <w:rsid w:val="00434ED8"/>
    <w:rsid w:val="00434FB3"/>
    <w:rsid w:val="00435258"/>
    <w:rsid w:val="00435274"/>
    <w:rsid w:val="004354E0"/>
    <w:rsid w:val="004355B3"/>
    <w:rsid w:val="004355F4"/>
    <w:rsid w:val="00435605"/>
    <w:rsid w:val="00435788"/>
    <w:rsid w:val="00435973"/>
    <w:rsid w:val="00435A63"/>
    <w:rsid w:val="00435AF3"/>
    <w:rsid w:val="00435EE8"/>
    <w:rsid w:val="004360F1"/>
    <w:rsid w:val="00436278"/>
    <w:rsid w:val="004363B5"/>
    <w:rsid w:val="00436726"/>
    <w:rsid w:val="00436970"/>
    <w:rsid w:val="004369D5"/>
    <w:rsid w:val="004369DC"/>
    <w:rsid w:val="004369FF"/>
    <w:rsid w:val="00436B4B"/>
    <w:rsid w:val="00436CD8"/>
    <w:rsid w:val="00436CDC"/>
    <w:rsid w:val="00436D0B"/>
    <w:rsid w:val="00436DD7"/>
    <w:rsid w:val="00436F8C"/>
    <w:rsid w:val="0043700B"/>
    <w:rsid w:val="004370EB"/>
    <w:rsid w:val="004370FA"/>
    <w:rsid w:val="00437288"/>
    <w:rsid w:val="00437571"/>
    <w:rsid w:val="00437932"/>
    <w:rsid w:val="00437AF4"/>
    <w:rsid w:val="00437CD9"/>
    <w:rsid w:val="00437D59"/>
    <w:rsid w:val="00437DDE"/>
    <w:rsid w:val="00437F73"/>
    <w:rsid w:val="00440177"/>
    <w:rsid w:val="004401AC"/>
    <w:rsid w:val="0044036A"/>
    <w:rsid w:val="004403D1"/>
    <w:rsid w:val="0044050C"/>
    <w:rsid w:val="004405AA"/>
    <w:rsid w:val="00440649"/>
    <w:rsid w:val="00440688"/>
    <w:rsid w:val="00440718"/>
    <w:rsid w:val="004408E7"/>
    <w:rsid w:val="004408EF"/>
    <w:rsid w:val="00440C57"/>
    <w:rsid w:val="00440C98"/>
    <w:rsid w:val="00440DF6"/>
    <w:rsid w:val="00440F37"/>
    <w:rsid w:val="00440FED"/>
    <w:rsid w:val="00441151"/>
    <w:rsid w:val="004411C4"/>
    <w:rsid w:val="0044125A"/>
    <w:rsid w:val="004412C9"/>
    <w:rsid w:val="004412EC"/>
    <w:rsid w:val="00441413"/>
    <w:rsid w:val="004417A8"/>
    <w:rsid w:val="00441893"/>
    <w:rsid w:val="004418CA"/>
    <w:rsid w:val="004418E5"/>
    <w:rsid w:val="00441951"/>
    <w:rsid w:val="0044197A"/>
    <w:rsid w:val="00441B92"/>
    <w:rsid w:val="00441D9F"/>
    <w:rsid w:val="00441DE4"/>
    <w:rsid w:val="00442057"/>
    <w:rsid w:val="004420F9"/>
    <w:rsid w:val="00442281"/>
    <w:rsid w:val="00442336"/>
    <w:rsid w:val="00442348"/>
    <w:rsid w:val="00442398"/>
    <w:rsid w:val="004423CA"/>
    <w:rsid w:val="0044287D"/>
    <w:rsid w:val="00442946"/>
    <w:rsid w:val="00442AB6"/>
    <w:rsid w:val="00442B5B"/>
    <w:rsid w:val="00442CB8"/>
    <w:rsid w:val="00442F4F"/>
    <w:rsid w:val="00442FB1"/>
    <w:rsid w:val="00442FE9"/>
    <w:rsid w:val="004431C0"/>
    <w:rsid w:val="004434E2"/>
    <w:rsid w:val="00443792"/>
    <w:rsid w:val="004437F8"/>
    <w:rsid w:val="00443A9F"/>
    <w:rsid w:val="00443AA8"/>
    <w:rsid w:val="00443C51"/>
    <w:rsid w:val="00443CB1"/>
    <w:rsid w:val="00443D88"/>
    <w:rsid w:val="00443DF9"/>
    <w:rsid w:val="00443EB3"/>
    <w:rsid w:val="00443EBA"/>
    <w:rsid w:val="00443ED2"/>
    <w:rsid w:val="00443F93"/>
    <w:rsid w:val="004444E2"/>
    <w:rsid w:val="00444557"/>
    <w:rsid w:val="0044459B"/>
    <w:rsid w:val="00444628"/>
    <w:rsid w:val="004446A8"/>
    <w:rsid w:val="004446E2"/>
    <w:rsid w:val="004446E8"/>
    <w:rsid w:val="0044474B"/>
    <w:rsid w:val="004447BB"/>
    <w:rsid w:val="0044488E"/>
    <w:rsid w:val="004449D2"/>
    <w:rsid w:val="004449D4"/>
    <w:rsid w:val="00444E9A"/>
    <w:rsid w:val="004450FA"/>
    <w:rsid w:val="00445237"/>
    <w:rsid w:val="004453CD"/>
    <w:rsid w:val="004454FF"/>
    <w:rsid w:val="00445562"/>
    <w:rsid w:val="00445591"/>
    <w:rsid w:val="00445612"/>
    <w:rsid w:val="0044587D"/>
    <w:rsid w:val="00445A7F"/>
    <w:rsid w:val="00445F48"/>
    <w:rsid w:val="00445FF7"/>
    <w:rsid w:val="00446135"/>
    <w:rsid w:val="004461AC"/>
    <w:rsid w:val="00446367"/>
    <w:rsid w:val="00446437"/>
    <w:rsid w:val="0044644C"/>
    <w:rsid w:val="004467FB"/>
    <w:rsid w:val="00446829"/>
    <w:rsid w:val="004468BB"/>
    <w:rsid w:val="0044698A"/>
    <w:rsid w:val="00446AA0"/>
    <w:rsid w:val="00446C8E"/>
    <w:rsid w:val="00446CC8"/>
    <w:rsid w:val="00446D34"/>
    <w:rsid w:val="00446D7A"/>
    <w:rsid w:val="00446E48"/>
    <w:rsid w:val="00446F77"/>
    <w:rsid w:val="004470FE"/>
    <w:rsid w:val="00447155"/>
    <w:rsid w:val="0044718A"/>
    <w:rsid w:val="00447217"/>
    <w:rsid w:val="004474DA"/>
    <w:rsid w:val="00447527"/>
    <w:rsid w:val="0044755C"/>
    <w:rsid w:val="0044755D"/>
    <w:rsid w:val="0044765F"/>
    <w:rsid w:val="004477C7"/>
    <w:rsid w:val="004477DA"/>
    <w:rsid w:val="00447847"/>
    <w:rsid w:val="00447931"/>
    <w:rsid w:val="00447AC4"/>
    <w:rsid w:val="00447CF2"/>
    <w:rsid w:val="00447D08"/>
    <w:rsid w:val="00447E54"/>
    <w:rsid w:val="00447EA4"/>
    <w:rsid w:val="00447F21"/>
    <w:rsid w:val="0044DF6C"/>
    <w:rsid w:val="00450158"/>
    <w:rsid w:val="004501D8"/>
    <w:rsid w:val="004503F1"/>
    <w:rsid w:val="004504C1"/>
    <w:rsid w:val="00450544"/>
    <w:rsid w:val="0045057B"/>
    <w:rsid w:val="004508A8"/>
    <w:rsid w:val="00450922"/>
    <w:rsid w:val="00450A50"/>
    <w:rsid w:val="00450A98"/>
    <w:rsid w:val="00450B11"/>
    <w:rsid w:val="004514C4"/>
    <w:rsid w:val="00451529"/>
    <w:rsid w:val="004515F8"/>
    <w:rsid w:val="00451642"/>
    <w:rsid w:val="004517E0"/>
    <w:rsid w:val="004518C9"/>
    <w:rsid w:val="00451906"/>
    <w:rsid w:val="00451ABB"/>
    <w:rsid w:val="00451B67"/>
    <w:rsid w:val="00451BA8"/>
    <w:rsid w:val="00451BAE"/>
    <w:rsid w:val="00451CD1"/>
    <w:rsid w:val="00451D83"/>
    <w:rsid w:val="00451FAE"/>
    <w:rsid w:val="00452050"/>
    <w:rsid w:val="00452142"/>
    <w:rsid w:val="00452419"/>
    <w:rsid w:val="004525F4"/>
    <w:rsid w:val="004526CE"/>
    <w:rsid w:val="004526D3"/>
    <w:rsid w:val="00452880"/>
    <w:rsid w:val="004528BF"/>
    <w:rsid w:val="0045299A"/>
    <w:rsid w:val="004529B1"/>
    <w:rsid w:val="00452A78"/>
    <w:rsid w:val="00452AFD"/>
    <w:rsid w:val="00452C7C"/>
    <w:rsid w:val="00452CA7"/>
    <w:rsid w:val="00452DE3"/>
    <w:rsid w:val="00452E97"/>
    <w:rsid w:val="00452F68"/>
    <w:rsid w:val="00452FCD"/>
    <w:rsid w:val="00453091"/>
    <w:rsid w:val="00453341"/>
    <w:rsid w:val="00453730"/>
    <w:rsid w:val="00453915"/>
    <w:rsid w:val="00453B69"/>
    <w:rsid w:val="00453C60"/>
    <w:rsid w:val="00453D97"/>
    <w:rsid w:val="00453D9E"/>
    <w:rsid w:val="00453F0A"/>
    <w:rsid w:val="00453F21"/>
    <w:rsid w:val="00453FC7"/>
    <w:rsid w:val="004541B5"/>
    <w:rsid w:val="004542F0"/>
    <w:rsid w:val="004543DC"/>
    <w:rsid w:val="00454452"/>
    <w:rsid w:val="0045449E"/>
    <w:rsid w:val="004545C6"/>
    <w:rsid w:val="004545C8"/>
    <w:rsid w:val="004545DA"/>
    <w:rsid w:val="004546EC"/>
    <w:rsid w:val="004547AD"/>
    <w:rsid w:val="00454A01"/>
    <w:rsid w:val="00454ACE"/>
    <w:rsid w:val="00454CA5"/>
    <w:rsid w:val="00454DCA"/>
    <w:rsid w:val="00454E26"/>
    <w:rsid w:val="00454E8D"/>
    <w:rsid w:val="00455289"/>
    <w:rsid w:val="0045531C"/>
    <w:rsid w:val="00455365"/>
    <w:rsid w:val="0045561B"/>
    <w:rsid w:val="0045571B"/>
    <w:rsid w:val="0045580D"/>
    <w:rsid w:val="004558AA"/>
    <w:rsid w:val="00455A14"/>
    <w:rsid w:val="00455BDC"/>
    <w:rsid w:val="00455E04"/>
    <w:rsid w:val="00455F07"/>
    <w:rsid w:val="00456049"/>
    <w:rsid w:val="00456162"/>
    <w:rsid w:val="00456334"/>
    <w:rsid w:val="004564D3"/>
    <w:rsid w:val="00456544"/>
    <w:rsid w:val="00456643"/>
    <w:rsid w:val="00456649"/>
    <w:rsid w:val="004566F5"/>
    <w:rsid w:val="0045674A"/>
    <w:rsid w:val="004567B7"/>
    <w:rsid w:val="004567C0"/>
    <w:rsid w:val="004567DC"/>
    <w:rsid w:val="00456827"/>
    <w:rsid w:val="00456856"/>
    <w:rsid w:val="0045693A"/>
    <w:rsid w:val="0045698A"/>
    <w:rsid w:val="00456AED"/>
    <w:rsid w:val="00456D1D"/>
    <w:rsid w:val="00456D63"/>
    <w:rsid w:val="00456F5F"/>
    <w:rsid w:val="00456F68"/>
    <w:rsid w:val="004571EF"/>
    <w:rsid w:val="0045725F"/>
    <w:rsid w:val="004574BA"/>
    <w:rsid w:val="004574E0"/>
    <w:rsid w:val="004574E7"/>
    <w:rsid w:val="004575D1"/>
    <w:rsid w:val="00457873"/>
    <w:rsid w:val="0045795E"/>
    <w:rsid w:val="00457980"/>
    <w:rsid w:val="004579B0"/>
    <w:rsid w:val="004579F1"/>
    <w:rsid w:val="00457A73"/>
    <w:rsid w:val="00457AC3"/>
    <w:rsid w:val="00457B02"/>
    <w:rsid w:val="00457CAC"/>
    <w:rsid w:val="00457CEE"/>
    <w:rsid w:val="00457D69"/>
    <w:rsid w:val="00457E8A"/>
    <w:rsid w:val="00460007"/>
    <w:rsid w:val="00460047"/>
    <w:rsid w:val="004602D8"/>
    <w:rsid w:val="00460393"/>
    <w:rsid w:val="0046047A"/>
    <w:rsid w:val="00460497"/>
    <w:rsid w:val="004607ED"/>
    <w:rsid w:val="0046098B"/>
    <w:rsid w:val="004609B3"/>
    <w:rsid w:val="00460C44"/>
    <w:rsid w:val="00460CF8"/>
    <w:rsid w:val="00460DB5"/>
    <w:rsid w:val="004610EF"/>
    <w:rsid w:val="00461123"/>
    <w:rsid w:val="00461210"/>
    <w:rsid w:val="0046133B"/>
    <w:rsid w:val="00461441"/>
    <w:rsid w:val="004614EB"/>
    <w:rsid w:val="00461528"/>
    <w:rsid w:val="00461700"/>
    <w:rsid w:val="00461793"/>
    <w:rsid w:val="0046186F"/>
    <w:rsid w:val="004618BF"/>
    <w:rsid w:val="00461A2C"/>
    <w:rsid w:val="00461A6A"/>
    <w:rsid w:val="00461AAC"/>
    <w:rsid w:val="00461AE6"/>
    <w:rsid w:val="00461B28"/>
    <w:rsid w:val="00461B42"/>
    <w:rsid w:val="00461B61"/>
    <w:rsid w:val="00461B95"/>
    <w:rsid w:val="00461C8D"/>
    <w:rsid w:val="00461D7D"/>
    <w:rsid w:val="00461EDA"/>
    <w:rsid w:val="00462078"/>
    <w:rsid w:val="00462082"/>
    <w:rsid w:val="004620BD"/>
    <w:rsid w:val="0046225C"/>
    <w:rsid w:val="004622EF"/>
    <w:rsid w:val="00462339"/>
    <w:rsid w:val="004623BD"/>
    <w:rsid w:val="00462490"/>
    <w:rsid w:val="00462635"/>
    <w:rsid w:val="004629FB"/>
    <w:rsid w:val="00462ABE"/>
    <w:rsid w:val="00462AC9"/>
    <w:rsid w:val="00462AE9"/>
    <w:rsid w:val="00462B5B"/>
    <w:rsid w:val="00462BFC"/>
    <w:rsid w:val="00462C41"/>
    <w:rsid w:val="00462C5C"/>
    <w:rsid w:val="00462D83"/>
    <w:rsid w:val="00462F69"/>
    <w:rsid w:val="00462F9A"/>
    <w:rsid w:val="00463170"/>
    <w:rsid w:val="0046334F"/>
    <w:rsid w:val="0046358A"/>
    <w:rsid w:val="00463783"/>
    <w:rsid w:val="004637D3"/>
    <w:rsid w:val="004638B0"/>
    <w:rsid w:val="00463940"/>
    <w:rsid w:val="0046397E"/>
    <w:rsid w:val="00463A53"/>
    <w:rsid w:val="00463B13"/>
    <w:rsid w:val="00463B42"/>
    <w:rsid w:val="00463CD7"/>
    <w:rsid w:val="00463CFE"/>
    <w:rsid w:val="00463DC3"/>
    <w:rsid w:val="00463ED2"/>
    <w:rsid w:val="00464168"/>
    <w:rsid w:val="004641D4"/>
    <w:rsid w:val="004642CC"/>
    <w:rsid w:val="00464321"/>
    <w:rsid w:val="0046446D"/>
    <w:rsid w:val="004646EE"/>
    <w:rsid w:val="0046483F"/>
    <w:rsid w:val="004649F3"/>
    <w:rsid w:val="00464A40"/>
    <w:rsid w:val="00464A8F"/>
    <w:rsid w:val="00464AEE"/>
    <w:rsid w:val="00464BFB"/>
    <w:rsid w:val="00464C53"/>
    <w:rsid w:val="00464C76"/>
    <w:rsid w:val="00464CCE"/>
    <w:rsid w:val="00464D78"/>
    <w:rsid w:val="004650A7"/>
    <w:rsid w:val="004650ED"/>
    <w:rsid w:val="00465275"/>
    <w:rsid w:val="0046527A"/>
    <w:rsid w:val="00465299"/>
    <w:rsid w:val="004654D0"/>
    <w:rsid w:val="00465717"/>
    <w:rsid w:val="0046572B"/>
    <w:rsid w:val="0046577C"/>
    <w:rsid w:val="00465B7F"/>
    <w:rsid w:val="00465BB6"/>
    <w:rsid w:val="00465C0A"/>
    <w:rsid w:val="00465C20"/>
    <w:rsid w:val="00465C7A"/>
    <w:rsid w:val="00465D65"/>
    <w:rsid w:val="00465DB9"/>
    <w:rsid w:val="00465EAD"/>
    <w:rsid w:val="00465EE1"/>
    <w:rsid w:val="004660E2"/>
    <w:rsid w:val="004660F7"/>
    <w:rsid w:val="004660FB"/>
    <w:rsid w:val="004661A7"/>
    <w:rsid w:val="00466581"/>
    <w:rsid w:val="004665FD"/>
    <w:rsid w:val="004667A8"/>
    <w:rsid w:val="004667B1"/>
    <w:rsid w:val="004667EE"/>
    <w:rsid w:val="00466824"/>
    <w:rsid w:val="00466965"/>
    <w:rsid w:val="00466A0F"/>
    <w:rsid w:val="00466A10"/>
    <w:rsid w:val="00466AC3"/>
    <w:rsid w:val="00466BDF"/>
    <w:rsid w:val="00466D0C"/>
    <w:rsid w:val="00466D3E"/>
    <w:rsid w:val="00466EF7"/>
    <w:rsid w:val="00466F58"/>
    <w:rsid w:val="004671BC"/>
    <w:rsid w:val="0046738F"/>
    <w:rsid w:val="00467832"/>
    <w:rsid w:val="0046795B"/>
    <w:rsid w:val="00467B68"/>
    <w:rsid w:val="00467B81"/>
    <w:rsid w:val="00467C3A"/>
    <w:rsid w:val="00467D1B"/>
    <w:rsid w:val="00467FF8"/>
    <w:rsid w:val="004701D9"/>
    <w:rsid w:val="00470251"/>
    <w:rsid w:val="00470263"/>
    <w:rsid w:val="00470284"/>
    <w:rsid w:val="004702C2"/>
    <w:rsid w:val="0047043B"/>
    <w:rsid w:val="004704ED"/>
    <w:rsid w:val="0047052A"/>
    <w:rsid w:val="00470562"/>
    <w:rsid w:val="0047063C"/>
    <w:rsid w:val="00470654"/>
    <w:rsid w:val="004708C0"/>
    <w:rsid w:val="004708C8"/>
    <w:rsid w:val="00470909"/>
    <w:rsid w:val="004709B8"/>
    <w:rsid w:val="004709E6"/>
    <w:rsid w:val="00470A9D"/>
    <w:rsid w:val="00470D7E"/>
    <w:rsid w:val="00470DD0"/>
    <w:rsid w:val="00470DE5"/>
    <w:rsid w:val="00470E30"/>
    <w:rsid w:val="00470F22"/>
    <w:rsid w:val="00471074"/>
    <w:rsid w:val="004710A8"/>
    <w:rsid w:val="004710DA"/>
    <w:rsid w:val="004710E4"/>
    <w:rsid w:val="00471143"/>
    <w:rsid w:val="0047115F"/>
    <w:rsid w:val="004711DC"/>
    <w:rsid w:val="004713A2"/>
    <w:rsid w:val="00471410"/>
    <w:rsid w:val="00471428"/>
    <w:rsid w:val="004715B1"/>
    <w:rsid w:val="004715CB"/>
    <w:rsid w:val="00471642"/>
    <w:rsid w:val="00471696"/>
    <w:rsid w:val="00471863"/>
    <w:rsid w:val="00471A16"/>
    <w:rsid w:val="00471B2C"/>
    <w:rsid w:val="00471E28"/>
    <w:rsid w:val="00471FC8"/>
    <w:rsid w:val="00472261"/>
    <w:rsid w:val="004722DD"/>
    <w:rsid w:val="00472328"/>
    <w:rsid w:val="004727BB"/>
    <w:rsid w:val="0047286A"/>
    <w:rsid w:val="004728F9"/>
    <w:rsid w:val="00472A2A"/>
    <w:rsid w:val="00472AEE"/>
    <w:rsid w:val="00472C54"/>
    <w:rsid w:val="004730BF"/>
    <w:rsid w:val="00473297"/>
    <w:rsid w:val="004733FF"/>
    <w:rsid w:val="00473463"/>
    <w:rsid w:val="0047357F"/>
    <w:rsid w:val="00473693"/>
    <w:rsid w:val="00473777"/>
    <w:rsid w:val="00473836"/>
    <w:rsid w:val="0047398B"/>
    <w:rsid w:val="00473A14"/>
    <w:rsid w:val="00473A93"/>
    <w:rsid w:val="00473D23"/>
    <w:rsid w:val="00473ECB"/>
    <w:rsid w:val="00473F72"/>
    <w:rsid w:val="0047400A"/>
    <w:rsid w:val="00474092"/>
    <w:rsid w:val="00474143"/>
    <w:rsid w:val="004744DE"/>
    <w:rsid w:val="00474563"/>
    <w:rsid w:val="004745A9"/>
    <w:rsid w:val="00474673"/>
    <w:rsid w:val="00474871"/>
    <w:rsid w:val="004748E3"/>
    <w:rsid w:val="00474910"/>
    <w:rsid w:val="0047495A"/>
    <w:rsid w:val="0047498A"/>
    <w:rsid w:val="00474B59"/>
    <w:rsid w:val="00474C20"/>
    <w:rsid w:val="00474CA8"/>
    <w:rsid w:val="00474DAA"/>
    <w:rsid w:val="00474DCD"/>
    <w:rsid w:val="00474E43"/>
    <w:rsid w:val="00474F26"/>
    <w:rsid w:val="00474F5A"/>
    <w:rsid w:val="00474F5C"/>
    <w:rsid w:val="00475106"/>
    <w:rsid w:val="004751AC"/>
    <w:rsid w:val="00475351"/>
    <w:rsid w:val="00475383"/>
    <w:rsid w:val="00475384"/>
    <w:rsid w:val="00475460"/>
    <w:rsid w:val="00475503"/>
    <w:rsid w:val="00475649"/>
    <w:rsid w:val="004756D0"/>
    <w:rsid w:val="00475914"/>
    <w:rsid w:val="00475A1D"/>
    <w:rsid w:val="00475B06"/>
    <w:rsid w:val="00475D1A"/>
    <w:rsid w:val="00475DA1"/>
    <w:rsid w:val="00475E7A"/>
    <w:rsid w:val="00475F2D"/>
    <w:rsid w:val="00476089"/>
    <w:rsid w:val="004760D8"/>
    <w:rsid w:val="00476111"/>
    <w:rsid w:val="0047626A"/>
    <w:rsid w:val="004763DC"/>
    <w:rsid w:val="0047649A"/>
    <w:rsid w:val="004764C3"/>
    <w:rsid w:val="004765DA"/>
    <w:rsid w:val="00476619"/>
    <w:rsid w:val="004766AC"/>
    <w:rsid w:val="004766DA"/>
    <w:rsid w:val="0047673E"/>
    <w:rsid w:val="00476892"/>
    <w:rsid w:val="004768E6"/>
    <w:rsid w:val="00476A55"/>
    <w:rsid w:val="00476AB0"/>
    <w:rsid w:val="00476CF6"/>
    <w:rsid w:val="00476DC3"/>
    <w:rsid w:val="00476F82"/>
    <w:rsid w:val="004771AD"/>
    <w:rsid w:val="0047753D"/>
    <w:rsid w:val="0047757E"/>
    <w:rsid w:val="004777BA"/>
    <w:rsid w:val="00477956"/>
    <w:rsid w:val="00477C47"/>
    <w:rsid w:val="00477D51"/>
    <w:rsid w:val="00477EC7"/>
    <w:rsid w:val="00477ED8"/>
    <w:rsid w:val="00477EDF"/>
    <w:rsid w:val="00477FFD"/>
    <w:rsid w:val="004800E0"/>
    <w:rsid w:val="00480100"/>
    <w:rsid w:val="00480258"/>
    <w:rsid w:val="00480387"/>
    <w:rsid w:val="00480409"/>
    <w:rsid w:val="0048041F"/>
    <w:rsid w:val="004805FB"/>
    <w:rsid w:val="004806E2"/>
    <w:rsid w:val="0048076D"/>
    <w:rsid w:val="004807B3"/>
    <w:rsid w:val="00480875"/>
    <w:rsid w:val="004808C6"/>
    <w:rsid w:val="00480A4D"/>
    <w:rsid w:val="00480A9C"/>
    <w:rsid w:val="00480B5C"/>
    <w:rsid w:val="00480E0B"/>
    <w:rsid w:val="00480E2E"/>
    <w:rsid w:val="0048113F"/>
    <w:rsid w:val="00481201"/>
    <w:rsid w:val="00481243"/>
    <w:rsid w:val="004812ED"/>
    <w:rsid w:val="0048134D"/>
    <w:rsid w:val="0048146D"/>
    <w:rsid w:val="00481493"/>
    <w:rsid w:val="00481624"/>
    <w:rsid w:val="00481765"/>
    <w:rsid w:val="00481A18"/>
    <w:rsid w:val="00481A1E"/>
    <w:rsid w:val="00481AF6"/>
    <w:rsid w:val="00481B81"/>
    <w:rsid w:val="00481C34"/>
    <w:rsid w:val="00481CF8"/>
    <w:rsid w:val="00481D90"/>
    <w:rsid w:val="00481F1C"/>
    <w:rsid w:val="00482096"/>
    <w:rsid w:val="0048220B"/>
    <w:rsid w:val="004822E8"/>
    <w:rsid w:val="00482456"/>
    <w:rsid w:val="004824D7"/>
    <w:rsid w:val="00482545"/>
    <w:rsid w:val="00482634"/>
    <w:rsid w:val="00482700"/>
    <w:rsid w:val="00482766"/>
    <w:rsid w:val="0048278A"/>
    <w:rsid w:val="0048280A"/>
    <w:rsid w:val="00482B02"/>
    <w:rsid w:val="00482B35"/>
    <w:rsid w:val="00482CD4"/>
    <w:rsid w:val="00482CDE"/>
    <w:rsid w:val="00482E89"/>
    <w:rsid w:val="00483057"/>
    <w:rsid w:val="00483061"/>
    <w:rsid w:val="00483112"/>
    <w:rsid w:val="004831FB"/>
    <w:rsid w:val="00483261"/>
    <w:rsid w:val="0048328A"/>
    <w:rsid w:val="0048348C"/>
    <w:rsid w:val="004835D4"/>
    <w:rsid w:val="004836FD"/>
    <w:rsid w:val="004837EC"/>
    <w:rsid w:val="00483904"/>
    <w:rsid w:val="0048391A"/>
    <w:rsid w:val="00483C9B"/>
    <w:rsid w:val="00483CA4"/>
    <w:rsid w:val="00483D14"/>
    <w:rsid w:val="00483EE8"/>
    <w:rsid w:val="00483EEA"/>
    <w:rsid w:val="00483F52"/>
    <w:rsid w:val="00483FAF"/>
    <w:rsid w:val="00484003"/>
    <w:rsid w:val="00484020"/>
    <w:rsid w:val="0048424D"/>
    <w:rsid w:val="00484353"/>
    <w:rsid w:val="00484377"/>
    <w:rsid w:val="00484398"/>
    <w:rsid w:val="0048440F"/>
    <w:rsid w:val="0048446A"/>
    <w:rsid w:val="004844EC"/>
    <w:rsid w:val="00484797"/>
    <w:rsid w:val="0048484D"/>
    <w:rsid w:val="00484BAF"/>
    <w:rsid w:val="00484C07"/>
    <w:rsid w:val="00484CF9"/>
    <w:rsid w:val="00484D3F"/>
    <w:rsid w:val="00485091"/>
    <w:rsid w:val="004850E2"/>
    <w:rsid w:val="00485282"/>
    <w:rsid w:val="004852C4"/>
    <w:rsid w:val="004852E8"/>
    <w:rsid w:val="0048539F"/>
    <w:rsid w:val="004853A7"/>
    <w:rsid w:val="00485573"/>
    <w:rsid w:val="004856B6"/>
    <w:rsid w:val="00485812"/>
    <w:rsid w:val="0048595C"/>
    <w:rsid w:val="0048598E"/>
    <w:rsid w:val="00485A29"/>
    <w:rsid w:val="00485A47"/>
    <w:rsid w:val="00485AB7"/>
    <w:rsid w:val="00485AE1"/>
    <w:rsid w:val="00485B23"/>
    <w:rsid w:val="00485B3E"/>
    <w:rsid w:val="00485B50"/>
    <w:rsid w:val="00485C1D"/>
    <w:rsid w:val="00485D14"/>
    <w:rsid w:val="00485DAC"/>
    <w:rsid w:val="00486041"/>
    <w:rsid w:val="00486130"/>
    <w:rsid w:val="0048615C"/>
    <w:rsid w:val="004861FB"/>
    <w:rsid w:val="00486248"/>
    <w:rsid w:val="004862D9"/>
    <w:rsid w:val="004862E4"/>
    <w:rsid w:val="00486590"/>
    <w:rsid w:val="00486635"/>
    <w:rsid w:val="00486675"/>
    <w:rsid w:val="004866BE"/>
    <w:rsid w:val="00486711"/>
    <w:rsid w:val="004867BF"/>
    <w:rsid w:val="004869B2"/>
    <w:rsid w:val="004869D9"/>
    <w:rsid w:val="004869DF"/>
    <w:rsid w:val="00486A29"/>
    <w:rsid w:val="00486B37"/>
    <w:rsid w:val="00486D6E"/>
    <w:rsid w:val="00486DC8"/>
    <w:rsid w:val="00486DF5"/>
    <w:rsid w:val="00486E3C"/>
    <w:rsid w:val="00486EDD"/>
    <w:rsid w:val="00486F3A"/>
    <w:rsid w:val="00486F4F"/>
    <w:rsid w:val="004871CE"/>
    <w:rsid w:val="00487255"/>
    <w:rsid w:val="0048729F"/>
    <w:rsid w:val="00487339"/>
    <w:rsid w:val="0048742E"/>
    <w:rsid w:val="00487493"/>
    <w:rsid w:val="004874E4"/>
    <w:rsid w:val="0048751A"/>
    <w:rsid w:val="00487703"/>
    <w:rsid w:val="0048776E"/>
    <w:rsid w:val="004878BE"/>
    <w:rsid w:val="00487A44"/>
    <w:rsid w:val="00487D2C"/>
    <w:rsid w:val="00487D8B"/>
    <w:rsid w:val="00487E70"/>
    <w:rsid w:val="00490040"/>
    <w:rsid w:val="00490142"/>
    <w:rsid w:val="00490642"/>
    <w:rsid w:val="0049070A"/>
    <w:rsid w:val="0049070D"/>
    <w:rsid w:val="0049070E"/>
    <w:rsid w:val="004907F9"/>
    <w:rsid w:val="004909A9"/>
    <w:rsid w:val="00490A39"/>
    <w:rsid w:val="00490A3F"/>
    <w:rsid w:val="00490B6C"/>
    <w:rsid w:val="00490B83"/>
    <w:rsid w:val="00490B9B"/>
    <w:rsid w:val="00490CB6"/>
    <w:rsid w:val="00490E82"/>
    <w:rsid w:val="00490EF2"/>
    <w:rsid w:val="00491116"/>
    <w:rsid w:val="0049114B"/>
    <w:rsid w:val="00491401"/>
    <w:rsid w:val="00491492"/>
    <w:rsid w:val="00491501"/>
    <w:rsid w:val="00491534"/>
    <w:rsid w:val="004916CD"/>
    <w:rsid w:val="00491745"/>
    <w:rsid w:val="004917D9"/>
    <w:rsid w:val="004917EB"/>
    <w:rsid w:val="00491815"/>
    <w:rsid w:val="00491925"/>
    <w:rsid w:val="00491B78"/>
    <w:rsid w:val="00491BE0"/>
    <w:rsid w:val="00491BE4"/>
    <w:rsid w:val="00491BED"/>
    <w:rsid w:val="00491C59"/>
    <w:rsid w:val="00491C68"/>
    <w:rsid w:val="00491C8B"/>
    <w:rsid w:val="00491DB2"/>
    <w:rsid w:val="00491EE0"/>
    <w:rsid w:val="00491F80"/>
    <w:rsid w:val="004921F9"/>
    <w:rsid w:val="0049227E"/>
    <w:rsid w:val="004925A9"/>
    <w:rsid w:val="004925AB"/>
    <w:rsid w:val="004927A7"/>
    <w:rsid w:val="00492877"/>
    <w:rsid w:val="004929B2"/>
    <w:rsid w:val="00492A6C"/>
    <w:rsid w:val="00492B8D"/>
    <w:rsid w:val="00492BEC"/>
    <w:rsid w:val="00492D40"/>
    <w:rsid w:val="00492DD6"/>
    <w:rsid w:val="00492E7D"/>
    <w:rsid w:val="00492ECF"/>
    <w:rsid w:val="00493091"/>
    <w:rsid w:val="004933B1"/>
    <w:rsid w:val="00493446"/>
    <w:rsid w:val="004936B5"/>
    <w:rsid w:val="00493770"/>
    <w:rsid w:val="00493856"/>
    <w:rsid w:val="004938F1"/>
    <w:rsid w:val="00493937"/>
    <w:rsid w:val="00493AA3"/>
    <w:rsid w:val="00493CE9"/>
    <w:rsid w:val="00493DCD"/>
    <w:rsid w:val="00493E8B"/>
    <w:rsid w:val="00493F8D"/>
    <w:rsid w:val="00494036"/>
    <w:rsid w:val="0049419D"/>
    <w:rsid w:val="0049420E"/>
    <w:rsid w:val="00494255"/>
    <w:rsid w:val="0049444C"/>
    <w:rsid w:val="00494450"/>
    <w:rsid w:val="00494504"/>
    <w:rsid w:val="004945D1"/>
    <w:rsid w:val="004947B4"/>
    <w:rsid w:val="004947CF"/>
    <w:rsid w:val="004947EE"/>
    <w:rsid w:val="00494896"/>
    <w:rsid w:val="004948E2"/>
    <w:rsid w:val="00494A05"/>
    <w:rsid w:val="00494B0A"/>
    <w:rsid w:val="00494CEC"/>
    <w:rsid w:val="00494D69"/>
    <w:rsid w:val="00494EB6"/>
    <w:rsid w:val="00494F04"/>
    <w:rsid w:val="00494F0F"/>
    <w:rsid w:val="00495054"/>
    <w:rsid w:val="004950EE"/>
    <w:rsid w:val="004951DC"/>
    <w:rsid w:val="0049540C"/>
    <w:rsid w:val="004954F1"/>
    <w:rsid w:val="00495559"/>
    <w:rsid w:val="0049563D"/>
    <w:rsid w:val="004956D7"/>
    <w:rsid w:val="00495733"/>
    <w:rsid w:val="00495885"/>
    <w:rsid w:val="004958B2"/>
    <w:rsid w:val="00495BA6"/>
    <w:rsid w:val="00495C23"/>
    <w:rsid w:val="00495CDD"/>
    <w:rsid w:val="00495D1E"/>
    <w:rsid w:val="00495F30"/>
    <w:rsid w:val="00495FBC"/>
    <w:rsid w:val="00496032"/>
    <w:rsid w:val="00496181"/>
    <w:rsid w:val="004961B5"/>
    <w:rsid w:val="004961E0"/>
    <w:rsid w:val="00496224"/>
    <w:rsid w:val="004962C3"/>
    <w:rsid w:val="00496537"/>
    <w:rsid w:val="00496664"/>
    <w:rsid w:val="0049666E"/>
    <w:rsid w:val="004966E9"/>
    <w:rsid w:val="004969D1"/>
    <w:rsid w:val="004969D6"/>
    <w:rsid w:val="00496A62"/>
    <w:rsid w:val="00496B8E"/>
    <w:rsid w:val="00496BE5"/>
    <w:rsid w:val="00496C68"/>
    <w:rsid w:val="00496CC7"/>
    <w:rsid w:val="00496DC2"/>
    <w:rsid w:val="00496E4B"/>
    <w:rsid w:val="00496E62"/>
    <w:rsid w:val="00496E75"/>
    <w:rsid w:val="004973FC"/>
    <w:rsid w:val="004974A5"/>
    <w:rsid w:val="0049761D"/>
    <w:rsid w:val="00497682"/>
    <w:rsid w:val="00497698"/>
    <w:rsid w:val="004978B4"/>
    <w:rsid w:val="0049796E"/>
    <w:rsid w:val="00497AA9"/>
    <w:rsid w:val="00497AEC"/>
    <w:rsid w:val="00497AFB"/>
    <w:rsid w:val="00497D39"/>
    <w:rsid w:val="00497E0D"/>
    <w:rsid w:val="00497F48"/>
    <w:rsid w:val="00497FBA"/>
    <w:rsid w:val="004A007D"/>
    <w:rsid w:val="004A014C"/>
    <w:rsid w:val="004A0169"/>
    <w:rsid w:val="004A0284"/>
    <w:rsid w:val="004A029C"/>
    <w:rsid w:val="004A02EC"/>
    <w:rsid w:val="004A031B"/>
    <w:rsid w:val="004A03FA"/>
    <w:rsid w:val="004A0410"/>
    <w:rsid w:val="004A06C5"/>
    <w:rsid w:val="004A07B9"/>
    <w:rsid w:val="004A07DC"/>
    <w:rsid w:val="004A0A16"/>
    <w:rsid w:val="004A0AA8"/>
    <w:rsid w:val="004A0B67"/>
    <w:rsid w:val="004A0BD5"/>
    <w:rsid w:val="004A0C43"/>
    <w:rsid w:val="004A0E73"/>
    <w:rsid w:val="004A0E76"/>
    <w:rsid w:val="004A0E88"/>
    <w:rsid w:val="004A0F6B"/>
    <w:rsid w:val="004A1043"/>
    <w:rsid w:val="004A119B"/>
    <w:rsid w:val="004A1A0E"/>
    <w:rsid w:val="004A1A30"/>
    <w:rsid w:val="004A1AE4"/>
    <w:rsid w:val="004A1EA1"/>
    <w:rsid w:val="004A1EF1"/>
    <w:rsid w:val="004A1FE4"/>
    <w:rsid w:val="004A204B"/>
    <w:rsid w:val="004A2103"/>
    <w:rsid w:val="004A227A"/>
    <w:rsid w:val="004A229C"/>
    <w:rsid w:val="004A234E"/>
    <w:rsid w:val="004A243E"/>
    <w:rsid w:val="004A25D9"/>
    <w:rsid w:val="004A27C2"/>
    <w:rsid w:val="004A298B"/>
    <w:rsid w:val="004A2A0B"/>
    <w:rsid w:val="004A2AC6"/>
    <w:rsid w:val="004A2C70"/>
    <w:rsid w:val="004A2CA9"/>
    <w:rsid w:val="004A2FFC"/>
    <w:rsid w:val="004A322B"/>
    <w:rsid w:val="004A322F"/>
    <w:rsid w:val="004A32A9"/>
    <w:rsid w:val="004A331A"/>
    <w:rsid w:val="004A336E"/>
    <w:rsid w:val="004A33EF"/>
    <w:rsid w:val="004A34C9"/>
    <w:rsid w:val="004A35A5"/>
    <w:rsid w:val="004A36B8"/>
    <w:rsid w:val="004A3732"/>
    <w:rsid w:val="004A3887"/>
    <w:rsid w:val="004A399A"/>
    <w:rsid w:val="004A3CB5"/>
    <w:rsid w:val="004A3EDC"/>
    <w:rsid w:val="004A3F11"/>
    <w:rsid w:val="004A3F14"/>
    <w:rsid w:val="004A3F40"/>
    <w:rsid w:val="004A3FBA"/>
    <w:rsid w:val="004A403A"/>
    <w:rsid w:val="004A4142"/>
    <w:rsid w:val="004A4263"/>
    <w:rsid w:val="004A456C"/>
    <w:rsid w:val="004A45D4"/>
    <w:rsid w:val="004A49CE"/>
    <w:rsid w:val="004A4B87"/>
    <w:rsid w:val="004A4BA9"/>
    <w:rsid w:val="004A4CE2"/>
    <w:rsid w:val="004A4D31"/>
    <w:rsid w:val="004A4D95"/>
    <w:rsid w:val="004A4F61"/>
    <w:rsid w:val="004A4F6E"/>
    <w:rsid w:val="004A516D"/>
    <w:rsid w:val="004A5189"/>
    <w:rsid w:val="004A5221"/>
    <w:rsid w:val="004A537D"/>
    <w:rsid w:val="004A5487"/>
    <w:rsid w:val="004A548D"/>
    <w:rsid w:val="004A5650"/>
    <w:rsid w:val="004A577A"/>
    <w:rsid w:val="004A577F"/>
    <w:rsid w:val="004A5883"/>
    <w:rsid w:val="004A58DC"/>
    <w:rsid w:val="004A5E3A"/>
    <w:rsid w:val="004A5E46"/>
    <w:rsid w:val="004A5F12"/>
    <w:rsid w:val="004A5F93"/>
    <w:rsid w:val="004A605A"/>
    <w:rsid w:val="004A60B3"/>
    <w:rsid w:val="004A612A"/>
    <w:rsid w:val="004A6237"/>
    <w:rsid w:val="004A623B"/>
    <w:rsid w:val="004A6295"/>
    <w:rsid w:val="004A646E"/>
    <w:rsid w:val="004A669E"/>
    <w:rsid w:val="004A67F0"/>
    <w:rsid w:val="004A6896"/>
    <w:rsid w:val="004A69D9"/>
    <w:rsid w:val="004A69F1"/>
    <w:rsid w:val="004A6A69"/>
    <w:rsid w:val="004A6A8E"/>
    <w:rsid w:val="004A6C36"/>
    <w:rsid w:val="004A6C96"/>
    <w:rsid w:val="004A6D7D"/>
    <w:rsid w:val="004A6E72"/>
    <w:rsid w:val="004A6E8D"/>
    <w:rsid w:val="004A71C3"/>
    <w:rsid w:val="004A71D6"/>
    <w:rsid w:val="004A7250"/>
    <w:rsid w:val="004A729B"/>
    <w:rsid w:val="004A733A"/>
    <w:rsid w:val="004A7476"/>
    <w:rsid w:val="004A74BE"/>
    <w:rsid w:val="004A7769"/>
    <w:rsid w:val="004A77B1"/>
    <w:rsid w:val="004A7977"/>
    <w:rsid w:val="004A7A00"/>
    <w:rsid w:val="004A7B79"/>
    <w:rsid w:val="004A7D43"/>
    <w:rsid w:val="004A7EA3"/>
    <w:rsid w:val="004A7F7D"/>
    <w:rsid w:val="004A7FFA"/>
    <w:rsid w:val="004B021E"/>
    <w:rsid w:val="004B0723"/>
    <w:rsid w:val="004B078E"/>
    <w:rsid w:val="004B0844"/>
    <w:rsid w:val="004B09CF"/>
    <w:rsid w:val="004B0A6C"/>
    <w:rsid w:val="004B0B14"/>
    <w:rsid w:val="004B0B2B"/>
    <w:rsid w:val="004B0D9C"/>
    <w:rsid w:val="004B0E44"/>
    <w:rsid w:val="004B0EC9"/>
    <w:rsid w:val="004B0FE9"/>
    <w:rsid w:val="004B10DC"/>
    <w:rsid w:val="004B117A"/>
    <w:rsid w:val="004B124B"/>
    <w:rsid w:val="004B139A"/>
    <w:rsid w:val="004B16DA"/>
    <w:rsid w:val="004B1740"/>
    <w:rsid w:val="004B1B37"/>
    <w:rsid w:val="004B1BAE"/>
    <w:rsid w:val="004B1CA2"/>
    <w:rsid w:val="004B1D9F"/>
    <w:rsid w:val="004B1FB8"/>
    <w:rsid w:val="004B1FF1"/>
    <w:rsid w:val="004B206C"/>
    <w:rsid w:val="004B2171"/>
    <w:rsid w:val="004B2213"/>
    <w:rsid w:val="004B22E3"/>
    <w:rsid w:val="004B23AD"/>
    <w:rsid w:val="004B24D5"/>
    <w:rsid w:val="004B26BF"/>
    <w:rsid w:val="004B2720"/>
    <w:rsid w:val="004B2857"/>
    <w:rsid w:val="004B2965"/>
    <w:rsid w:val="004B2B92"/>
    <w:rsid w:val="004B2D6D"/>
    <w:rsid w:val="004B2DD7"/>
    <w:rsid w:val="004B2E2E"/>
    <w:rsid w:val="004B2FF4"/>
    <w:rsid w:val="004B2FF6"/>
    <w:rsid w:val="004B3265"/>
    <w:rsid w:val="004B32AB"/>
    <w:rsid w:val="004B32B7"/>
    <w:rsid w:val="004B332B"/>
    <w:rsid w:val="004B343B"/>
    <w:rsid w:val="004B34BD"/>
    <w:rsid w:val="004B34DE"/>
    <w:rsid w:val="004B3545"/>
    <w:rsid w:val="004B368A"/>
    <w:rsid w:val="004B375A"/>
    <w:rsid w:val="004B39AA"/>
    <w:rsid w:val="004B3CA6"/>
    <w:rsid w:val="004B3CDC"/>
    <w:rsid w:val="004B3CE6"/>
    <w:rsid w:val="004B3D60"/>
    <w:rsid w:val="004B3EF4"/>
    <w:rsid w:val="004B4224"/>
    <w:rsid w:val="004B4297"/>
    <w:rsid w:val="004B451C"/>
    <w:rsid w:val="004B4647"/>
    <w:rsid w:val="004B47D7"/>
    <w:rsid w:val="004B48D8"/>
    <w:rsid w:val="004B49F0"/>
    <w:rsid w:val="004B4A12"/>
    <w:rsid w:val="004B4BAD"/>
    <w:rsid w:val="004B4C4F"/>
    <w:rsid w:val="004B4C70"/>
    <w:rsid w:val="004B4F68"/>
    <w:rsid w:val="004B5335"/>
    <w:rsid w:val="004B53F0"/>
    <w:rsid w:val="004B5489"/>
    <w:rsid w:val="004B557E"/>
    <w:rsid w:val="004B564B"/>
    <w:rsid w:val="004B5848"/>
    <w:rsid w:val="004B591F"/>
    <w:rsid w:val="004B596A"/>
    <w:rsid w:val="004B5AE7"/>
    <w:rsid w:val="004B5B52"/>
    <w:rsid w:val="004B5B96"/>
    <w:rsid w:val="004B5C82"/>
    <w:rsid w:val="004B5DE5"/>
    <w:rsid w:val="004B5E89"/>
    <w:rsid w:val="004B5E90"/>
    <w:rsid w:val="004B5F8E"/>
    <w:rsid w:val="004B6020"/>
    <w:rsid w:val="004B6278"/>
    <w:rsid w:val="004B62A8"/>
    <w:rsid w:val="004B62D2"/>
    <w:rsid w:val="004B632E"/>
    <w:rsid w:val="004B6395"/>
    <w:rsid w:val="004B63C0"/>
    <w:rsid w:val="004B6711"/>
    <w:rsid w:val="004B671E"/>
    <w:rsid w:val="004B6781"/>
    <w:rsid w:val="004B67B3"/>
    <w:rsid w:val="004B681B"/>
    <w:rsid w:val="004B6837"/>
    <w:rsid w:val="004B6848"/>
    <w:rsid w:val="004B6938"/>
    <w:rsid w:val="004B6A11"/>
    <w:rsid w:val="004B6AC5"/>
    <w:rsid w:val="004B6B25"/>
    <w:rsid w:val="004B6C86"/>
    <w:rsid w:val="004B6DB0"/>
    <w:rsid w:val="004B6E0F"/>
    <w:rsid w:val="004B6F98"/>
    <w:rsid w:val="004B7005"/>
    <w:rsid w:val="004B70C0"/>
    <w:rsid w:val="004B7455"/>
    <w:rsid w:val="004B74F9"/>
    <w:rsid w:val="004B74FF"/>
    <w:rsid w:val="004B7531"/>
    <w:rsid w:val="004B780B"/>
    <w:rsid w:val="004B7960"/>
    <w:rsid w:val="004B79B4"/>
    <w:rsid w:val="004B7AC6"/>
    <w:rsid w:val="004B7B93"/>
    <w:rsid w:val="004B7C57"/>
    <w:rsid w:val="004B7CE4"/>
    <w:rsid w:val="004B7EAC"/>
    <w:rsid w:val="004C0144"/>
    <w:rsid w:val="004C0215"/>
    <w:rsid w:val="004C02B6"/>
    <w:rsid w:val="004C03F7"/>
    <w:rsid w:val="004C0401"/>
    <w:rsid w:val="004C0419"/>
    <w:rsid w:val="004C0678"/>
    <w:rsid w:val="004C068D"/>
    <w:rsid w:val="004C0839"/>
    <w:rsid w:val="004C08D9"/>
    <w:rsid w:val="004C098E"/>
    <w:rsid w:val="004C09A9"/>
    <w:rsid w:val="004C0A67"/>
    <w:rsid w:val="004C0B6C"/>
    <w:rsid w:val="004C0B9E"/>
    <w:rsid w:val="004C0C49"/>
    <w:rsid w:val="004C0CFC"/>
    <w:rsid w:val="004C0F55"/>
    <w:rsid w:val="004C0F69"/>
    <w:rsid w:val="004C0FD5"/>
    <w:rsid w:val="004C1096"/>
    <w:rsid w:val="004C120C"/>
    <w:rsid w:val="004C120F"/>
    <w:rsid w:val="004C1221"/>
    <w:rsid w:val="004C1423"/>
    <w:rsid w:val="004C1481"/>
    <w:rsid w:val="004C14A3"/>
    <w:rsid w:val="004C14BB"/>
    <w:rsid w:val="004C16F7"/>
    <w:rsid w:val="004C183D"/>
    <w:rsid w:val="004C18C5"/>
    <w:rsid w:val="004C18DB"/>
    <w:rsid w:val="004C19EE"/>
    <w:rsid w:val="004C1A9F"/>
    <w:rsid w:val="004C1B3E"/>
    <w:rsid w:val="004C1B90"/>
    <w:rsid w:val="004C1F13"/>
    <w:rsid w:val="004C2060"/>
    <w:rsid w:val="004C209A"/>
    <w:rsid w:val="004C2125"/>
    <w:rsid w:val="004C2164"/>
    <w:rsid w:val="004C21D5"/>
    <w:rsid w:val="004C233D"/>
    <w:rsid w:val="004C2541"/>
    <w:rsid w:val="004C25F8"/>
    <w:rsid w:val="004C2651"/>
    <w:rsid w:val="004C28E6"/>
    <w:rsid w:val="004C2B82"/>
    <w:rsid w:val="004C2C68"/>
    <w:rsid w:val="004C2D12"/>
    <w:rsid w:val="004C2D38"/>
    <w:rsid w:val="004C2DDF"/>
    <w:rsid w:val="004C30F9"/>
    <w:rsid w:val="004C3150"/>
    <w:rsid w:val="004C34C8"/>
    <w:rsid w:val="004C35AD"/>
    <w:rsid w:val="004C3680"/>
    <w:rsid w:val="004C3722"/>
    <w:rsid w:val="004C3757"/>
    <w:rsid w:val="004C376F"/>
    <w:rsid w:val="004C3781"/>
    <w:rsid w:val="004C37EA"/>
    <w:rsid w:val="004C393D"/>
    <w:rsid w:val="004C394F"/>
    <w:rsid w:val="004C39A9"/>
    <w:rsid w:val="004C39CA"/>
    <w:rsid w:val="004C3B6F"/>
    <w:rsid w:val="004C3D0D"/>
    <w:rsid w:val="004C3DB4"/>
    <w:rsid w:val="004C3EC7"/>
    <w:rsid w:val="004C3EEE"/>
    <w:rsid w:val="004C4135"/>
    <w:rsid w:val="004C41DD"/>
    <w:rsid w:val="004C41E0"/>
    <w:rsid w:val="004C42F3"/>
    <w:rsid w:val="004C4370"/>
    <w:rsid w:val="004C463D"/>
    <w:rsid w:val="004C46EB"/>
    <w:rsid w:val="004C483D"/>
    <w:rsid w:val="004C49EA"/>
    <w:rsid w:val="004C4BBE"/>
    <w:rsid w:val="004C4D15"/>
    <w:rsid w:val="004C4FD9"/>
    <w:rsid w:val="004C5076"/>
    <w:rsid w:val="004C5185"/>
    <w:rsid w:val="004C51F9"/>
    <w:rsid w:val="004C5278"/>
    <w:rsid w:val="004C537A"/>
    <w:rsid w:val="004C549E"/>
    <w:rsid w:val="004C559D"/>
    <w:rsid w:val="004C56A2"/>
    <w:rsid w:val="004C5A95"/>
    <w:rsid w:val="004C5B0C"/>
    <w:rsid w:val="004C5C9E"/>
    <w:rsid w:val="004C5CB2"/>
    <w:rsid w:val="004C5CC5"/>
    <w:rsid w:val="004C5D1E"/>
    <w:rsid w:val="004C5ECB"/>
    <w:rsid w:val="004C5FCA"/>
    <w:rsid w:val="004C6040"/>
    <w:rsid w:val="004C60A7"/>
    <w:rsid w:val="004C612E"/>
    <w:rsid w:val="004C62A8"/>
    <w:rsid w:val="004C62E0"/>
    <w:rsid w:val="004C6345"/>
    <w:rsid w:val="004C6416"/>
    <w:rsid w:val="004C65C9"/>
    <w:rsid w:val="004C6972"/>
    <w:rsid w:val="004C6D11"/>
    <w:rsid w:val="004C6D27"/>
    <w:rsid w:val="004C6DA5"/>
    <w:rsid w:val="004C6EBE"/>
    <w:rsid w:val="004C70C5"/>
    <w:rsid w:val="004C713D"/>
    <w:rsid w:val="004C7148"/>
    <w:rsid w:val="004C7184"/>
    <w:rsid w:val="004C71B9"/>
    <w:rsid w:val="004C723E"/>
    <w:rsid w:val="004C7278"/>
    <w:rsid w:val="004C7585"/>
    <w:rsid w:val="004C75BB"/>
    <w:rsid w:val="004C7729"/>
    <w:rsid w:val="004C77AB"/>
    <w:rsid w:val="004C795A"/>
    <w:rsid w:val="004C79E2"/>
    <w:rsid w:val="004C7B62"/>
    <w:rsid w:val="004C7B75"/>
    <w:rsid w:val="004C7CEA"/>
    <w:rsid w:val="004C7DCF"/>
    <w:rsid w:val="004C7DD0"/>
    <w:rsid w:val="004C7EFE"/>
    <w:rsid w:val="004C7F93"/>
    <w:rsid w:val="004D027E"/>
    <w:rsid w:val="004D039C"/>
    <w:rsid w:val="004D03D3"/>
    <w:rsid w:val="004D0400"/>
    <w:rsid w:val="004D0431"/>
    <w:rsid w:val="004D0775"/>
    <w:rsid w:val="004D0789"/>
    <w:rsid w:val="004D0881"/>
    <w:rsid w:val="004D09CE"/>
    <w:rsid w:val="004D0AAF"/>
    <w:rsid w:val="004D0B6C"/>
    <w:rsid w:val="004D0D2B"/>
    <w:rsid w:val="004D0D74"/>
    <w:rsid w:val="004D0DB8"/>
    <w:rsid w:val="004D10F0"/>
    <w:rsid w:val="004D11B8"/>
    <w:rsid w:val="004D138E"/>
    <w:rsid w:val="004D13AA"/>
    <w:rsid w:val="004D1483"/>
    <w:rsid w:val="004D1496"/>
    <w:rsid w:val="004D14A1"/>
    <w:rsid w:val="004D1733"/>
    <w:rsid w:val="004D17F4"/>
    <w:rsid w:val="004D191F"/>
    <w:rsid w:val="004D1C4E"/>
    <w:rsid w:val="004D1C54"/>
    <w:rsid w:val="004D1C97"/>
    <w:rsid w:val="004D1F0E"/>
    <w:rsid w:val="004D1F69"/>
    <w:rsid w:val="004D1FB2"/>
    <w:rsid w:val="004D20A3"/>
    <w:rsid w:val="004D2247"/>
    <w:rsid w:val="004D22EA"/>
    <w:rsid w:val="004D23FF"/>
    <w:rsid w:val="004D25E4"/>
    <w:rsid w:val="004D2629"/>
    <w:rsid w:val="004D267E"/>
    <w:rsid w:val="004D26B8"/>
    <w:rsid w:val="004D26BC"/>
    <w:rsid w:val="004D26EB"/>
    <w:rsid w:val="004D271D"/>
    <w:rsid w:val="004D282E"/>
    <w:rsid w:val="004D2911"/>
    <w:rsid w:val="004D29D6"/>
    <w:rsid w:val="004D2C2C"/>
    <w:rsid w:val="004D2ED7"/>
    <w:rsid w:val="004D2F5A"/>
    <w:rsid w:val="004D2F81"/>
    <w:rsid w:val="004D33A4"/>
    <w:rsid w:val="004D351E"/>
    <w:rsid w:val="004D3523"/>
    <w:rsid w:val="004D35CB"/>
    <w:rsid w:val="004D3606"/>
    <w:rsid w:val="004D3679"/>
    <w:rsid w:val="004D36D9"/>
    <w:rsid w:val="004D3821"/>
    <w:rsid w:val="004D3875"/>
    <w:rsid w:val="004D38C2"/>
    <w:rsid w:val="004D39A5"/>
    <w:rsid w:val="004D39D9"/>
    <w:rsid w:val="004D3A29"/>
    <w:rsid w:val="004D3A58"/>
    <w:rsid w:val="004D3F1F"/>
    <w:rsid w:val="004D415A"/>
    <w:rsid w:val="004D416A"/>
    <w:rsid w:val="004D41DC"/>
    <w:rsid w:val="004D4207"/>
    <w:rsid w:val="004D4266"/>
    <w:rsid w:val="004D431E"/>
    <w:rsid w:val="004D4399"/>
    <w:rsid w:val="004D4524"/>
    <w:rsid w:val="004D4746"/>
    <w:rsid w:val="004D476E"/>
    <w:rsid w:val="004D4787"/>
    <w:rsid w:val="004D49B3"/>
    <w:rsid w:val="004D4CE2"/>
    <w:rsid w:val="004D4CE7"/>
    <w:rsid w:val="004D4CEF"/>
    <w:rsid w:val="004D4D3B"/>
    <w:rsid w:val="004D4D53"/>
    <w:rsid w:val="004D4DD1"/>
    <w:rsid w:val="004D4E98"/>
    <w:rsid w:val="004D4ED3"/>
    <w:rsid w:val="004D4FBD"/>
    <w:rsid w:val="004D4FC0"/>
    <w:rsid w:val="004D510A"/>
    <w:rsid w:val="004D5465"/>
    <w:rsid w:val="004D5493"/>
    <w:rsid w:val="004D54FA"/>
    <w:rsid w:val="004D596A"/>
    <w:rsid w:val="004D5BBC"/>
    <w:rsid w:val="004D5BF1"/>
    <w:rsid w:val="004D5CE7"/>
    <w:rsid w:val="004D5CFB"/>
    <w:rsid w:val="004D5DD4"/>
    <w:rsid w:val="004D5E37"/>
    <w:rsid w:val="004D602B"/>
    <w:rsid w:val="004D6171"/>
    <w:rsid w:val="004D6381"/>
    <w:rsid w:val="004D64A3"/>
    <w:rsid w:val="004D6529"/>
    <w:rsid w:val="004D66DC"/>
    <w:rsid w:val="004D6B95"/>
    <w:rsid w:val="004D6E6B"/>
    <w:rsid w:val="004D6F95"/>
    <w:rsid w:val="004D718C"/>
    <w:rsid w:val="004D71FE"/>
    <w:rsid w:val="004D7442"/>
    <w:rsid w:val="004D748C"/>
    <w:rsid w:val="004D74C4"/>
    <w:rsid w:val="004D75D6"/>
    <w:rsid w:val="004D78C0"/>
    <w:rsid w:val="004D790B"/>
    <w:rsid w:val="004D792C"/>
    <w:rsid w:val="004D7964"/>
    <w:rsid w:val="004D79D8"/>
    <w:rsid w:val="004D7B7E"/>
    <w:rsid w:val="004D7C1A"/>
    <w:rsid w:val="004D7DA8"/>
    <w:rsid w:val="004D7F4B"/>
    <w:rsid w:val="004E0018"/>
    <w:rsid w:val="004E0175"/>
    <w:rsid w:val="004E0412"/>
    <w:rsid w:val="004E0869"/>
    <w:rsid w:val="004E0935"/>
    <w:rsid w:val="004E0CFC"/>
    <w:rsid w:val="004E0D40"/>
    <w:rsid w:val="004E0DB0"/>
    <w:rsid w:val="004E0E5D"/>
    <w:rsid w:val="004E0E63"/>
    <w:rsid w:val="004E10CD"/>
    <w:rsid w:val="004E11CA"/>
    <w:rsid w:val="004E1306"/>
    <w:rsid w:val="004E134F"/>
    <w:rsid w:val="004E1401"/>
    <w:rsid w:val="004E1531"/>
    <w:rsid w:val="004E1534"/>
    <w:rsid w:val="004E17C2"/>
    <w:rsid w:val="004E1A75"/>
    <w:rsid w:val="004E1AE2"/>
    <w:rsid w:val="004E1B40"/>
    <w:rsid w:val="004E1B49"/>
    <w:rsid w:val="004E20E2"/>
    <w:rsid w:val="004E2102"/>
    <w:rsid w:val="004E2111"/>
    <w:rsid w:val="004E218D"/>
    <w:rsid w:val="004E2284"/>
    <w:rsid w:val="004E23C7"/>
    <w:rsid w:val="004E2487"/>
    <w:rsid w:val="004E24A4"/>
    <w:rsid w:val="004E2500"/>
    <w:rsid w:val="004E2555"/>
    <w:rsid w:val="004E268C"/>
    <w:rsid w:val="004E2892"/>
    <w:rsid w:val="004E2918"/>
    <w:rsid w:val="004E2985"/>
    <w:rsid w:val="004E2A9D"/>
    <w:rsid w:val="004E2CA8"/>
    <w:rsid w:val="004E2E05"/>
    <w:rsid w:val="004E311E"/>
    <w:rsid w:val="004E31F4"/>
    <w:rsid w:val="004E344D"/>
    <w:rsid w:val="004E3513"/>
    <w:rsid w:val="004E352E"/>
    <w:rsid w:val="004E362B"/>
    <w:rsid w:val="004E3681"/>
    <w:rsid w:val="004E39B2"/>
    <w:rsid w:val="004E39F4"/>
    <w:rsid w:val="004E3AD9"/>
    <w:rsid w:val="004E3B9A"/>
    <w:rsid w:val="004E3BCE"/>
    <w:rsid w:val="004E3C9A"/>
    <w:rsid w:val="004E3D23"/>
    <w:rsid w:val="004E3D6E"/>
    <w:rsid w:val="004E3D74"/>
    <w:rsid w:val="004E3DC8"/>
    <w:rsid w:val="004E3E45"/>
    <w:rsid w:val="004E3E5F"/>
    <w:rsid w:val="004E3F2A"/>
    <w:rsid w:val="004E41A6"/>
    <w:rsid w:val="004E41E5"/>
    <w:rsid w:val="004E424C"/>
    <w:rsid w:val="004E4252"/>
    <w:rsid w:val="004E45D7"/>
    <w:rsid w:val="004E469C"/>
    <w:rsid w:val="004E46C2"/>
    <w:rsid w:val="004E47F0"/>
    <w:rsid w:val="004E4C40"/>
    <w:rsid w:val="004E4E03"/>
    <w:rsid w:val="004E50D5"/>
    <w:rsid w:val="004E5275"/>
    <w:rsid w:val="004E5297"/>
    <w:rsid w:val="004E54F8"/>
    <w:rsid w:val="004E5642"/>
    <w:rsid w:val="004E578D"/>
    <w:rsid w:val="004E5911"/>
    <w:rsid w:val="004E5952"/>
    <w:rsid w:val="004E5977"/>
    <w:rsid w:val="004E5DE1"/>
    <w:rsid w:val="004E5EC5"/>
    <w:rsid w:val="004E608B"/>
    <w:rsid w:val="004E6344"/>
    <w:rsid w:val="004E64A6"/>
    <w:rsid w:val="004E64F9"/>
    <w:rsid w:val="004E6556"/>
    <w:rsid w:val="004E665F"/>
    <w:rsid w:val="004E6800"/>
    <w:rsid w:val="004E6810"/>
    <w:rsid w:val="004E68ED"/>
    <w:rsid w:val="004E6B11"/>
    <w:rsid w:val="004E6B3B"/>
    <w:rsid w:val="004E6C85"/>
    <w:rsid w:val="004E6D01"/>
    <w:rsid w:val="004E6F60"/>
    <w:rsid w:val="004E6F9C"/>
    <w:rsid w:val="004E6FDA"/>
    <w:rsid w:val="004E71E6"/>
    <w:rsid w:val="004E7201"/>
    <w:rsid w:val="004E7305"/>
    <w:rsid w:val="004E730F"/>
    <w:rsid w:val="004E736B"/>
    <w:rsid w:val="004E74E9"/>
    <w:rsid w:val="004E752C"/>
    <w:rsid w:val="004E76C5"/>
    <w:rsid w:val="004E784B"/>
    <w:rsid w:val="004E78A4"/>
    <w:rsid w:val="004E791C"/>
    <w:rsid w:val="004E793E"/>
    <w:rsid w:val="004E794B"/>
    <w:rsid w:val="004E7ABF"/>
    <w:rsid w:val="004E7AD9"/>
    <w:rsid w:val="004E7B37"/>
    <w:rsid w:val="004E7C47"/>
    <w:rsid w:val="004E7EF7"/>
    <w:rsid w:val="004E7FA0"/>
    <w:rsid w:val="004F000F"/>
    <w:rsid w:val="004F0024"/>
    <w:rsid w:val="004F01DC"/>
    <w:rsid w:val="004F0224"/>
    <w:rsid w:val="004F0299"/>
    <w:rsid w:val="004F0378"/>
    <w:rsid w:val="004F043D"/>
    <w:rsid w:val="004F04AC"/>
    <w:rsid w:val="004F0558"/>
    <w:rsid w:val="004F0687"/>
    <w:rsid w:val="004F0C0E"/>
    <w:rsid w:val="004F0DB4"/>
    <w:rsid w:val="004F0DF2"/>
    <w:rsid w:val="004F0E04"/>
    <w:rsid w:val="004F0E15"/>
    <w:rsid w:val="004F0ED9"/>
    <w:rsid w:val="004F0F2B"/>
    <w:rsid w:val="004F106F"/>
    <w:rsid w:val="004F10B0"/>
    <w:rsid w:val="004F10D8"/>
    <w:rsid w:val="004F1236"/>
    <w:rsid w:val="004F1350"/>
    <w:rsid w:val="004F1645"/>
    <w:rsid w:val="004F1863"/>
    <w:rsid w:val="004F1A61"/>
    <w:rsid w:val="004F1AEE"/>
    <w:rsid w:val="004F1C52"/>
    <w:rsid w:val="004F1CB9"/>
    <w:rsid w:val="004F1CD3"/>
    <w:rsid w:val="004F1E5F"/>
    <w:rsid w:val="004F1EBC"/>
    <w:rsid w:val="004F1ECE"/>
    <w:rsid w:val="004F1EF8"/>
    <w:rsid w:val="004F20B5"/>
    <w:rsid w:val="004F20E8"/>
    <w:rsid w:val="004F2150"/>
    <w:rsid w:val="004F21AB"/>
    <w:rsid w:val="004F21FE"/>
    <w:rsid w:val="004F227A"/>
    <w:rsid w:val="004F2291"/>
    <w:rsid w:val="004F22CE"/>
    <w:rsid w:val="004F2464"/>
    <w:rsid w:val="004F25A5"/>
    <w:rsid w:val="004F25EB"/>
    <w:rsid w:val="004F2798"/>
    <w:rsid w:val="004F2833"/>
    <w:rsid w:val="004F28E7"/>
    <w:rsid w:val="004F29BC"/>
    <w:rsid w:val="004F29D2"/>
    <w:rsid w:val="004F2B50"/>
    <w:rsid w:val="004F2C45"/>
    <w:rsid w:val="004F2C9B"/>
    <w:rsid w:val="004F2D37"/>
    <w:rsid w:val="004F2DE7"/>
    <w:rsid w:val="004F2F5F"/>
    <w:rsid w:val="004F2FA7"/>
    <w:rsid w:val="004F303D"/>
    <w:rsid w:val="004F3051"/>
    <w:rsid w:val="004F3144"/>
    <w:rsid w:val="004F3172"/>
    <w:rsid w:val="004F31C3"/>
    <w:rsid w:val="004F321E"/>
    <w:rsid w:val="004F34D2"/>
    <w:rsid w:val="004F351F"/>
    <w:rsid w:val="004F3589"/>
    <w:rsid w:val="004F35B6"/>
    <w:rsid w:val="004F360F"/>
    <w:rsid w:val="004F36C1"/>
    <w:rsid w:val="004F36D1"/>
    <w:rsid w:val="004F378C"/>
    <w:rsid w:val="004F38F8"/>
    <w:rsid w:val="004F3B51"/>
    <w:rsid w:val="004F3B71"/>
    <w:rsid w:val="004F3B84"/>
    <w:rsid w:val="004F3BC0"/>
    <w:rsid w:val="004F3C16"/>
    <w:rsid w:val="004F3E23"/>
    <w:rsid w:val="004F3E8A"/>
    <w:rsid w:val="004F3EBA"/>
    <w:rsid w:val="004F3EDA"/>
    <w:rsid w:val="004F3FA1"/>
    <w:rsid w:val="004F3FE5"/>
    <w:rsid w:val="004F4028"/>
    <w:rsid w:val="004F4172"/>
    <w:rsid w:val="004F41F3"/>
    <w:rsid w:val="004F452F"/>
    <w:rsid w:val="004F460F"/>
    <w:rsid w:val="004F46FE"/>
    <w:rsid w:val="004F4958"/>
    <w:rsid w:val="004F499D"/>
    <w:rsid w:val="004F49D8"/>
    <w:rsid w:val="004F4A80"/>
    <w:rsid w:val="004F4B1D"/>
    <w:rsid w:val="004F4B8E"/>
    <w:rsid w:val="004F4B90"/>
    <w:rsid w:val="004F4D05"/>
    <w:rsid w:val="004F4FA5"/>
    <w:rsid w:val="004F507C"/>
    <w:rsid w:val="004F5154"/>
    <w:rsid w:val="004F51BE"/>
    <w:rsid w:val="004F51D3"/>
    <w:rsid w:val="004F52EA"/>
    <w:rsid w:val="004F53DF"/>
    <w:rsid w:val="004F55C3"/>
    <w:rsid w:val="004F5625"/>
    <w:rsid w:val="004F5751"/>
    <w:rsid w:val="004F57C6"/>
    <w:rsid w:val="004F57F7"/>
    <w:rsid w:val="004F5835"/>
    <w:rsid w:val="004F598E"/>
    <w:rsid w:val="004F5BB2"/>
    <w:rsid w:val="004F5C10"/>
    <w:rsid w:val="004F5C35"/>
    <w:rsid w:val="004F5C9A"/>
    <w:rsid w:val="004F5CEA"/>
    <w:rsid w:val="004F5D34"/>
    <w:rsid w:val="004F5D3D"/>
    <w:rsid w:val="004F5E19"/>
    <w:rsid w:val="004F6024"/>
    <w:rsid w:val="004F6124"/>
    <w:rsid w:val="004F661C"/>
    <w:rsid w:val="004F6653"/>
    <w:rsid w:val="004F66FA"/>
    <w:rsid w:val="004F6734"/>
    <w:rsid w:val="004F677E"/>
    <w:rsid w:val="004F67CC"/>
    <w:rsid w:val="004F69F9"/>
    <w:rsid w:val="004F6B6B"/>
    <w:rsid w:val="004F6B7D"/>
    <w:rsid w:val="004F6C22"/>
    <w:rsid w:val="004F6CD1"/>
    <w:rsid w:val="004F6D99"/>
    <w:rsid w:val="004F6E78"/>
    <w:rsid w:val="004F6EB6"/>
    <w:rsid w:val="004F6FA0"/>
    <w:rsid w:val="004F70D3"/>
    <w:rsid w:val="004F70EA"/>
    <w:rsid w:val="004F7321"/>
    <w:rsid w:val="004F74C3"/>
    <w:rsid w:val="004F75FF"/>
    <w:rsid w:val="004F769B"/>
    <w:rsid w:val="004F7711"/>
    <w:rsid w:val="004F796D"/>
    <w:rsid w:val="004F7FB4"/>
    <w:rsid w:val="00500017"/>
    <w:rsid w:val="005001C2"/>
    <w:rsid w:val="00500330"/>
    <w:rsid w:val="005003F8"/>
    <w:rsid w:val="0050054E"/>
    <w:rsid w:val="0050055C"/>
    <w:rsid w:val="00500572"/>
    <w:rsid w:val="00500573"/>
    <w:rsid w:val="005005E1"/>
    <w:rsid w:val="00500681"/>
    <w:rsid w:val="00500701"/>
    <w:rsid w:val="005009BF"/>
    <w:rsid w:val="00500B9A"/>
    <w:rsid w:val="00500BE3"/>
    <w:rsid w:val="00500C1B"/>
    <w:rsid w:val="00500EFA"/>
    <w:rsid w:val="00500FC5"/>
    <w:rsid w:val="005012E0"/>
    <w:rsid w:val="00501304"/>
    <w:rsid w:val="0050141B"/>
    <w:rsid w:val="00501425"/>
    <w:rsid w:val="00501603"/>
    <w:rsid w:val="005016F0"/>
    <w:rsid w:val="00501879"/>
    <w:rsid w:val="005018CF"/>
    <w:rsid w:val="00501A70"/>
    <w:rsid w:val="00501EC7"/>
    <w:rsid w:val="00502048"/>
    <w:rsid w:val="0050219B"/>
    <w:rsid w:val="00502208"/>
    <w:rsid w:val="00502723"/>
    <w:rsid w:val="0050291F"/>
    <w:rsid w:val="005029B0"/>
    <w:rsid w:val="00502A67"/>
    <w:rsid w:val="00502A6D"/>
    <w:rsid w:val="00502B08"/>
    <w:rsid w:val="00502B7D"/>
    <w:rsid w:val="00502E89"/>
    <w:rsid w:val="00502F0B"/>
    <w:rsid w:val="00502FD4"/>
    <w:rsid w:val="00502FFD"/>
    <w:rsid w:val="005030B7"/>
    <w:rsid w:val="0050318B"/>
    <w:rsid w:val="00503239"/>
    <w:rsid w:val="005032D6"/>
    <w:rsid w:val="0050351E"/>
    <w:rsid w:val="0050355C"/>
    <w:rsid w:val="005036DD"/>
    <w:rsid w:val="005037E7"/>
    <w:rsid w:val="00503996"/>
    <w:rsid w:val="005039C0"/>
    <w:rsid w:val="005039DC"/>
    <w:rsid w:val="00503AF1"/>
    <w:rsid w:val="00503B16"/>
    <w:rsid w:val="00503C1E"/>
    <w:rsid w:val="00503CF2"/>
    <w:rsid w:val="00503D95"/>
    <w:rsid w:val="00503DA5"/>
    <w:rsid w:val="00503EE5"/>
    <w:rsid w:val="00503EFE"/>
    <w:rsid w:val="00503F25"/>
    <w:rsid w:val="00503FFC"/>
    <w:rsid w:val="005040B5"/>
    <w:rsid w:val="005040F7"/>
    <w:rsid w:val="00504311"/>
    <w:rsid w:val="005043EB"/>
    <w:rsid w:val="00504466"/>
    <w:rsid w:val="0050485C"/>
    <w:rsid w:val="00504A41"/>
    <w:rsid w:val="00504AC6"/>
    <w:rsid w:val="00504D68"/>
    <w:rsid w:val="00504D75"/>
    <w:rsid w:val="00504DB1"/>
    <w:rsid w:val="00504F2D"/>
    <w:rsid w:val="00504F8C"/>
    <w:rsid w:val="00505147"/>
    <w:rsid w:val="005051C9"/>
    <w:rsid w:val="0050520F"/>
    <w:rsid w:val="00505349"/>
    <w:rsid w:val="005053D9"/>
    <w:rsid w:val="00505457"/>
    <w:rsid w:val="005056AB"/>
    <w:rsid w:val="005057AF"/>
    <w:rsid w:val="00505938"/>
    <w:rsid w:val="00505A2F"/>
    <w:rsid w:val="00505D51"/>
    <w:rsid w:val="00505DBF"/>
    <w:rsid w:val="00505FA9"/>
    <w:rsid w:val="00506084"/>
    <w:rsid w:val="005062C3"/>
    <w:rsid w:val="0050639D"/>
    <w:rsid w:val="005063B1"/>
    <w:rsid w:val="0050655E"/>
    <w:rsid w:val="0050671B"/>
    <w:rsid w:val="005068FB"/>
    <w:rsid w:val="0050695A"/>
    <w:rsid w:val="00506FF5"/>
    <w:rsid w:val="005070C8"/>
    <w:rsid w:val="0050713B"/>
    <w:rsid w:val="005071EC"/>
    <w:rsid w:val="005071F5"/>
    <w:rsid w:val="00507228"/>
    <w:rsid w:val="00507234"/>
    <w:rsid w:val="0050727A"/>
    <w:rsid w:val="0050746A"/>
    <w:rsid w:val="005075B0"/>
    <w:rsid w:val="005075DD"/>
    <w:rsid w:val="005076CA"/>
    <w:rsid w:val="005076E8"/>
    <w:rsid w:val="00507766"/>
    <w:rsid w:val="005077E0"/>
    <w:rsid w:val="00507847"/>
    <w:rsid w:val="005078FB"/>
    <w:rsid w:val="0050796F"/>
    <w:rsid w:val="00507C57"/>
    <w:rsid w:val="00507DDA"/>
    <w:rsid w:val="00507EF9"/>
    <w:rsid w:val="00507F21"/>
    <w:rsid w:val="00507FFB"/>
    <w:rsid w:val="005100C1"/>
    <w:rsid w:val="00510485"/>
    <w:rsid w:val="00510676"/>
    <w:rsid w:val="005106FA"/>
    <w:rsid w:val="005107B1"/>
    <w:rsid w:val="005107E8"/>
    <w:rsid w:val="0051084E"/>
    <w:rsid w:val="00510A33"/>
    <w:rsid w:val="00510A51"/>
    <w:rsid w:val="00510ABC"/>
    <w:rsid w:val="00510B52"/>
    <w:rsid w:val="00510CF1"/>
    <w:rsid w:val="00510EF7"/>
    <w:rsid w:val="00511077"/>
    <w:rsid w:val="00511079"/>
    <w:rsid w:val="005110AA"/>
    <w:rsid w:val="005110CE"/>
    <w:rsid w:val="005110D4"/>
    <w:rsid w:val="005110EB"/>
    <w:rsid w:val="00511134"/>
    <w:rsid w:val="00511280"/>
    <w:rsid w:val="00511411"/>
    <w:rsid w:val="00511415"/>
    <w:rsid w:val="00511463"/>
    <w:rsid w:val="00511687"/>
    <w:rsid w:val="0051170E"/>
    <w:rsid w:val="00511787"/>
    <w:rsid w:val="0051188C"/>
    <w:rsid w:val="005119CC"/>
    <w:rsid w:val="00511AAE"/>
    <w:rsid w:val="00511B51"/>
    <w:rsid w:val="00511CDF"/>
    <w:rsid w:val="00511D56"/>
    <w:rsid w:val="00511D8D"/>
    <w:rsid w:val="00511DAB"/>
    <w:rsid w:val="00511EA6"/>
    <w:rsid w:val="00511FFF"/>
    <w:rsid w:val="005120D7"/>
    <w:rsid w:val="005122A9"/>
    <w:rsid w:val="005122E2"/>
    <w:rsid w:val="00512331"/>
    <w:rsid w:val="00512460"/>
    <w:rsid w:val="00512493"/>
    <w:rsid w:val="0051252F"/>
    <w:rsid w:val="00512555"/>
    <w:rsid w:val="00512611"/>
    <w:rsid w:val="00512802"/>
    <w:rsid w:val="00512829"/>
    <w:rsid w:val="005129C9"/>
    <w:rsid w:val="00512A24"/>
    <w:rsid w:val="00512C71"/>
    <w:rsid w:val="00512DBB"/>
    <w:rsid w:val="00512DDC"/>
    <w:rsid w:val="00512FB3"/>
    <w:rsid w:val="0051322A"/>
    <w:rsid w:val="005132D0"/>
    <w:rsid w:val="0051333D"/>
    <w:rsid w:val="005133FE"/>
    <w:rsid w:val="0051358D"/>
    <w:rsid w:val="005135BA"/>
    <w:rsid w:val="0051374C"/>
    <w:rsid w:val="00513755"/>
    <w:rsid w:val="00513839"/>
    <w:rsid w:val="005139A6"/>
    <w:rsid w:val="00513A95"/>
    <w:rsid w:val="00513BA2"/>
    <w:rsid w:val="00513C86"/>
    <w:rsid w:val="00513CAB"/>
    <w:rsid w:val="00513DEF"/>
    <w:rsid w:val="00513DFF"/>
    <w:rsid w:val="005140AC"/>
    <w:rsid w:val="00514146"/>
    <w:rsid w:val="00514155"/>
    <w:rsid w:val="0051423C"/>
    <w:rsid w:val="0051430C"/>
    <w:rsid w:val="005145A6"/>
    <w:rsid w:val="00514863"/>
    <w:rsid w:val="005148D4"/>
    <w:rsid w:val="00514A74"/>
    <w:rsid w:val="00514ABA"/>
    <w:rsid w:val="00514B10"/>
    <w:rsid w:val="00514BA1"/>
    <w:rsid w:val="00514BB8"/>
    <w:rsid w:val="00514C91"/>
    <w:rsid w:val="00514CED"/>
    <w:rsid w:val="00514DBB"/>
    <w:rsid w:val="00514EB3"/>
    <w:rsid w:val="00514F20"/>
    <w:rsid w:val="00514F60"/>
    <w:rsid w:val="0051519F"/>
    <w:rsid w:val="005151C3"/>
    <w:rsid w:val="00515260"/>
    <w:rsid w:val="00515283"/>
    <w:rsid w:val="0051539F"/>
    <w:rsid w:val="005153CE"/>
    <w:rsid w:val="00515460"/>
    <w:rsid w:val="00515912"/>
    <w:rsid w:val="0051596C"/>
    <w:rsid w:val="00515B5F"/>
    <w:rsid w:val="00515C55"/>
    <w:rsid w:val="00515DA5"/>
    <w:rsid w:val="00515DFE"/>
    <w:rsid w:val="00515EF8"/>
    <w:rsid w:val="00516007"/>
    <w:rsid w:val="0051622A"/>
    <w:rsid w:val="00516233"/>
    <w:rsid w:val="00516241"/>
    <w:rsid w:val="0051642F"/>
    <w:rsid w:val="0051644C"/>
    <w:rsid w:val="00516556"/>
    <w:rsid w:val="00516671"/>
    <w:rsid w:val="005166D9"/>
    <w:rsid w:val="0051693B"/>
    <w:rsid w:val="00516C23"/>
    <w:rsid w:val="00516DFF"/>
    <w:rsid w:val="00516FD9"/>
    <w:rsid w:val="00516FE1"/>
    <w:rsid w:val="00517009"/>
    <w:rsid w:val="0051701F"/>
    <w:rsid w:val="00517305"/>
    <w:rsid w:val="0051731D"/>
    <w:rsid w:val="0051738D"/>
    <w:rsid w:val="0051750D"/>
    <w:rsid w:val="00517578"/>
    <w:rsid w:val="005175CD"/>
    <w:rsid w:val="005175E5"/>
    <w:rsid w:val="00517713"/>
    <w:rsid w:val="005177AF"/>
    <w:rsid w:val="0051783C"/>
    <w:rsid w:val="0051791D"/>
    <w:rsid w:val="005179DE"/>
    <w:rsid w:val="00517A79"/>
    <w:rsid w:val="00517BC7"/>
    <w:rsid w:val="00517C43"/>
    <w:rsid w:val="00517C48"/>
    <w:rsid w:val="00517DE1"/>
    <w:rsid w:val="00517F98"/>
    <w:rsid w:val="0052010A"/>
    <w:rsid w:val="00520249"/>
    <w:rsid w:val="00520274"/>
    <w:rsid w:val="005202C7"/>
    <w:rsid w:val="00520339"/>
    <w:rsid w:val="00520372"/>
    <w:rsid w:val="005203DB"/>
    <w:rsid w:val="005204A4"/>
    <w:rsid w:val="005205A5"/>
    <w:rsid w:val="005205BF"/>
    <w:rsid w:val="0052069A"/>
    <w:rsid w:val="005207AF"/>
    <w:rsid w:val="005207C6"/>
    <w:rsid w:val="00520B58"/>
    <w:rsid w:val="00520BD8"/>
    <w:rsid w:val="00520D6D"/>
    <w:rsid w:val="00520D70"/>
    <w:rsid w:val="00520D79"/>
    <w:rsid w:val="00520FA1"/>
    <w:rsid w:val="00520FD7"/>
    <w:rsid w:val="005210C2"/>
    <w:rsid w:val="005210DE"/>
    <w:rsid w:val="00521158"/>
    <w:rsid w:val="0052118D"/>
    <w:rsid w:val="0052119F"/>
    <w:rsid w:val="00521215"/>
    <w:rsid w:val="005212FD"/>
    <w:rsid w:val="00521425"/>
    <w:rsid w:val="00521698"/>
    <w:rsid w:val="005216F6"/>
    <w:rsid w:val="005217F3"/>
    <w:rsid w:val="005218E8"/>
    <w:rsid w:val="005219F7"/>
    <w:rsid w:val="00521A38"/>
    <w:rsid w:val="00521AD8"/>
    <w:rsid w:val="00521B26"/>
    <w:rsid w:val="00521B30"/>
    <w:rsid w:val="00521BF2"/>
    <w:rsid w:val="00521C27"/>
    <w:rsid w:val="00521DB9"/>
    <w:rsid w:val="00521E8C"/>
    <w:rsid w:val="005222E6"/>
    <w:rsid w:val="00522300"/>
    <w:rsid w:val="00522419"/>
    <w:rsid w:val="005226A2"/>
    <w:rsid w:val="00522836"/>
    <w:rsid w:val="00522D89"/>
    <w:rsid w:val="00522F5C"/>
    <w:rsid w:val="00523066"/>
    <w:rsid w:val="00523193"/>
    <w:rsid w:val="005231E7"/>
    <w:rsid w:val="00523286"/>
    <w:rsid w:val="00523699"/>
    <w:rsid w:val="005236B3"/>
    <w:rsid w:val="00523748"/>
    <w:rsid w:val="005238CB"/>
    <w:rsid w:val="0052392B"/>
    <w:rsid w:val="00523945"/>
    <w:rsid w:val="00523A06"/>
    <w:rsid w:val="00523A3F"/>
    <w:rsid w:val="00523B2B"/>
    <w:rsid w:val="00523BF6"/>
    <w:rsid w:val="00523E75"/>
    <w:rsid w:val="00523E90"/>
    <w:rsid w:val="00523F31"/>
    <w:rsid w:val="00523F5C"/>
    <w:rsid w:val="005243DB"/>
    <w:rsid w:val="005243E0"/>
    <w:rsid w:val="0052467D"/>
    <w:rsid w:val="0052476F"/>
    <w:rsid w:val="00524774"/>
    <w:rsid w:val="00524812"/>
    <w:rsid w:val="0052487F"/>
    <w:rsid w:val="005249C7"/>
    <w:rsid w:val="00524A6C"/>
    <w:rsid w:val="00524A8D"/>
    <w:rsid w:val="00524C17"/>
    <w:rsid w:val="00524CE7"/>
    <w:rsid w:val="00524D07"/>
    <w:rsid w:val="00524DE2"/>
    <w:rsid w:val="00524DEF"/>
    <w:rsid w:val="00524EF4"/>
    <w:rsid w:val="00524F27"/>
    <w:rsid w:val="005250A0"/>
    <w:rsid w:val="0052516A"/>
    <w:rsid w:val="00525241"/>
    <w:rsid w:val="0052531B"/>
    <w:rsid w:val="005253C8"/>
    <w:rsid w:val="0052545F"/>
    <w:rsid w:val="0052548C"/>
    <w:rsid w:val="0052558F"/>
    <w:rsid w:val="005255B1"/>
    <w:rsid w:val="005256B8"/>
    <w:rsid w:val="005256F3"/>
    <w:rsid w:val="005258B1"/>
    <w:rsid w:val="00525946"/>
    <w:rsid w:val="00525AF4"/>
    <w:rsid w:val="00525D9D"/>
    <w:rsid w:val="00525ED7"/>
    <w:rsid w:val="00525F3E"/>
    <w:rsid w:val="00525FBF"/>
    <w:rsid w:val="00525FEE"/>
    <w:rsid w:val="00526057"/>
    <w:rsid w:val="0052608A"/>
    <w:rsid w:val="00526173"/>
    <w:rsid w:val="005262BC"/>
    <w:rsid w:val="005264C1"/>
    <w:rsid w:val="005265A3"/>
    <w:rsid w:val="00526651"/>
    <w:rsid w:val="00526783"/>
    <w:rsid w:val="0052694F"/>
    <w:rsid w:val="00526998"/>
    <w:rsid w:val="00526A98"/>
    <w:rsid w:val="00526D40"/>
    <w:rsid w:val="00526D85"/>
    <w:rsid w:val="00527081"/>
    <w:rsid w:val="00527265"/>
    <w:rsid w:val="00527329"/>
    <w:rsid w:val="005273E2"/>
    <w:rsid w:val="0052740D"/>
    <w:rsid w:val="00527504"/>
    <w:rsid w:val="005275F8"/>
    <w:rsid w:val="0052764F"/>
    <w:rsid w:val="0052773A"/>
    <w:rsid w:val="0052780A"/>
    <w:rsid w:val="00527823"/>
    <w:rsid w:val="00527CB0"/>
    <w:rsid w:val="00527CCC"/>
    <w:rsid w:val="00527D18"/>
    <w:rsid w:val="00527D25"/>
    <w:rsid w:val="00527D47"/>
    <w:rsid w:val="00527D85"/>
    <w:rsid w:val="00527E27"/>
    <w:rsid w:val="00527EE2"/>
    <w:rsid w:val="00527F1A"/>
    <w:rsid w:val="00527FB1"/>
    <w:rsid w:val="00530066"/>
    <w:rsid w:val="005300C2"/>
    <w:rsid w:val="005301B7"/>
    <w:rsid w:val="005301FB"/>
    <w:rsid w:val="00530212"/>
    <w:rsid w:val="00530222"/>
    <w:rsid w:val="005303C0"/>
    <w:rsid w:val="00530423"/>
    <w:rsid w:val="0053052D"/>
    <w:rsid w:val="0053055D"/>
    <w:rsid w:val="005305EC"/>
    <w:rsid w:val="005306EF"/>
    <w:rsid w:val="00530888"/>
    <w:rsid w:val="00530A15"/>
    <w:rsid w:val="00530ACA"/>
    <w:rsid w:val="00530B1D"/>
    <w:rsid w:val="00530B9D"/>
    <w:rsid w:val="00530CE5"/>
    <w:rsid w:val="00530DAE"/>
    <w:rsid w:val="00530E1D"/>
    <w:rsid w:val="0053107E"/>
    <w:rsid w:val="0053113A"/>
    <w:rsid w:val="005311DE"/>
    <w:rsid w:val="00531241"/>
    <w:rsid w:val="005312CB"/>
    <w:rsid w:val="0053153D"/>
    <w:rsid w:val="00531560"/>
    <w:rsid w:val="00531588"/>
    <w:rsid w:val="0053162F"/>
    <w:rsid w:val="00531777"/>
    <w:rsid w:val="00531853"/>
    <w:rsid w:val="005318A0"/>
    <w:rsid w:val="005318D6"/>
    <w:rsid w:val="005319E8"/>
    <w:rsid w:val="00531A98"/>
    <w:rsid w:val="00531AC6"/>
    <w:rsid w:val="00531B68"/>
    <w:rsid w:val="00531DCB"/>
    <w:rsid w:val="00531E2F"/>
    <w:rsid w:val="00531FE2"/>
    <w:rsid w:val="0053207C"/>
    <w:rsid w:val="005320A4"/>
    <w:rsid w:val="00532115"/>
    <w:rsid w:val="0053222C"/>
    <w:rsid w:val="00532311"/>
    <w:rsid w:val="00532431"/>
    <w:rsid w:val="005325F0"/>
    <w:rsid w:val="0053276B"/>
    <w:rsid w:val="0053281C"/>
    <w:rsid w:val="00532824"/>
    <w:rsid w:val="00532948"/>
    <w:rsid w:val="005329E8"/>
    <w:rsid w:val="005329EC"/>
    <w:rsid w:val="00532AD0"/>
    <w:rsid w:val="00532F4B"/>
    <w:rsid w:val="0053311D"/>
    <w:rsid w:val="00533230"/>
    <w:rsid w:val="0053330D"/>
    <w:rsid w:val="00533323"/>
    <w:rsid w:val="00533359"/>
    <w:rsid w:val="005333B6"/>
    <w:rsid w:val="005333FA"/>
    <w:rsid w:val="0053358C"/>
    <w:rsid w:val="005336F4"/>
    <w:rsid w:val="0053373D"/>
    <w:rsid w:val="005337A1"/>
    <w:rsid w:val="005337FC"/>
    <w:rsid w:val="00533882"/>
    <w:rsid w:val="00533ADA"/>
    <w:rsid w:val="00533B34"/>
    <w:rsid w:val="00533B93"/>
    <w:rsid w:val="00533C4B"/>
    <w:rsid w:val="00533CF9"/>
    <w:rsid w:val="00533DBB"/>
    <w:rsid w:val="00533FBC"/>
    <w:rsid w:val="005340C9"/>
    <w:rsid w:val="005343F4"/>
    <w:rsid w:val="0053456F"/>
    <w:rsid w:val="00534635"/>
    <w:rsid w:val="00534919"/>
    <w:rsid w:val="00534A81"/>
    <w:rsid w:val="00534B2A"/>
    <w:rsid w:val="00534E57"/>
    <w:rsid w:val="00534F8E"/>
    <w:rsid w:val="00534FB4"/>
    <w:rsid w:val="00535081"/>
    <w:rsid w:val="0053508C"/>
    <w:rsid w:val="0053525E"/>
    <w:rsid w:val="00535345"/>
    <w:rsid w:val="005353FC"/>
    <w:rsid w:val="005355D6"/>
    <w:rsid w:val="00535625"/>
    <w:rsid w:val="00535714"/>
    <w:rsid w:val="005357CD"/>
    <w:rsid w:val="005357E1"/>
    <w:rsid w:val="0053581A"/>
    <w:rsid w:val="00535A60"/>
    <w:rsid w:val="00535B35"/>
    <w:rsid w:val="00535E9F"/>
    <w:rsid w:val="00535F42"/>
    <w:rsid w:val="00535F44"/>
    <w:rsid w:val="00536007"/>
    <w:rsid w:val="00536264"/>
    <w:rsid w:val="005363B4"/>
    <w:rsid w:val="00536437"/>
    <w:rsid w:val="00536491"/>
    <w:rsid w:val="00536559"/>
    <w:rsid w:val="00536616"/>
    <w:rsid w:val="0053661A"/>
    <w:rsid w:val="00536698"/>
    <w:rsid w:val="00536798"/>
    <w:rsid w:val="005367F7"/>
    <w:rsid w:val="0053683F"/>
    <w:rsid w:val="00536B92"/>
    <w:rsid w:val="00536B9C"/>
    <w:rsid w:val="00536CA5"/>
    <w:rsid w:val="00536EB8"/>
    <w:rsid w:val="0053707A"/>
    <w:rsid w:val="00537083"/>
    <w:rsid w:val="005370AC"/>
    <w:rsid w:val="005371EE"/>
    <w:rsid w:val="005372EC"/>
    <w:rsid w:val="00537347"/>
    <w:rsid w:val="005373A0"/>
    <w:rsid w:val="00537423"/>
    <w:rsid w:val="005374EE"/>
    <w:rsid w:val="005375FE"/>
    <w:rsid w:val="005377CF"/>
    <w:rsid w:val="005378B2"/>
    <w:rsid w:val="005378C1"/>
    <w:rsid w:val="00537BD1"/>
    <w:rsid w:val="00537C86"/>
    <w:rsid w:val="005401BF"/>
    <w:rsid w:val="00540307"/>
    <w:rsid w:val="00540457"/>
    <w:rsid w:val="005404A1"/>
    <w:rsid w:val="00540517"/>
    <w:rsid w:val="00540628"/>
    <w:rsid w:val="0054070B"/>
    <w:rsid w:val="00540811"/>
    <w:rsid w:val="00540865"/>
    <w:rsid w:val="0054091C"/>
    <w:rsid w:val="0054096B"/>
    <w:rsid w:val="00540ADD"/>
    <w:rsid w:val="00540BFC"/>
    <w:rsid w:val="00540C87"/>
    <w:rsid w:val="00540E6C"/>
    <w:rsid w:val="00540EE8"/>
    <w:rsid w:val="00540EF9"/>
    <w:rsid w:val="00541045"/>
    <w:rsid w:val="005413D3"/>
    <w:rsid w:val="00541410"/>
    <w:rsid w:val="0054150F"/>
    <w:rsid w:val="00541525"/>
    <w:rsid w:val="005415F7"/>
    <w:rsid w:val="00541692"/>
    <w:rsid w:val="005417AB"/>
    <w:rsid w:val="00541952"/>
    <w:rsid w:val="0054195A"/>
    <w:rsid w:val="00541B5F"/>
    <w:rsid w:val="00541B9F"/>
    <w:rsid w:val="00541BBB"/>
    <w:rsid w:val="00541C90"/>
    <w:rsid w:val="00541CCF"/>
    <w:rsid w:val="00541CD8"/>
    <w:rsid w:val="00541EA9"/>
    <w:rsid w:val="00541FF9"/>
    <w:rsid w:val="005420DE"/>
    <w:rsid w:val="00542249"/>
    <w:rsid w:val="00542485"/>
    <w:rsid w:val="005424D6"/>
    <w:rsid w:val="0054254D"/>
    <w:rsid w:val="00542665"/>
    <w:rsid w:val="005426A1"/>
    <w:rsid w:val="005426B7"/>
    <w:rsid w:val="00542755"/>
    <w:rsid w:val="005428DD"/>
    <w:rsid w:val="00542959"/>
    <w:rsid w:val="00542A5A"/>
    <w:rsid w:val="00542A8A"/>
    <w:rsid w:val="00542A9F"/>
    <w:rsid w:val="00542B58"/>
    <w:rsid w:val="00542CDE"/>
    <w:rsid w:val="00542E29"/>
    <w:rsid w:val="00542FAA"/>
    <w:rsid w:val="00543036"/>
    <w:rsid w:val="00543087"/>
    <w:rsid w:val="005431F5"/>
    <w:rsid w:val="0054326D"/>
    <w:rsid w:val="0054328D"/>
    <w:rsid w:val="005432FA"/>
    <w:rsid w:val="00543310"/>
    <w:rsid w:val="00543512"/>
    <w:rsid w:val="00543678"/>
    <w:rsid w:val="00543707"/>
    <w:rsid w:val="005437F1"/>
    <w:rsid w:val="00543807"/>
    <w:rsid w:val="005439D2"/>
    <w:rsid w:val="005439E3"/>
    <w:rsid w:val="00543AA4"/>
    <w:rsid w:val="00543AE9"/>
    <w:rsid w:val="00543BB9"/>
    <w:rsid w:val="00543BDB"/>
    <w:rsid w:val="00543E90"/>
    <w:rsid w:val="00543E91"/>
    <w:rsid w:val="00543EBB"/>
    <w:rsid w:val="00543FC8"/>
    <w:rsid w:val="005440E3"/>
    <w:rsid w:val="005441AC"/>
    <w:rsid w:val="00544213"/>
    <w:rsid w:val="00544267"/>
    <w:rsid w:val="00544600"/>
    <w:rsid w:val="00544605"/>
    <w:rsid w:val="005446FB"/>
    <w:rsid w:val="0054470C"/>
    <w:rsid w:val="0054486D"/>
    <w:rsid w:val="005449EC"/>
    <w:rsid w:val="00544A4D"/>
    <w:rsid w:val="00544ACC"/>
    <w:rsid w:val="00544C1E"/>
    <w:rsid w:val="00544CA8"/>
    <w:rsid w:val="00544CAB"/>
    <w:rsid w:val="00544D92"/>
    <w:rsid w:val="00544EE4"/>
    <w:rsid w:val="00544EFC"/>
    <w:rsid w:val="00544FEB"/>
    <w:rsid w:val="005450E9"/>
    <w:rsid w:val="00545248"/>
    <w:rsid w:val="005452F9"/>
    <w:rsid w:val="00545323"/>
    <w:rsid w:val="005453C2"/>
    <w:rsid w:val="005453EA"/>
    <w:rsid w:val="005453F3"/>
    <w:rsid w:val="00545500"/>
    <w:rsid w:val="00545549"/>
    <w:rsid w:val="00545564"/>
    <w:rsid w:val="0054578E"/>
    <w:rsid w:val="00545817"/>
    <w:rsid w:val="00545876"/>
    <w:rsid w:val="00545CFF"/>
    <w:rsid w:val="00545DDE"/>
    <w:rsid w:val="005460C2"/>
    <w:rsid w:val="0054637C"/>
    <w:rsid w:val="00546398"/>
    <w:rsid w:val="005463F0"/>
    <w:rsid w:val="00546414"/>
    <w:rsid w:val="005467D4"/>
    <w:rsid w:val="005469F5"/>
    <w:rsid w:val="00546A60"/>
    <w:rsid w:val="00546A62"/>
    <w:rsid w:val="00546AB1"/>
    <w:rsid w:val="00546D3C"/>
    <w:rsid w:val="00546F36"/>
    <w:rsid w:val="00546F4C"/>
    <w:rsid w:val="00546F50"/>
    <w:rsid w:val="00546F6B"/>
    <w:rsid w:val="00547065"/>
    <w:rsid w:val="00547209"/>
    <w:rsid w:val="00547210"/>
    <w:rsid w:val="005472FE"/>
    <w:rsid w:val="00547443"/>
    <w:rsid w:val="00547523"/>
    <w:rsid w:val="0054771A"/>
    <w:rsid w:val="005477FF"/>
    <w:rsid w:val="00547B9E"/>
    <w:rsid w:val="00547C94"/>
    <w:rsid w:val="00547D68"/>
    <w:rsid w:val="00547E51"/>
    <w:rsid w:val="00547E9F"/>
    <w:rsid w:val="0055002A"/>
    <w:rsid w:val="0055019C"/>
    <w:rsid w:val="00550211"/>
    <w:rsid w:val="005504AF"/>
    <w:rsid w:val="00550643"/>
    <w:rsid w:val="0055089D"/>
    <w:rsid w:val="005508FB"/>
    <w:rsid w:val="0055090B"/>
    <w:rsid w:val="005509CA"/>
    <w:rsid w:val="00550A54"/>
    <w:rsid w:val="00550B25"/>
    <w:rsid w:val="00550BF1"/>
    <w:rsid w:val="00550DB5"/>
    <w:rsid w:val="00550F30"/>
    <w:rsid w:val="00550F9F"/>
    <w:rsid w:val="0055111B"/>
    <w:rsid w:val="0055128A"/>
    <w:rsid w:val="00551467"/>
    <w:rsid w:val="00551577"/>
    <w:rsid w:val="005516F8"/>
    <w:rsid w:val="005517A1"/>
    <w:rsid w:val="005518ED"/>
    <w:rsid w:val="0055193A"/>
    <w:rsid w:val="00551A42"/>
    <w:rsid w:val="00551A71"/>
    <w:rsid w:val="00551A7F"/>
    <w:rsid w:val="00551AB5"/>
    <w:rsid w:val="00551B85"/>
    <w:rsid w:val="00551C3A"/>
    <w:rsid w:val="00551CB7"/>
    <w:rsid w:val="00551CD4"/>
    <w:rsid w:val="00552093"/>
    <w:rsid w:val="00552129"/>
    <w:rsid w:val="00552212"/>
    <w:rsid w:val="00552334"/>
    <w:rsid w:val="0055239D"/>
    <w:rsid w:val="005523DF"/>
    <w:rsid w:val="00552425"/>
    <w:rsid w:val="005525B2"/>
    <w:rsid w:val="00552659"/>
    <w:rsid w:val="00552794"/>
    <w:rsid w:val="005527EA"/>
    <w:rsid w:val="00552A29"/>
    <w:rsid w:val="00552AA0"/>
    <w:rsid w:val="00552AD8"/>
    <w:rsid w:val="00552BAC"/>
    <w:rsid w:val="00552C40"/>
    <w:rsid w:val="00552C44"/>
    <w:rsid w:val="00552D98"/>
    <w:rsid w:val="00552F61"/>
    <w:rsid w:val="00552FBD"/>
    <w:rsid w:val="0055311D"/>
    <w:rsid w:val="005531A0"/>
    <w:rsid w:val="0055369A"/>
    <w:rsid w:val="005536D3"/>
    <w:rsid w:val="00553794"/>
    <w:rsid w:val="0055381F"/>
    <w:rsid w:val="00553866"/>
    <w:rsid w:val="0055388B"/>
    <w:rsid w:val="005538D3"/>
    <w:rsid w:val="00553B26"/>
    <w:rsid w:val="00553C6E"/>
    <w:rsid w:val="00553D23"/>
    <w:rsid w:val="00553E84"/>
    <w:rsid w:val="00553F90"/>
    <w:rsid w:val="00554105"/>
    <w:rsid w:val="00554170"/>
    <w:rsid w:val="005543F9"/>
    <w:rsid w:val="00554419"/>
    <w:rsid w:val="0055451C"/>
    <w:rsid w:val="00554572"/>
    <w:rsid w:val="005546A9"/>
    <w:rsid w:val="00554A1E"/>
    <w:rsid w:val="00554C11"/>
    <w:rsid w:val="00554C49"/>
    <w:rsid w:val="00554CAC"/>
    <w:rsid w:val="00554D3B"/>
    <w:rsid w:val="00554DD3"/>
    <w:rsid w:val="00554E06"/>
    <w:rsid w:val="00554E4B"/>
    <w:rsid w:val="00554F42"/>
    <w:rsid w:val="00554F45"/>
    <w:rsid w:val="00554F8E"/>
    <w:rsid w:val="00554FD9"/>
    <w:rsid w:val="0055519C"/>
    <w:rsid w:val="00555490"/>
    <w:rsid w:val="005554C1"/>
    <w:rsid w:val="00555517"/>
    <w:rsid w:val="005555B8"/>
    <w:rsid w:val="005557B1"/>
    <w:rsid w:val="00555AAB"/>
    <w:rsid w:val="00555D00"/>
    <w:rsid w:val="00555D95"/>
    <w:rsid w:val="00555DD4"/>
    <w:rsid w:val="00555E44"/>
    <w:rsid w:val="00555EC7"/>
    <w:rsid w:val="00555EFB"/>
    <w:rsid w:val="00555F67"/>
    <w:rsid w:val="00556005"/>
    <w:rsid w:val="00556165"/>
    <w:rsid w:val="0055627E"/>
    <w:rsid w:val="00556493"/>
    <w:rsid w:val="005564BC"/>
    <w:rsid w:val="00556502"/>
    <w:rsid w:val="00556581"/>
    <w:rsid w:val="005566A9"/>
    <w:rsid w:val="00556D21"/>
    <w:rsid w:val="00556E32"/>
    <w:rsid w:val="00556EDA"/>
    <w:rsid w:val="00556FB6"/>
    <w:rsid w:val="00557179"/>
    <w:rsid w:val="00557254"/>
    <w:rsid w:val="00557446"/>
    <w:rsid w:val="0055749F"/>
    <w:rsid w:val="005575AD"/>
    <w:rsid w:val="005575F0"/>
    <w:rsid w:val="00557708"/>
    <w:rsid w:val="00557778"/>
    <w:rsid w:val="0055785B"/>
    <w:rsid w:val="00557896"/>
    <w:rsid w:val="00557AFC"/>
    <w:rsid w:val="00557BC5"/>
    <w:rsid w:val="00557BD9"/>
    <w:rsid w:val="00557C74"/>
    <w:rsid w:val="00557D3B"/>
    <w:rsid w:val="00557EFF"/>
    <w:rsid w:val="0056002B"/>
    <w:rsid w:val="00560118"/>
    <w:rsid w:val="005601A0"/>
    <w:rsid w:val="005602C1"/>
    <w:rsid w:val="005602E4"/>
    <w:rsid w:val="005604F1"/>
    <w:rsid w:val="005606A4"/>
    <w:rsid w:val="005606E9"/>
    <w:rsid w:val="005607B8"/>
    <w:rsid w:val="005607D5"/>
    <w:rsid w:val="0056083D"/>
    <w:rsid w:val="00560926"/>
    <w:rsid w:val="00560AE9"/>
    <w:rsid w:val="00560BDC"/>
    <w:rsid w:val="00560C00"/>
    <w:rsid w:val="00560C5C"/>
    <w:rsid w:val="00560CF5"/>
    <w:rsid w:val="00560D48"/>
    <w:rsid w:val="00560D7A"/>
    <w:rsid w:val="0056107C"/>
    <w:rsid w:val="00561243"/>
    <w:rsid w:val="00561360"/>
    <w:rsid w:val="00561448"/>
    <w:rsid w:val="0056144C"/>
    <w:rsid w:val="005614FF"/>
    <w:rsid w:val="0056150F"/>
    <w:rsid w:val="005615A0"/>
    <w:rsid w:val="00561612"/>
    <w:rsid w:val="0056162D"/>
    <w:rsid w:val="005616CC"/>
    <w:rsid w:val="005618D3"/>
    <w:rsid w:val="005618FF"/>
    <w:rsid w:val="00561A27"/>
    <w:rsid w:val="00561AFC"/>
    <w:rsid w:val="00561E39"/>
    <w:rsid w:val="00561EFA"/>
    <w:rsid w:val="0056205D"/>
    <w:rsid w:val="0056229A"/>
    <w:rsid w:val="00562357"/>
    <w:rsid w:val="0056268A"/>
    <w:rsid w:val="005626F7"/>
    <w:rsid w:val="0056272D"/>
    <w:rsid w:val="00562B45"/>
    <w:rsid w:val="00562B9F"/>
    <w:rsid w:val="00562BAB"/>
    <w:rsid w:val="00562CA9"/>
    <w:rsid w:val="00562D81"/>
    <w:rsid w:val="00562E99"/>
    <w:rsid w:val="00562F98"/>
    <w:rsid w:val="00563047"/>
    <w:rsid w:val="0056308E"/>
    <w:rsid w:val="005630A2"/>
    <w:rsid w:val="00563124"/>
    <w:rsid w:val="005631AC"/>
    <w:rsid w:val="005632D7"/>
    <w:rsid w:val="00563326"/>
    <w:rsid w:val="00563328"/>
    <w:rsid w:val="005633C8"/>
    <w:rsid w:val="005634FC"/>
    <w:rsid w:val="005638C1"/>
    <w:rsid w:val="00563A50"/>
    <w:rsid w:val="00563B5C"/>
    <w:rsid w:val="00563C9E"/>
    <w:rsid w:val="00563D0C"/>
    <w:rsid w:val="00563D22"/>
    <w:rsid w:val="00563DA4"/>
    <w:rsid w:val="00563DE9"/>
    <w:rsid w:val="00563E59"/>
    <w:rsid w:val="00563EED"/>
    <w:rsid w:val="00563F16"/>
    <w:rsid w:val="00563F31"/>
    <w:rsid w:val="00563F8B"/>
    <w:rsid w:val="00563FC1"/>
    <w:rsid w:val="00563FF8"/>
    <w:rsid w:val="0056415C"/>
    <w:rsid w:val="00564208"/>
    <w:rsid w:val="00564538"/>
    <w:rsid w:val="005647FA"/>
    <w:rsid w:val="00564893"/>
    <w:rsid w:val="0056489D"/>
    <w:rsid w:val="005649BF"/>
    <w:rsid w:val="00564B62"/>
    <w:rsid w:val="00564BB3"/>
    <w:rsid w:val="00564BE0"/>
    <w:rsid w:val="00564CDE"/>
    <w:rsid w:val="00564D90"/>
    <w:rsid w:val="00564DFB"/>
    <w:rsid w:val="00564F14"/>
    <w:rsid w:val="00564F70"/>
    <w:rsid w:val="005650ED"/>
    <w:rsid w:val="005654CF"/>
    <w:rsid w:val="00565588"/>
    <w:rsid w:val="00565610"/>
    <w:rsid w:val="005656FE"/>
    <w:rsid w:val="00565725"/>
    <w:rsid w:val="0056584F"/>
    <w:rsid w:val="00565869"/>
    <w:rsid w:val="00565872"/>
    <w:rsid w:val="00565BF9"/>
    <w:rsid w:val="00565C4F"/>
    <w:rsid w:val="00565C5D"/>
    <w:rsid w:val="00565D11"/>
    <w:rsid w:val="00565DB8"/>
    <w:rsid w:val="00565DD0"/>
    <w:rsid w:val="00565E29"/>
    <w:rsid w:val="00565F89"/>
    <w:rsid w:val="005660AF"/>
    <w:rsid w:val="005661AE"/>
    <w:rsid w:val="005662FE"/>
    <w:rsid w:val="00566340"/>
    <w:rsid w:val="00566363"/>
    <w:rsid w:val="00566445"/>
    <w:rsid w:val="0056644F"/>
    <w:rsid w:val="005667BF"/>
    <w:rsid w:val="00566877"/>
    <w:rsid w:val="00566B22"/>
    <w:rsid w:val="00566C91"/>
    <w:rsid w:val="00566DBC"/>
    <w:rsid w:val="00566EF9"/>
    <w:rsid w:val="00567097"/>
    <w:rsid w:val="00567415"/>
    <w:rsid w:val="005674E1"/>
    <w:rsid w:val="00567503"/>
    <w:rsid w:val="00567610"/>
    <w:rsid w:val="0056772D"/>
    <w:rsid w:val="00567C14"/>
    <w:rsid w:val="00567C4D"/>
    <w:rsid w:val="00567E8F"/>
    <w:rsid w:val="00567F47"/>
    <w:rsid w:val="00570154"/>
    <w:rsid w:val="005701B3"/>
    <w:rsid w:val="005702CB"/>
    <w:rsid w:val="005702D1"/>
    <w:rsid w:val="005703A2"/>
    <w:rsid w:val="005703F2"/>
    <w:rsid w:val="005705F7"/>
    <w:rsid w:val="00570605"/>
    <w:rsid w:val="0057062D"/>
    <w:rsid w:val="005707D8"/>
    <w:rsid w:val="00570827"/>
    <w:rsid w:val="00570B22"/>
    <w:rsid w:val="00570B38"/>
    <w:rsid w:val="00570D37"/>
    <w:rsid w:val="00570D9F"/>
    <w:rsid w:val="00570DF5"/>
    <w:rsid w:val="00570F9A"/>
    <w:rsid w:val="00571071"/>
    <w:rsid w:val="005710CD"/>
    <w:rsid w:val="0057111E"/>
    <w:rsid w:val="005711BF"/>
    <w:rsid w:val="005711CA"/>
    <w:rsid w:val="0057145E"/>
    <w:rsid w:val="005714AE"/>
    <w:rsid w:val="00571581"/>
    <w:rsid w:val="005715BE"/>
    <w:rsid w:val="005715CC"/>
    <w:rsid w:val="00571629"/>
    <w:rsid w:val="00571687"/>
    <w:rsid w:val="0057185C"/>
    <w:rsid w:val="00571C6A"/>
    <w:rsid w:val="00571C88"/>
    <w:rsid w:val="00571CA8"/>
    <w:rsid w:val="00571D04"/>
    <w:rsid w:val="00571F8A"/>
    <w:rsid w:val="00571FBC"/>
    <w:rsid w:val="00572121"/>
    <w:rsid w:val="00572429"/>
    <w:rsid w:val="0057250E"/>
    <w:rsid w:val="0057263C"/>
    <w:rsid w:val="00572705"/>
    <w:rsid w:val="0057272A"/>
    <w:rsid w:val="005728B9"/>
    <w:rsid w:val="00572924"/>
    <w:rsid w:val="00572947"/>
    <w:rsid w:val="005729C8"/>
    <w:rsid w:val="00572B47"/>
    <w:rsid w:val="00572F46"/>
    <w:rsid w:val="00573109"/>
    <w:rsid w:val="00573138"/>
    <w:rsid w:val="00573324"/>
    <w:rsid w:val="005733BF"/>
    <w:rsid w:val="005734A7"/>
    <w:rsid w:val="005734FC"/>
    <w:rsid w:val="00573698"/>
    <w:rsid w:val="00573A0D"/>
    <w:rsid w:val="00573DC1"/>
    <w:rsid w:val="00573E17"/>
    <w:rsid w:val="0057400F"/>
    <w:rsid w:val="00574110"/>
    <w:rsid w:val="005741BE"/>
    <w:rsid w:val="0057426D"/>
    <w:rsid w:val="005742AB"/>
    <w:rsid w:val="0057432D"/>
    <w:rsid w:val="00574357"/>
    <w:rsid w:val="0057443E"/>
    <w:rsid w:val="00574443"/>
    <w:rsid w:val="0057450E"/>
    <w:rsid w:val="00574685"/>
    <w:rsid w:val="005746C4"/>
    <w:rsid w:val="00574702"/>
    <w:rsid w:val="00574728"/>
    <w:rsid w:val="005749F5"/>
    <w:rsid w:val="00574A4F"/>
    <w:rsid w:val="00574A7E"/>
    <w:rsid w:val="00574B15"/>
    <w:rsid w:val="00574B1F"/>
    <w:rsid w:val="00574B50"/>
    <w:rsid w:val="00574E34"/>
    <w:rsid w:val="00574E5F"/>
    <w:rsid w:val="005751C1"/>
    <w:rsid w:val="0057531D"/>
    <w:rsid w:val="0057538B"/>
    <w:rsid w:val="005754DB"/>
    <w:rsid w:val="00575558"/>
    <w:rsid w:val="0057596C"/>
    <w:rsid w:val="005759D5"/>
    <w:rsid w:val="00575A08"/>
    <w:rsid w:val="00575B29"/>
    <w:rsid w:val="00575BFE"/>
    <w:rsid w:val="00575CB4"/>
    <w:rsid w:val="00575D8F"/>
    <w:rsid w:val="00575E73"/>
    <w:rsid w:val="00575F32"/>
    <w:rsid w:val="005760E5"/>
    <w:rsid w:val="005760E9"/>
    <w:rsid w:val="005761A9"/>
    <w:rsid w:val="00576226"/>
    <w:rsid w:val="0057628E"/>
    <w:rsid w:val="005762EA"/>
    <w:rsid w:val="0057639E"/>
    <w:rsid w:val="0057643D"/>
    <w:rsid w:val="005765DB"/>
    <w:rsid w:val="005765DC"/>
    <w:rsid w:val="00576703"/>
    <w:rsid w:val="00576765"/>
    <w:rsid w:val="00576AD2"/>
    <w:rsid w:val="00576B72"/>
    <w:rsid w:val="00576C05"/>
    <w:rsid w:val="00576C38"/>
    <w:rsid w:val="00576C58"/>
    <w:rsid w:val="00576CFC"/>
    <w:rsid w:val="00576D36"/>
    <w:rsid w:val="00576E1A"/>
    <w:rsid w:val="00576EF3"/>
    <w:rsid w:val="00577034"/>
    <w:rsid w:val="00577099"/>
    <w:rsid w:val="00577128"/>
    <w:rsid w:val="00577396"/>
    <w:rsid w:val="0057739E"/>
    <w:rsid w:val="005773FE"/>
    <w:rsid w:val="0057766D"/>
    <w:rsid w:val="00577794"/>
    <w:rsid w:val="00577797"/>
    <w:rsid w:val="005777CF"/>
    <w:rsid w:val="00577835"/>
    <w:rsid w:val="005778C3"/>
    <w:rsid w:val="00577C5A"/>
    <w:rsid w:val="00577D83"/>
    <w:rsid w:val="00577E9A"/>
    <w:rsid w:val="00577F2A"/>
    <w:rsid w:val="00577F6A"/>
    <w:rsid w:val="0058031D"/>
    <w:rsid w:val="00580321"/>
    <w:rsid w:val="00580398"/>
    <w:rsid w:val="0058068D"/>
    <w:rsid w:val="0058069C"/>
    <w:rsid w:val="00580793"/>
    <w:rsid w:val="005808DC"/>
    <w:rsid w:val="00580BB1"/>
    <w:rsid w:val="00580E88"/>
    <w:rsid w:val="00581034"/>
    <w:rsid w:val="0058111E"/>
    <w:rsid w:val="005811AA"/>
    <w:rsid w:val="0058133E"/>
    <w:rsid w:val="0058139F"/>
    <w:rsid w:val="00581470"/>
    <w:rsid w:val="0058153A"/>
    <w:rsid w:val="00581593"/>
    <w:rsid w:val="005815B0"/>
    <w:rsid w:val="005815B1"/>
    <w:rsid w:val="005815CD"/>
    <w:rsid w:val="005815E4"/>
    <w:rsid w:val="00581612"/>
    <w:rsid w:val="00581717"/>
    <w:rsid w:val="00581857"/>
    <w:rsid w:val="005819F3"/>
    <w:rsid w:val="00581B62"/>
    <w:rsid w:val="00581BA3"/>
    <w:rsid w:val="00581BAD"/>
    <w:rsid w:val="00581C2A"/>
    <w:rsid w:val="00581C96"/>
    <w:rsid w:val="00581CA4"/>
    <w:rsid w:val="00581D07"/>
    <w:rsid w:val="00581D62"/>
    <w:rsid w:val="00581E24"/>
    <w:rsid w:val="00581F4F"/>
    <w:rsid w:val="00582018"/>
    <w:rsid w:val="00582087"/>
    <w:rsid w:val="005822C6"/>
    <w:rsid w:val="00582396"/>
    <w:rsid w:val="005823BB"/>
    <w:rsid w:val="005824BC"/>
    <w:rsid w:val="00582526"/>
    <w:rsid w:val="00582617"/>
    <w:rsid w:val="00582840"/>
    <w:rsid w:val="005828FC"/>
    <w:rsid w:val="00582A54"/>
    <w:rsid w:val="00582A6F"/>
    <w:rsid w:val="00582C49"/>
    <w:rsid w:val="00582F21"/>
    <w:rsid w:val="00582F61"/>
    <w:rsid w:val="0058308E"/>
    <w:rsid w:val="0058311F"/>
    <w:rsid w:val="00583172"/>
    <w:rsid w:val="00583191"/>
    <w:rsid w:val="005831DD"/>
    <w:rsid w:val="005832C3"/>
    <w:rsid w:val="0058337A"/>
    <w:rsid w:val="0058344D"/>
    <w:rsid w:val="0058346C"/>
    <w:rsid w:val="00583578"/>
    <w:rsid w:val="005836AF"/>
    <w:rsid w:val="00583775"/>
    <w:rsid w:val="0058378F"/>
    <w:rsid w:val="00583A23"/>
    <w:rsid w:val="00583B93"/>
    <w:rsid w:val="00583BA6"/>
    <w:rsid w:val="00583BB4"/>
    <w:rsid w:val="00584094"/>
    <w:rsid w:val="0058412A"/>
    <w:rsid w:val="005842A3"/>
    <w:rsid w:val="005842CB"/>
    <w:rsid w:val="00584320"/>
    <w:rsid w:val="005843BA"/>
    <w:rsid w:val="00584411"/>
    <w:rsid w:val="005844A9"/>
    <w:rsid w:val="005844AB"/>
    <w:rsid w:val="00584522"/>
    <w:rsid w:val="0058478B"/>
    <w:rsid w:val="00584855"/>
    <w:rsid w:val="00584867"/>
    <w:rsid w:val="00584921"/>
    <w:rsid w:val="00584994"/>
    <w:rsid w:val="00584A5D"/>
    <w:rsid w:val="00584BE2"/>
    <w:rsid w:val="00584C14"/>
    <w:rsid w:val="00584CB8"/>
    <w:rsid w:val="00584DEC"/>
    <w:rsid w:val="00584E19"/>
    <w:rsid w:val="00584FC2"/>
    <w:rsid w:val="00584FD6"/>
    <w:rsid w:val="00585084"/>
    <w:rsid w:val="00585195"/>
    <w:rsid w:val="005853DB"/>
    <w:rsid w:val="00585484"/>
    <w:rsid w:val="0058563F"/>
    <w:rsid w:val="00585683"/>
    <w:rsid w:val="00585775"/>
    <w:rsid w:val="00585791"/>
    <w:rsid w:val="005857FD"/>
    <w:rsid w:val="00585BC6"/>
    <w:rsid w:val="00585C06"/>
    <w:rsid w:val="00585DE1"/>
    <w:rsid w:val="00586081"/>
    <w:rsid w:val="00586152"/>
    <w:rsid w:val="00586182"/>
    <w:rsid w:val="00586183"/>
    <w:rsid w:val="00586487"/>
    <w:rsid w:val="00586502"/>
    <w:rsid w:val="005865A6"/>
    <w:rsid w:val="00586748"/>
    <w:rsid w:val="00586890"/>
    <w:rsid w:val="00586B55"/>
    <w:rsid w:val="00586BAD"/>
    <w:rsid w:val="00586D06"/>
    <w:rsid w:val="00586D5F"/>
    <w:rsid w:val="00586D87"/>
    <w:rsid w:val="0058702A"/>
    <w:rsid w:val="005870A8"/>
    <w:rsid w:val="005870FF"/>
    <w:rsid w:val="0058716B"/>
    <w:rsid w:val="005871A8"/>
    <w:rsid w:val="00587226"/>
    <w:rsid w:val="00587229"/>
    <w:rsid w:val="0058722C"/>
    <w:rsid w:val="005872D0"/>
    <w:rsid w:val="00587503"/>
    <w:rsid w:val="005876FF"/>
    <w:rsid w:val="00587930"/>
    <w:rsid w:val="00587B89"/>
    <w:rsid w:val="00587C6C"/>
    <w:rsid w:val="00587C77"/>
    <w:rsid w:val="00587D04"/>
    <w:rsid w:val="00587D75"/>
    <w:rsid w:val="00587E09"/>
    <w:rsid w:val="00587F6B"/>
    <w:rsid w:val="00587F7F"/>
    <w:rsid w:val="00587FB8"/>
    <w:rsid w:val="0059030E"/>
    <w:rsid w:val="005904E5"/>
    <w:rsid w:val="0059060C"/>
    <w:rsid w:val="00590765"/>
    <w:rsid w:val="00590A27"/>
    <w:rsid w:val="00590A6A"/>
    <w:rsid w:val="00590ADB"/>
    <w:rsid w:val="00590C81"/>
    <w:rsid w:val="00590D1A"/>
    <w:rsid w:val="00590D33"/>
    <w:rsid w:val="00590E8D"/>
    <w:rsid w:val="00590F17"/>
    <w:rsid w:val="00590F81"/>
    <w:rsid w:val="00590F96"/>
    <w:rsid w:val="00590FAC"/>
    <w:rsid w:val="00591052"/>
    <w:rsid w:val="00591174"/>
    <w:rsid w:val="0059131A"/>
    <w:rsid w:val="0059145D"/>
    <w:rsid w:val="00591511"/>
    <w:rsid w:val="00591565"/>
    <w:rsid w:val="005915F3"/>
    <w:rsid w:val="00591E39"/>
    <w:rsid w:val="00591E50"/>
    <w:rsid w:val="00591F40"/>
    <w:rsid w:val="005921C3"/>
    <w:rsid w:val="0059220A"/>
    <w:rsid w:val="00592419"/>
    <w:rsid w:val="00592491"/>
    <w:rsid w:val="005925CA"/>
    <w:rsid w:val="00592792"/>
    <w:rsid w:val="005927CC"/>
    <w:rsid w:val="005928BB"/>
    <w:rsid w:val="00592B4B"/>
    <w:rsid w:val="00592C26"/>
    <w:rsid w:val="00592CCE"/>
    <w:rsid w:val="00592CDA"/>
    <w:rsid w:val="00592CFE"/>
    <w:rsid w:val="00592E23"/>
    <w:rsid w:val="00592F20"/>
    <w:rsid w:val="00593186"/>
    <w:rsid w:val="005931CA"/>
    <w:rsid w:val="00593319"/>
    <w:rsid w:val="0059331A"/>
    <w:rsid w:val="00593338"/>
    <w:rsid w:val="0059355C"/>
    <w:rsid w:val="005935F2"/>
    <w:rsid w:val="00593721"/>
    <w:rsid w:val="00593856"/>
    <w:rsid w:val="005939F0"/>
    <w:rsid w:val="00593A72"/>
    <w:rsid w:val="00593A7A"/>
    <w:rsid w:val="00593AC8"/>
    <w:rsid w:val="00593AEB"/>
    <w:rsid w:val="00593B0F"/>
    <w:rsid w:val="00593B72"/>
    <w:rsid w:val="00593CF3"/>
    <w:rsid w:val="00593D4F"/>
    <w:rsid w:val="00593E7D"/>
    <w:rsid w:val="00594138"/>
    <w:rsid w:val="0059413C"/>
    <w:rsid w:val="005941BD"/>
    <w:rsid w:val="00594257"/>
    <w:rsid w:val="005942A3"/>
    <w:rsid w:val="005942EA"/>
    <w:rsid w:val="00594386"/>
    <w:rsid w:val="005944B8"/>
    <w:rsid w:val="005945D8"/>
    <w:rsid w:val="00594613"/>
    <w:rsid w:val="005946FF"/>
    <w:rsid w:val="00594789"/>
    <w:rsid w:val="00594826"/>
    <w:rsid w:val="00594835"/>
    <w:rsid w:val="00594D9D"/>
    <w:rsid w:val="005951D1"/>
    <w:rsid w:val="00595299"/>
    <w:rsid w:val="00595448"/>
    <w:rsid w:val="005954B5"/>
    <w:rsid w:val="0059554D"/>
    <w:rsid w:val="0059586A"/>
    <w:rsid w:val="00595887"/>
    <w:rsid w:val="00595A11"/>
    <w:rsid w:val="00595A8C"/>
    <w:rsid w:val="00595AFF"/>
    <w:rsid w:val="00595C2C"/>
    <w:rsid w:val="00595D7A"/>
    <w:rsid w:val="00595D9B"/>
    <w:rsid w:val="00595F1A"/>
    <w:rsid w:val="00595FC4"/>
    <w:rsid w:val="00595FD5"/>
    <w:rsid w:val="00596331"/>
    <w:rsid w:val="0059634A"/>
    <w:rsid w:val="00596373"/>
    <w:rsid w:val="00596386"/>
    <w:rsid w:val="00596512"/>
    <w:rsid w:val="00596518"/>
    <w:rsid w:val="00596635"/>
    <w:rsid w:val="00596645"/>
    <w:rsid w:val="00596780"/>
    <w:rsid w:val="005967AD"/>
    <w:rsid w:val="005968B0"/>
    <w:rsid w:val="005968B7"/>
    <w:rsid w:val="00596A11"/>
    <w:rsid w:val="00596A6E"/>
    <w:rsid w:val="00596BA0"/>
    <w:rsid w:val="00596BBA"/>
    <w:rsid w:val="00596C12"/>
    <w:rsid w:val="00596C88"/>
    <w:rsid w:val="00596ED2"/>
    <w:rsid w:val="00597001"/>
    <w:rsid w:val="005972B3"/>
    <w:rsid w:val="00597370"/>
    <w:rsid w:val="00597386"/>
    <w:rsid w:val="0059742A"/>
    <w:rsid w:val="005975C4"/>
    <w:rsid w:val="00597681"/>
    <w:rsid w:val="005976C4"/>
    <w:rsid w:val="0059787F"/>
    <w:rsid w:val="00597894"/>
    <w:rsid w:val="005978F3"/>
    <w:rsid w:val="00597941"/>
    <w:rsid w:val="005979C1"/>
    <w:rsid w:val="00597A8A"/>
    <w:rsid w:val="00597B97"/>
    <w:rsid w:val="00597CA0"/>
    <w:rsid w:val="00597CD6"/>
    <w:rsid w:val="00597D10"/>
    <w:rsid w:val="00597D49"/>
    <w:rsid w:val="00597EA1"/>
    <w:rsid w:val="00597ED8"/>
    <w:rsid w:val="005A0276"/>
    <w:rsid w:val="005A02C3"/>
    <w:rsid w:val="005A0510"/>
    <w:rsid w:val="005A054A"/>
    <w:rsid w:val="005A0558"/>
    <w:rsid w:val="005A0651"/>
    <w:rsid w:val="005A0745"/>
    <w:rsid w:val="005A0770"/>
    <w:rsid w:val="005A0B10"/>
    <w:rsid w:val="005A0C36"/>
    <w:rsid w:val="005A0DA5"/>
    <w:rsid w:val="005A0F5A"/>
    <w:rsid w:val="005A0F62"/>
    <w:rsid w:val="005A0FBD"/>
    <w:rsid w:val="005A10DB"/>
    <w:rsid w:val="005A120E"/>
    <w:rsid w:val="005A12CE"/>
    <w:rsid w:val="005A1496"/>
    <w:rsid w:val="005A149E"/>
    <w:rsid w:val="005A1555"/>
    <w:rsid w:val="005A17AE"/>
    <w:rsid w:val="005A17C2"/>
    <w:rsid w:val="005A1A58"/>
    <w:rsid w:val="005A1DD2"/>
    <w:rsid w:val="005A2060"/>
    <w:rsid w:val="005A207A"/>
    <w:rsid w:val="005A20B5"/>
    <w:rsid w:val="005A21B3"/>
    <w:rsid w:val="005A22F5"/>
    <w:rsid w:val="005A22FD"/>
    <w:rsid w:val="005A2325"/>
    <w:rsid w:val="005A2350"/>
    <w:rsid w:val="005A2398"/>
    <w:rsid w:val="005A2446"/>
    <w:rsid w:val="005A24E4"/>
    <w:rsid w:val="005A2600"/>
    <w:rsid w:val="005A2662"/>
    <w:rsid w:val="005A26B3"/>
    <w:rsid w:val="005A273A"/>
    <w:rsid w:val="005A28E2"/>
    <w:rsid w:val="005A2B20"/>
    <w:rsid w:val="005A2CFC"/>
    <w:rsid w:val="005A2DFF"/>
    <w:rsid w:val="005A2E66"/>
    <w:rsid w:val="005A3064"/>
    <w:rsid w:val="005A31EF"/>
    <w:rsid w:val="005A3232"/>
    <w:rsid w:val="005A3245"/>
    <w:rsid w:val="005A34D5"/>
    <w:rsid w:val="005A34DE"/>
    <w:rsid w:val="005A378D"/>
    <w:rsid w:val="005A3798"/>
    <w:rsid w:val="005A37DE"/>
    <w:rsid w:val="005A3837"/>
    <w:rsid w:val="005A38E3"/>
    <w:rsid w:val="005A3943"/>
    <w:rsid w:val="005A3B2F"/>
    <w:rsid w:val="005A3C65"/>
    <w:rsid w:val="005A3DA1"/>
    <w:rsid w:val="005A3E15"/>
    <w:rsid w:val="005A3E18"/>
    <w:rsid w:val="005A3F00"/>
    <w:rsid w:val="005A3F8B"/>
    <w:rsid w:val="005A40B2"/>
    <w:rsid w:val="005A45AD"/>
    <w:rsid w:val="005A4891"/>
    <w:rsid w:val="005A4904"/>
    <w:rsid w:val="005A4B64"/>
    <w:rsid w:val="005A4EE7"/>
    <w:rsid w:val="005A4EEE"/>
    <w:rsid w:val="005A4F0A"/>
    <w:rsid w:val="005A4F1E"/>
    <w:rsid w:val="005A4F81"/>
    <w:rsid w:val="005A5010"/>
    <w:rsid w:val="005A5057"/>
    <w:rsid w:val="005A5058"/>
    <w:rsid w:val="005A5128"/>
    <w:rsid w:val="005A512F"/>
    <w:rsid w:val="005A5141"/>
    <w:rsid w:val="005A515A"/>
    <w:rsid w:val="005A533D"/>
    <w:rsid w:val="005A53A4"/>
    <w:rsid w:val="005A55AA"/>
    <w:rsid w:val="005A562F"/>
    <w:rsid w:val="005A57F4"/>
    <w:rsid w:val="005A593F"/>
    <w:rsid w:val="005A5C1B"/>
    <w:rsid w:val="005A6067"/>
    <w:rsid w:val="005A60A3"/>
    <w:rsid w:val="005A6419"/>
    <w:rsid w:val="005A65F1"/>
    <w:rsid w:val="005A6857"/>
    <w:rsid w:val="005A6908"/>
    <w:rsid w:val="005A6A2E"/>
    <w:rsid w:val="005A6A42"/>
    <w:rsid w:val="005A6A71"/>
    <w:rsid w:val="005A6ABE"/>
    <w:rsid w:val="005A6C0C"/>
    <w:rsid w:val="005A6C1D"/>
    <w:rsid w:val="005A6C5A"/>
    <w:rsid w:val="005A6C72"/>
    <w:rsid w:val="005A6F0C"/>
    <w:rsid w:val="005A6F80"/>
    <w:rsid w:val="005A704D"/>
    <w:rsid w:val="005A706A"/>
    <w:rsid w:val="005A7075"/>
    <w:rsid w:val="005A7085"/>
    <w:rsid w:val="005A724C"/>
    <w:rsid w:val="005A725C"/>
    <w:rsid w:val="005A7316"/>
    <w:rsid w:val="005A737A"/>
    <w:rsid w:val="005A739E"/>
    <w:rsid w:val="005A74AE"/>
    <w:rsid w:val="005A7532"/>
    <w:rsid w:val="005A753F"/>
    <w:rsid w:val="005A7691"/>
    <w:rsid w:val="005A76ED"/>
    <w:rsid w:val="005A793B"/>
    <w:rsid w:val="005A795B"/>
    <w:rsid w:val="005A79CA"/>
    <w:rsid w:val="005A79D6"/>
    <w:rsid w:val="005A7A9F"/>
    <w:rsid w:val="005A7C7C"/>
    <w:rsid w:val="005A7C82"/>
    <w:rsid w:val="005A7CB6"/>
    <w:rsid w:val="005A7D33"/>
    <w:rsid w:val="005A7E55"/>
    <w:rsid w:val="005B0215"/>
    <w:rsid w:val="005B0367"/>
    <w:rsid w:val="005B05C0"/>
    <w:rsid w:val="005B0716"/>
    <w:rsid w:val="005B07F4"/>
    <w:rsid w:val="005B08C2"/>
    <w:rsid w:val="005B0928"/>
    <w:rsid w:val="005B09D5"/>
    <w:rsid w:val="005B0AFC"/>
    <w:rsid w:val="005B0B6B"/>
    <w:rsid w:val="005B0E34"/>
    <w:rsid w:val="005B0F74"/>
    <w:rsid w:val="005B1131"/>
    <w:rsid w:val="005B1198"/>
    <w:rsid w:val="005B129B"/>
    <w:rsid w:val="005B13CC"/>
    <w:rsid w:val="005B1814"/>
    <w:rsid w:val="005B1854"/>
    <w:rsid w:val="005B18D3"/>
    <w:rsid w:val="005B1916"/>
    <w:rsid w:val="005B1986"/>
    <w:rsid w:val="005B1A38"/>
    <w:rsid w:val="005B1CF3"/>
    <w:rsid w:val="005B1D90"/>
    <w:rsid w:val="005B1E44"/>
    <w:rsid w:val="005B21BE"/>
    <w:rsid w:val="005B21C2"/>
    <w:rsid w:val="005B222C"/>
    <w:rsid w:val="005B22FA"/>
    <w:rsid w:val="005B242A"/>
    <w:rsid w:val="005B2496"/>
    <w:rsid w:val="005B24CF"/>
    <w:rsid w:val="005B24D6"/>
    <w:rsid w:val="005B2602"/>
    <w:rsid w:val="005B26B4"/>
    <w:rsid w:val="005B2864"/>
    <w:rsid w:val="005B296D"/>
    <w:rsid w:val="005B2ACE"/>
    <w:rsid w:val="005B2DC4"/>
    <w:rsid w:val="005B30EF"/>
    <w:rsid w:val="005B315B"/>
    <w:rsid w:val="005B326F"/>
    <w:rsid w:val="005B341C"/>
    <w:rsid w:val="005B342A"/>
    <w:rsid w:val="005B349A"/>
    <w:rsid w:val="005B36B4"/>
    <w:rsid w:val="005B36EF"/>
    <w:rsid w:val="005B38A9"/>
    <w:rsid w:val="005B3928"/>
    <w:rsid w:val="005B3958"/>
    <w:rsid w:val="005B39BC"/>
    <w:rsid w:val="005B3B89"/>
    <w:rsid w:val="005B3C6D"/>
    <w:rsid w:val="005B3CCF"/>
    <w:rsid w:val="005B3E3B"/>
    <w:rsid w:val="005B3EFE"/>
    <w:rsid w:val="005B4022"/>
    <w:rsid w:val="005B403A"/>
    <w:rsid w:val="005B4045"/>
    <w:rsid w:val="005B4059"/>
    <w:rsid w:val="005B40AF"/>
    <w:rsid w:val="005B412C"/>
    <w:rsid w:val="005B415D"/>
    <w:rsid w:val="005B4167"/>
    <w:rsid w:val="005B4247"/>
    <w:rsid w:val="005B43C3"/>
    <w:rsid w:val="005B4453"/>
    <w:rsid w:val="005B45A1"/>
    <w:rsid w:val="005B4640"/>
    <w:rsid w:val="005B4705"/>
    <w:rsid w:val="005B4797"/>
    <w:rsid w:val="005B49C9"/>
    <w:rsid w:val="005B4BF0"/>
    <w:rsid w:val="005B5184"/>
    <w:rsid w:val="005B524C"/>
    <w:rsid w:val="005B528C"/>
    <w:rsid w:val="005B535A"/>
    <w:rsid w:val="005B53E6"/>
    <w:rsid w:val="005B553F"/>
    <w:rsid w:val="005B55C0"/>
    <w:rsid w:val="005B5790"/>
    <w:rsid w:val="005B5804"/>
    <w:rsid w:val="005B59DE"/>
    <w:rsid w:val="005B5BCD"/>
    <w:rsid w:val="005B5C3E"/>
    <w:rsid w:val="005B5CB4"/>
    <w:rsid w:val="005B5F44"/>
    <w:rsid w:val="005B5F5E"/>
    <w:rsid w:val="005B5FBE"/>
    <w:rsid w:val="005B606A"/>
    <w:rsid w:val="005B609E"/>
    <w:rsid w:val="005B6118"/>
    <w:rsid w:val="005B638D"/>
    <w:rsid w:val="005B6498"/>
    <w:rsid w:val="005B6713"/>
    <w:rsid w:val="005B677E"/>
    <w:rsid w:val="005B688D"/>
    <w:rsid w:val="005B68B7"/>
    <w:rsid w:val="005B68BA"/>
    <w:rsid w:val="005B6AC3"/>
    <w:rsid w:val="005B6C6D"/>
    <w:rsid w:val="005B6CDE"/>
    <w:rsid w:val="005B6DF6"/>
    <w:rsid w:val="005B6E15"/>
    <w:rsid w:val="005B6E83"/>
    <w:rsid w:val="005B7055"/>
    <w:rsid w:val="005B7107"/>
    <w:rsid w:val="005B7144"/>
    <w:rsid w:val="005B71D9"/>
    <w:rsid w:val="005B734B"/>
    <w:rsid w:val="005B7423"/>
    <w:rsid w:val="005B7494"/>
    <w:rsid w:val="005B7538"/>
    <w:rsid w:val="005B7668"/>
    <w:rsid w:val="005B782D"/>
    <w:rsid w:val="005B7A4E"/>
    <w:rsid w:val="005B7B7D"/>
    <w:rsid w:val="005B7CFD"/>
    <w:rsid w:val="005B7F45"/>
    <w:rsid w:val="005C0142"/>
    <w:rsid w:val="005C0172"/>
    <w:rsid w:val="005C01D4"/>
    <w:rsid w:val="005C032E"/>
    <w:rsid w:val="005C061B"/>
    <w:rsid w:val="005C0A46"/>
    <w:rsid w:val="005C0A73"/>
    <w:rsid w:val="005C0A8A"/>
    <w:rsid w:val="005C0AD3"/>
    <w:rsid w:val="005C0BF7"/>
    <w:rsid w:val="005C0D1E"/>
    <w:rsid w:val="005C0DB5"/>
    <w:rsid w:val="005C0DFD"/>
    <w:rsid w:val="005C0F28"/>
    <w:rsid w:val="005C104E"/>
    <w:rsid w:val="005C132C"/>
    <w:rsid w:val="005C14B0"/>
    <w:rsid w:val="005C15C9"/>
    <w:rsid w:val="005C1651"/>
    <w:rsid w:val="005C169F"/>
    <w:rsid w:val="005C170D"/>
    <w:rsid w:val="005C1737"/>
    <w:rsid w:val="005C1948"/>
    <w:rsid w:val="005C1ADC"/>
    <w:rsid w:val="005C1AF5"/>
    <w:rsid w:val="005C1B55"/>
    <w:rsid w:val="005C1B73"/>
    <w:rsid w:val="005C1BE0"/>
    <w:rsid w:val="005C1E43"/>
    <w:rsid w:val="005C1F1F"/>
    <w:rsid w:val="005C1FF6"/>
    <w:rsid w:val="005C210D"/>
    <w:rsid w:val="005C2243"/>
    <w:rsid w:val="005C22F9"/>
    <w:rsid w:val="005C23D1"/>
    <w:rsid w:val="005C249D"/>
    <w:rsid w:val="005C25F4"/>
    <w:rsid w:val="005C263C"/>
    <w:rsid w:val="005C2679"/>
    <w:rsid w:val="005C26E2"/>
    <w:rsid w:val="005C2826"/>
    <w:rsid w:val="005C2943"/>
    <w:rsid w:val="005C2947"/>
    <w:rsid w:val="005C298C"/>
    <w:rsid w:val="005C2BB5"/>
    <w:rsid w:val="005C2C9F"/>
    <w:rsid w:val="005C2E33"/>
    <w:rsid w:val="005C300A"/>
    <w:rsid w:val="005C331B"/>
    <w:rsid w:val="005C3498"/>
    <w:rsid w:val="005C36F3"/>
    <w:rsid w:val="005C378C"/>
    <w:rsid w:val="005C3803"/>
    <w:rsid w:val="005C3AF0"/>
    <w:rsid w:val="005C3AF6"/>
    <w:rsid w:val="005C3D1E"/>
    <w:rsid w:val="005C3D7A"/>
    <w:rsid w:val="005C3F49"/>
    <w:rsid w:val="005C4002"/>
    <w:rsid w:val="005C40BD"/>
    <w:rsid w:val="005C4110"/>
    <w:rsid w:val="005C41A7"/>
    <w:rsid w:val="005C4429"/>
    <w:rsid w:val="005C443C"/>
    <w:rsid w:val="005C4685"/>
    <w:rsid w:val="005C47C1"/>
    <w:rsid w:val="005C47CB"/>
    <w:rsid w:val="005C4A42"/>
    <w:rsid w:val="005C4A6E"/>
    <w:rsid w:val="005C4B36"/>
    <w:rsid w:val="005C4BFB"/>
    <w:rsid w:val="005C4C13"/>
    <w:rsid w:val="005C4C1C"/>
    <w:rsid w:val="005C4EDF"/>
    <w:rsid w:val="005C4F43"/>
    <w:rsid w:val="005C4FD3"/>
    <w:rsid w:val="005C50D9"/>
    <w:rsid w:val="005C527D"/>
    <w:rsid w:val="005C5307"/>
    <w:rsid w:val="005C5436"/>
    <w:rsid w:val="005C558A"/>
    <w:rsid w:val="005C5696"/>
    <w:rsid w:val="005C5870"/>
    <w:rsid w:val="005C5A3B"/>
    <w:rsid w:val="005C5D8D"/>
    <w:rsid w:val="005C5EB6"/>
    <w:rsid w:val="005C5F8D"/>
    <w:rsid w:val="005C5FB2"/>
    <w:rsid w:val="005C6172"/>
    <w:rsid w:val="005C61E4"/>
    <w:rsid w:val="005C630A"/>
    <w:rsid w:val="005C63E4"/>
    <w:rsid w:val="005C649B"/>
    <w:rsid w:val="005C666B"/>
    <w:rsid w:val="005C671F"/>
    <w:rsid w:val="005C6A85"/>
    <w:rsid w:val="005C6AAA"/>
    <w:rsid w:val="005C6AD6"/>
    <w:rsid w:val="005C6D12"/>
    <w:rsid w:val="005C6E03"/>
    <w:rsid w:val="005C7175"/>
    <w:rsid w:val="005C7372"/>
    <w:rsid w:val="005C74EE"/>
    <w:rsid w:val="005C7B2E"/>
    <w:rsid w:val="005C7BCD"/>
    <w:rsid w:val="005C7C1C"/>
    <w:rsid w:val="005C7C54"/>
    <w:rsid w:val="005C7DA8"/>
    <w:rsid w:val="005C7DB5"/>
    <w:rsid w:val="005C7E3A"/>
    <w:rsid w:val="005C7F5E"/>
    <w:rsid w:val="005D008F"/>
    <w:rsid w:val="005D0165"/>
    <w:rsid w:val="005D0242"/>
    <w:rsid w:val="005D0307"/>
    <w:rsid w:val="005D0461"/>
    <w:rsid w:val="005D058D"/>
    <w:rsid w:val="005D059A"/>
    <w:rsid w:val="005D05B5"/>
    <w:rsid w:val="005D05E3"/>
    <w:rsid w:val="005D068C"/>
    <w:rsid w:val="005D07C5"/>
    <w:rsid w:val="005D091D"/>
    <w:rsid w:val="005D0955"/>
    <w:rsid w:val="005D0A21"/>
    <w:rsid w:val="005D0A99"/>
    <w:rsid w:val="005D0AE5"/>
    <w:rsid w:val="005D0CD6"/>
    <w:rsid w:val="005D0D1B"/>
    <w:rsid w:val="005D0F12"/>
    <w:rsid w:val="005D0FB8"/>
    <w:rsid w:val="005D0FE9"/>
    <w:rsid w:val="005D1122"/>
    <w:rsid w:val="005D1130"/>
    <w:rsid w:val="005D11B1"/>
    <w:rsid w:val="005D1251"/>
    <w:rsid w:val="005D137A"/>
    <w:rsid w:val="005D147B"/>
    <w:rsid w:val="005D151F"/>
    <w:rsid w:val="005D15FB"/>
    <w:rsid w:val="005D1604"/>
    <w:rsid w:val="005D162A"/>
    <w:rsid w:val="005D1698"/>
    <w:rsid w:val="005D16A6"/>
    <w:rsid w:val="005D16ED"/>
    <w:rsid w:val="005D1714"/>
    <w:rsid w:val="005D188A"/>
    <w:rsid w:val="005D1A87"/>
    <w:rsid w:val="005D1AB9"/>
    <w:rsid w:val="005D1B43"/>
    <w:rsid w:val="005D1E28"/>
    <w:rsid w:val="005D2199"/>
    <w:rsid w:val="005D21B7"/>
    <w:rsid w:val="005D220C"/>
    <w:rsid w:val="005D227B"/>
    <w:rsid w:val="005D23BA"/>
    <w:rsid w:val="005D2469"/>
    <w:rsid w:val="005D2541"/>
    <w:rsid w:val="005D2709"/>
    <w:rsid w:val="005D280C"/>
    <w:rsid w:val="005D28D0"/>
    <w:rsid w:val="005D2928"/>
    <w:rsid w:val="005D2DAD"/>
    <w:rsid w:val="005D2DF0"/>
    <w:rsid w:val="005D2E50"/>
    <w:rsid w:val="005D2E6A"/>
    <w:rsid w:val="005D2FFE"/>
    <w:rsid w:val="005D304E"/>
    <w:rsid w:val="005D31C2"/>
    <w:rsid w:val="005D3277"/>
    <w:rsid w:val="005D329A"/>
    <w:rsid w:val="005D32DE"/>
    <w:rsid w:val="005D3347"/>
    <w:rsid w:val="005D3398"/>
    <w:rsid w:val="005D33D5"/>
    <w:rsid w:val="005D348E"/>
    <w:rsid w:val="005D3684"/>
    <w:rsid w:val="005D376D"/>
    <w:rsid w:val="005D3819"/>
    <w:rsid w:val="005D3AFC"/>
    <w:rsid w:val="005D3B85"/>
    <w:rsid w:val="005D3BDE"/>
    <w:rsid w:val="005D3C1E"/>
    <w:rsid w:val="005D3C71"/>
    <w:rsid w:val="005D3DD5"/>
    <w:rsid w:val="005D4057"/>
    <w:rsid w:val="005D40FC"/>
    <w:rsid w:val="005D4162"/>
    <w:rsid w:val="005D42EC"/>
    <w:rsid w:val="005D4302"/>
    <w:rsid w:val="005D4460"/>
    <w:rsid w:val="005D4461"/>
    <w:rsid w:val="005D472C"/>
    <w:rsid w:val="005D47DA"/>
    <w:rsid w:val="005D4874"/>
    <w:rsid w:val="005D4A56"/>
    <w:rsid w:val="005D4B4A"/>
    <w:rsid w:val="005D4BE3"/>
    <w:rsid w:val="005D4C78"/>
    <w:rsid w:val="005D4D55"/>
    <w:rsid w:val="005D4D99"/>
    <w:rsid w:val="005D4E6C"/>
    <w:rsid w:val="005D4E7C"/>
    <w:rsid w:val="005D4EC2"/>
    <w:rsid w:val="005D4FD3"/>
    <w:rsid w:val="005D5015"/>
    <w:rsid w:val="005D51BE"/>
    <w:rsid w:val="005D52C0"/>
    <w:rsid w:val="005D551F"/>
    <w:rsid w:val="005D56B7"/>
    <w:rsid w:val="005D5A20"/>
    <w:rsid w:val="005D5ADB"/>
    <w:rsid w:val="005D5E3C"/>
    <w:rsid w:val="005D5F2F"/>
    <w:rsid w:val="005D5FC9"/>
    <w:rsid w:val="005D60B6"/>
    <w:rsid w:val="005D60FF"/>
    <w:rsid w:val="005D62A9"/>
    <w:rsid w:val="005D6344"/>
    <w:rsid w:val="005D639E"/>
    <w:rsid w:val="005D67D3"/>
    <w:rsid w:val="005D6837"/>
    <w:rsid w:val="005D686D"/>
    <w:rsid w:val="005D6916"/>
    <w:rsid w:val="005D692C"/>
    <w:rsid w:val="005D69D1"/>
    <w:rsid w:val="005D6A19"/>
    <w:rsid w:val="005D6B0C"/>
    <w:rsid w:val="005D6C78"/>
    <w:rsid w:val="005D6E5D"/>
    <w:rsid w:val="005D6F78"/>
    <w:rsid w:val="005D6FEE"/>
    <w:rsid w:val="005D701B"/>
    <w:rsid w:val="005D703E"/>
    <w:rsid w:val="005D706C"/>
    <w:rsid w:val="005D70A9"/>
    <w:rsid w:val="005D70AF"/>
    <w:rsid w:val="005D7186"/>
    <w:rsid w:val="005D71EA"/>
    <w:rsid w:val="005D72E6"/>
    <w:rsid w:val="005D7456"/>
    <w:rsid w:val="005D7519"/>
    <w:rsid w:val="005D75CF"/>
    <w:rsid w:val="005D7643"/>
    <w:rsid w:val="005D7844"/>
    <w:rsid w:val="005D786C"/>
    <w:rsid w:val="005D7878"/>
    <w:rsid w:val="005D78F2"/>
    <w:rsid w:val="005D7A0D"/>
    <w:rsid w:val="005D7AC6"/>
    <w:rsid w:val="005D7E76"/>
    <w:rsid w:val="005D7F59"/>
    <w:rsid w:val="005E00E5"/>
    <w:rsid w:val="005E0148"/>
    <w:rsid w:val="005E0164"/>
    <w:rsid w:val="005E016F"/>
    <w:rsid w:val="005E0220"/>
    <w:rsid w:val="005E0298"/>
    <w:rsid w:val="005E03C6"/>
    <w:rsid w:val="005E049F"/>
    <w:rsid w:val="005E04A7"/>
    <w:rsid w:val="005E04E2"/>
    <w:rsid w:val="005E083A"/>
    <w:rsid w:val="005E0A0D"/>
    <w:rsid w:val="005E0A0E"/>
    <w:rsid w:val="005E0AD2"/>
    <w:rsid w:val="005E0BB6"/>
    <w:rsid w:val="005E0D9F"/>
    <w:rsid w:val="005E0F05"/>
    <w:rsid w:val="005E0F8C"/>
    <w:rsid w:val="005E0FAA"/>
    <w:rsid w:val="005E100C"/>
    <w:rsid w:val="005E10EE"/>
    <w:rsid w:val="005E114C"/>
    <w:rsid w:val="005E1211"/>
    <w:rsid w:val="005E1314"/>
    <w:rsid w:val="005E14CA"/>
    <w:rsid w:val="005E15DB"/>
    <w:rsid w:val="005E16DF"/>
    <w:rsid w:val="005E16EC"/>
    <w:rsid w:val="005E189D"/>
    <w:rsid w:val="005E18CA"/>
    <w:rsid w:val="005E1AD0"/>
    <w:rsid w:val="005E1B3C"/>
    <w:rsid w:val="005E1C98"/>
    <w:rsid w:val="005E1EB8"/>
    <w:rsid w:val="005E1F8A"/>
    <w:rsid w:val="005E1FEB"/>
    <w:rsid w:val="005E20B7"/>
    <w:rsid w:val="005E21DD"/>
    <w:rsid w:val="005E2364"/>
    <w:rsid w:val="005E24AA"/>
    <w:rsid w:val="005E2773"/>
    <w:rsid w:val="005E291D"/>
    <w:rsid w:val="005E29BE"/>
    <w:rsid w:val="005E2A16"/>
    <w:rsid w:val="005E2AB1"/>
    <w:rsid w:val="005E2AFA"/>
    <w:rsid w:val="005E2B17"/>
    <w:rsid w:val="005E2B6E"/>
    <w:rsid w:val="005E2BE3"/>
    <w:rsid w:val="005E2BF0"/>
    <w:rsid w:val="005E2C51"/>
    <w:rsid w:val="005E2DD7"/>
    <w:rsid w:val="005E2F8E"/>
    <w:rsid w:val="005E3073"/>
    <w:rsid w:val="005E316A"/>
    <w:rsid w:val="005E341F"/>
    <w:rsid w:val="005E3501"/>
    <w:rsid w:val="005E391F"/>
    <w:rsid w:val="005E3A01"/>
    <w:rsid w:val="005E3AAF"/>
    <w:rsid w:val="005E3ABA"/>
    <w:rsid w:val="005E3B38"/>
    <w:rsid w:val="005E3BCA"/>
    <w:rsid w:val="005E3BCF"/>
    <w:rsid w:val="005E3D1C"/>
    <w:rsid w:val="005E3F04"/>
    <w:rsid w:val="005E3FE3"/>
    <w:rsid w:val="005E4127"/>
    <w:rsid w:val="005E41C6"/>
    <w:rsid w:val="005E448B"/>
    <w:rsid w:val="005E44A0"/>
    <w:rsid w:val="005E4518"/>
    <w:rsid w:val="005E4749"/>
    <w:rsid w:val="005E47BF"/>
    <w:rsid w:val="005E47CB"/>
    <w:rsid w:val="005E47DE"/>
    <w:rsid w:val="005E4A4D"/>
    <w:rsid w:val="005E4A71"/>
    <w:rsid w:val="005E4B5B"/>
    <w:rsid w:val="005E4CC7"/>
    <w:rsid w:val="005E4CE2"/>
    <w:rsid w:val="005E4CE5"/>
    <w:rsid w:val="005E5026"/>
    <w:rsid w:val="005E5319"/>
    <w:rsid w:val="005E53C7"/>
    <w:rsid w:val="005E54C7"/>
    <w:rsid w:val="005E5834"/>
    <w:rsid w:val="005E58CD"/>
    <w:rsid w:val="005E5959"/>
    <w:rsid w:val="005E5B78"/>
    <w:rsid w:val="005E5C4D"/>
    <w:rsid w:val="005E5D5D"/>
    <w:rsid w:val="005E5D83"/>
    <w:rsid w:val="005E5D96"/>
    <w:rsid w:val="005E5FC8"/>
    <w:rsid w:val="005E621A"/>
    <w:rsid w:val="005E626E"/>
    <w:rsid w:val="005E6451"/>
    <w:rsid w:val="005E6465"/>
    <w:rsid w:val="005E6474"/>
    <w:rsid w:val="005E6543"/>
    <w:rsid w:val="005E654B"/>
    <w:rsid w:val="005E6A58"/>
    <w:rsid w:val="005E6AA3"/>
    <w:rsid w:val="005E6BD8"/>
    <w:rsid w:val="005E6D26"/>
    <w:rsid w:val="005E6D59"/>
    <w:rsid w:val="005E6D86"/>
    <w:rsid w:val="005E6E42"/>
    <w:rsid w:val="005E7004"/>
    <w:rsid w:val="005E7088"/>
    <w:rsid w:val="005E71C2"/>
    <w:rsid w:val="005E71FD"/>
    <w:rsid w:val="005E72C4"/>
    <w:rsid w:val="005E798E"/>
    <w:rsid w:val="005E7B98"/>
    <w:rsid w:val="005E7CC6"/>
    <w:rsid w:val="005E7DCF"/>
    <w:rsid w:val="005E7DFB"/>
    <w:rsid w:val="005E7E1B"/>
    <w:rsid w:val="005E7FAD"/>
    <w:rsid w:val="005F0025"/>
    <w:rsid w:val="005F0067"/>
    <w:rsid w:val="005F00FF"/>
    <w:rsid w:val="005F0108"/>
    <w:rsid w:val="005F0291"/>
    <w:rsid w:val="005F02D3"/>
    <w:rsid w:val="005F044A"/>
    <w:rsid w:val="005F05E6"/>
    <w:rsid w:val="005F0825"/>
    <w:rsid w:val="005F092B"/>
    <w:rsid w:val="005F09B1"/>
    <w:rsid w:val="005F0B06"/>
    <w:rsid w:val="005F0D56"/>
    <w:rsid w:val="005F0E12"/>
    <w:rsid w:val="005F0ECC"/>
    <w:rsid w:val="005F0F7E"/>
    <w:rsid w:val="005F0FBC"/>
    <w:rsid w:val="005F0FEE"/>
    <w:rsid w:val="005F1094"/>
    <w:rsid w:val="005F1133"/>
    <w:rsid w:val="005F11EE"/>
    <w:rsid w:val="005F13D8"/>
    <w:rsid w:val="005F15ED"/>
    <w:rsid w:val="005F16A3"/>
    <w:rsid w:val="005F16DF"/>
    <w:rsid w:val="005F16F1"/>
    <w:rsid w:val="005F173A"/>
    <w:rsid w:val="005F1AEC"/>
    <w:rsid w:val="005F1B12"/>
    <w:rsid w:val="005F1D1D"/>
    <w:rsid w:val="005F1D9B"/>
    <w:rsid w:val="005F21A5"/>
    <w:rsid w:val="005F21F3"/>
    <w:rsid w:val="005F230D"/>
    <w:rsid w:val="005F236D"/>
    <w:rsid w:val="005F240D"/>
    <w:rsid w:val="005F2469"/>
    <w:rsid w:val="005F2470"/>
    <w:rsid w:val="005F28C6"/>
    <w:rsid w:val="005F2939"/>
    <w:rsid w:val="005F297B"/>
    <w:rsid w:val="005F2A39"/>
    <w:rsid w:val="005F2A5E"/>
    <w:rsid w:val="005F30C7"/>
    <w:rsid w:val="005F30D6"/>
    <w:rsid w:val="005F30E4"/>
    <w:rsid w:val="005F3207"/>
    <w:rsid w:val="005F32F4"/>
    <w:rsid w:val="005F3455"/>
    <w:rsid w:val="005F34CC"/>
    <w:rsid w:val="005F355C"/>
    <w:rsid w:val="005F35CF"/>
    <w:rsid w:val="005F36EA"/>
    <w:rsid w:val="005F38A7"/>
    <w:rsid w:val="005F3A66"/>
    <w:rsid w:val="005F3AB7"/>
    <w:rsid w:val="005F3BCD"/>
    <w:rsid w:val="005F3D28"/>
    <w:rsid w:val="005F3D2B"/>
    <w:rsid w:val="005F3DC9"/>
    <w:rsid w:val="005F3DCF"/>
    <w:rsid w:val="005F3E03"/>
    <w:rsid w:val="005F3F16"/>
    <w:rsid w:val="005F3F3F"/>
    <w:rsid w:val="005F3F75"/>
    <w:rsid w:val="005F40A5"/>
    <w:rsid w:val="005F40E4"/>
    <w:rsid w:val="005F448D"/>
    <w:rsid w:val="005F451F"/>
    <w:rsid w:val="005F47FF"/>
    <w:rsid w:val="005F4840"/>
    <w:rsid w:val="005F4877"/>
    <w:rsid w:val="005F49CD"/>
    <w:rsid w:val="005F4A0E"/>
    <w:rsid w:val="005F4B19"/>
    <w:rsid w:val="005F4B52"/>
    <w:rsid w:val="005F4C15"/>
    <w:rsid w:val="005F4EF9"/>
    <w:rsid w:val="005F4F9F"/>
    <w:rsid w:val="005F515F"/>
    <w:rsid w:val="005F51DD"/>
    <w:rsid w:val="005F524A"/>
    <w:rsid w:val="005F52C2"/>
    <w:rsid w:val="005F52CC"/>
    <w:rsid w:val="005F532C"/>
    <w:rsid w:val="005F5424"/>
    <w:rsid w:val="005F5431"/>
    <w:rsid w:val="005F5488"/>
    <w:rsid w:val="005F551C"/>
    <w:rsid w:val="005F56C2"/>
    <w:rsid w:val="005F56F2"/>
    <w:rsid w:val="005F5744"/>
    <w:rsid w:val="005F5916"/>
    <w:rsid w:val="005F59F7"/>
    <w:rsid w:val="005F5A67"/>
    <w:rsid w:val="005F5D38"/>
    <w:rsid w:val="005F5E6F"/>
    <w:rsid w:val="005F5EA1"/>
    <w:rsid w:val="005F5EDD"/>
    <w:rsid w:val="005F5FF1"/>
    <w:rsid w:val="005F60C1"/>
    <w:rsid w:val="005F6121"/>
    <w:rsid w:val="005F6288"/>
    <w:rsid w:val="005F633B"/>
    <w:rsid w:val="005F63F9"/>
    <w:rsid w:val="005F64CA"/>
    <w:rsid w:val="005F6510"/>
    <w:rsid w:val="005F65D4"/>
    <w:rsid w:val="005F66E7"/>
    <w:rsid w:val="005F681C"/>
    <w:rsid w:val="005F68B4"/>
    <w:rsid w:val="005F69FA"/>
    <w:rsid w:val="005F6AE5"/>
    <w:rsid w:val="005F6BD4"/>
    <w:rsid w:val="005F6D17"/>
    <w:rsid w:val="005F6D9F"/>
    <w:rsid w:val="005F6E07"/>
    <w:rsid w:val="005F7102"/>
    <w:rsid w:val="005F7188"/>
    <w:rsid w:val="005F7232"/>
    <w:rsid w:val="005F75BB"/>
    <w:rsid w:val="005F78F7"/>
    <w:rsid w:val="005F7985"/>
    <w:rsid w:val="005F79AC"/>
    <w:rsid w:val="005F79D8"/>
    <w:rsid w:val="005F79DB"/>
    <w:rsid w:val="005F7CB5"/>
    <w:rsid w:val="005F7D62"/>
    <w:rsid w:val="005F7D8D"/>
    <w:rsid w:val="005F7E26"/>
    <w:rsid w:val="005F7ED7"/>
    <w:rsid w:val="005F7FA2"/>
    <w:rsid w:val="0060002F"/>
    <w:rsid w:val="00600157"/>
    <w:rsid w:val="0060025F"/>
    <w:rsid w:val="00600403"/>
    <w:rsid w:val="00600466"/>
    <w:rsid w:val="006005FA"/>
    <w:rsid w:val="00600727"/>
    <w:rsid w:val="0060076B"/>
    <w:rsid w:val="0060077E"/>
    <w:rsid w:val="006007C6"/>
    <w:rsid w:val="0060097D"/>
    <w:rsid w:val="00600CEB"/>
    <w:rsid w:val="00600CF5"/>
    <w:rsid w:val="00600F88"/>
    <w:rsid w:val="00601444"/>
    <w:rsid w:val="0060192E"/>
    <w:rsid w:val="00601A20"/>
    <w:rsid w:val="00601DDF"/>
    <w:rsid w:val="00601E30"/>
    <w:rsid w:val="00601F00"/>
    <w:rsid w:val="00601F56"/>
    <w:rsid w:val="00601FD8"/>
    <w:rsid w:val="006023F1"/>
    <w:rsid w:val="006024D7"/>
    <w:rsid w:val="0060255F"/>
    <w:rsid w:val="00602579"/>
    <w:rsid w:val="00602809"/>
    <w:rsid w:val="0060289B"/>
    <w:rsid w:val="006028F6"/>
    <w:rsid w:val="006029C1"/>
    <w:rsid w:val="00602A78"/>
    <w:rsid w:val="00602A84"/>
    <w:rsid w:val="00602AA1"/>
    <w:rsid w:val="00602AAB"/>
    <w:rsid w:val="00602B00"/>
    <w:rsid w:val="00602B61"/>
    <w:rsid w:val="00602B78"/>
    <w:rsid w:val="00602C77"/>
    <w:rsid w:val="00602D3F"/>
    <w:rsid w:val="00602D62"/>
    <w:rsid w:val="00602E59"/>
    <w:rsid w:val="00602ECF"/>
    <w:rsid w:val="00603026"/>
    <w:rsid w:val="00603123"/>
    <w:rsid w:val="006032BB"/>
    <w:rsid w:val="006034C7"/>
    <w:rsid w:val="0060351A"/>
    <w:rsid w:val="006035EF"/>
    <w:rsid w:val="006036F4"/>
    <w:rsid w:val="00603705"/>
    <w:rsid w:val="00603727"/>
    <w:rsid w:val="006038B0"/>
    <w:rsid w:val="00603BC1"/>
    <w:rsid w:val="00603C47"/>
    <w:rsid w:val="00603F9B"/>
    <w:rsid w:val="00604065"/>
    <w:rsid w:val="00604091"/>
    <w:rsid w:val="00604125"/>
    <w:rsid w:val="00604151"/>
    <w:rsid w:val="0060426C"/>
    <w:rsid w:val="00604367"/>
    <w:rsid w:val="006044BE"/>
    <w:rsid w:val="0060459B"/>
    <w:rsid w:val="0060470C"/>
    <w:rsid w:val="00604734"/>
    <w:rsid w:val="0060475F"/>
    <w:rsid w:val="006047B9"/>
    <w:rsid w:val="006047DF"/>
    <w:rsid w:val="00604804"/>
    <w:rsid w:val="00604B0D"/>
    <w:rsid w:val="00604B4E"/>
    <w:rsid w:val="00604C1C"/>
    <w:rsid w:val="00604C35"/>
    <w:rsid w:val="00604CCD"/>
    <w:rsid w:val="00604D6E"/>
    <w:rsid w:val="00604DE1"/>
    <w:rsid w:val="00604E02"/>
    <w:rsid w:val="00605171"/>
    <w:rsid w:val="00605257"/>
    <w:rsid w:val="00605377"/>
    <w:rsid w:val="006054A9"/>
    <w:rsid w:val="006055D7"/>
    <w:rsid w:val="006058AC"/>
    <w:rsid w:val="00605903"/>
    <w:rsid w:val="006059B1"/>
    <w:rsid w:val="00605B78"/>
    <w:rsid w:val="00605BA0"/>
    <w:rsid w:val="00605C27"/>
    <w:rsid w:val="00605DE8"/>
    <w:rsid w:val="00605E37"/>
    <w:rsid w:val="00605E57"/>
    <w:rsid w:val="00605FCA"/>
    <w:rsid w:val="006060C2"/>
    <w:rsid w:val="0060671D"/>
    <w:rsid w:val="00606833"/>
    <w:rsid w:val="0060686D"/>
    <w:rsid w:val="00606A26"/>
    <w:rsid w:val="00606A6E"/>
    <w:rsid w:val="00606B39"/>
    <w:rsid w:val="00606B71"/>
    <w:rsid w:val="00606D18"/>
    <w:rsid w:val="006070CD"/>
    <w:rsid w:val="006071A0"/>
    <w:rsid w:val="0060725A"/>
    <w:rsid w:val="006072DF"/>
    <w:rsid w:val="00607384"/>
    <w:rsid w:val="00607385"/>
    <w:rsid w:val="0060753C"/>
    <w:rsid w:val="006075C8"/>
    <w:rsid w:val="00607671"/>
    <w:rsid w:val="006076E9"/>
    <w:rsid w:val="00607799"/>
    <w:rsid w:val="006079A0"/>
    <w:rsid w:val="00607AB7"/>
    <w:rsid w:val="00607CD2"/>
    <w:rsid w:val="00607D81"/>
    <w:rsid w:val="00607E2A"/>
    <w:rsid w:val="00607EB0"/>
    <w:rsid w:val="00607EC8"/>
    <w:rsid w:val="00607F52"/>
    <w:rsid w:val="00607FD7"/>
    <w:rsid w:val="0060A932"/>
    <w:rsid w:val="00610033"/>
    <w:rsid w:val="00610125"/>
    <w:rsid w:val="006104DA"/>
    <w:rsid w:val="006105A8"/>
    <w:rsid w:val="00610747"/>
    <w:rsid w:val="00610A5C"/>
    <w:rsid w:val="00610B6F"/>
    <w:rsid w:val="00610BA0"/>
    <w:rsid w:val="00610D1D"/>
    <w:rsid w:val="00610E03"/>
    <w:rsid w:val="00610E46"/>
    <w:rsid w:val="00610F74"/>
    <w:rsid w:val="0061102F"/>
    <w:rsid w:val="006112B1"/>
    <w:rsid w:val="00611304"/>
    <w:rsid w:val="0061134C"/>
    <w:rsid w:val="006113CE"/>
    <w:rsid w:val="00611600"/>
    <w:rsid w:val="006116E6"/>
    <w:rsid w:val="0061176E"/>
    <w:rsid w:val="006117BB"/>
    <w:rsid w:val="00611945"/>
    <w:rsid w:val="00611A11"/>
    <w:rsid w:val="00611BFD"/>
    <w:rsid w:val="00611C60"/>
    <w:rsid w:val="00611D72"/>
    <w:rsid w:val="00611E67"/>
    <w:rsid w:val="00611F90"/>
    <w:rsid w:val="00611FE6"/>
    <w:rsid w:val="0061237B"/>
    <w:rsid w:val="00612419"/>
    <w:rsid w:val="006124B0"/>
    <w:rsid w:val="0061254D"/>
    <w:rsid w:val="00612598"/>
    <w:rsid w:val="00612641"/>
    <w:rsid w:val="00612660"/>
    <w:rsid w:val="00612896"/>
    <w:rsid w:val="006129E1"/>
    <w:rsid w:val="00612CA3"/>
    <w:rsid w:val="00612E38"/>
    <w:rsid w:val="00613138"/>
    <w:rsid w:val="006133F5"/>
    <w:rsid w:val="0061348E"/>
    <w:rsid w:val="006136D3"/>
    <w:rsid w:val="00613903"/>
    <w:rsid w:val="00613B22"/>
    <w:rsid w:val="00613BFE"/>
    <w:rsid w:val="00613CC6"/>
    <w:rsid w:val="00613CD4"/>
    <w:rsid w:val="00613D1A"/>
    <w:rsid w:val="00613D56"/>
    <w:rsid w:val="00613E9F"/>
    <w:rsid w:val="00613EA5"/>
    <w:rsid w:val="00613EE7"/>
    <w:rsid w:val="00614088"/>
    <w:rsid w:val="006143B6"/>
    <w:rsid w:val="006147CA"/>
    <w:rsid w:val="0061487A"/>
    <w:rsid w:val="0061494D"/>
    <w:rsid w:val="006149A3"/>
    <w:rsid w:val="00614A0D"/>
    <w:rsid w:val="00614A43"/>
    <w:rsid w:val="00614B60"/>
    <w:rsid w:val="00614CD1"/>
    <w:rsid w:val="00614D3D"/>
    <w:rsid w:val="00614EE9"/>
    <w:rsid w:val="0061507A"/>
    <w:rsid w:val="006151D6"/>
    <w:rsid w:val="006151F2"/>
    <w:rsid w:val="006151FD"/>
    <w:rsid w:val="00615231"/>
    <w:rsid w:val="00615291"/>
    <w:rsid w:val="006152A6"/>
    <w:rsid w:val="006152BA"/>
    <w:rsid w:val="006152CB"/>
    <w:rsid w:val="00615571"/>
    <w:rsid w:val="00615585"/>
    <w:rsid w:val="006155C5"/>
    <w:rsid w:val="0061567B"/>
    <w:rsid w:val="0061572A"/>
    <w:rsid w:val="0061584E"/>
    <w:rsid w:val="00615A7D"/>
    <w:rsid w:val="00615AC8"/>
    <w:rsid w:val="00615BB3"/>
    <w:rsid w:val="00615CCD"/>
    <w:rsid w:val="00615E7E"/>
    <w:rsid w:val="00615F74"/>
    <w:rsid w:val="00615FE2"/>
    <w:rsid w:val="00616192"/>
    <w:rsid w:val="00616203"/>
    <w:rsid w:val="00616216"/>
    <w:rsid w:val="0061632A"/>
    <w:rsid w:val="006164C3"/>
    <w:rsid w:val="006164EE"/>
    <w:rsid w:val="0061668A"/>
    <w:rsid w:val="00616734"/>
    <w:rsid w:val="0061687E"/>
    <w:rsid w:val="006168C6"/>
    <w:rsid w:val="00616941"/>
    <w:rsid w:val="006169AC"/>
    <w:rsid w:val="00616AEE"/>
    <w:rsid w:val="00616C95"/>
    <w:rsid w:val="00616CC3"/>
    <w:rsid w:val="00616E43"/>
    <w:rsid w:val="00616E60"/>
    <w:rsid w:val="00616E93"/>
    <w:rsid w:val="00616F22"/>
    <w:rsid w:val="0061705E"/>
    <w:rsid w:val="00617070"/>
    <w:rsid w:val="006170CB"/>
    <w:rsid w:val="00617169"/>
    <w:rsid w:val="0061723E"/>
    <w:rsid w:val="006172E9"/>
    <w:rsid w:val="00617443"/>
    <w:rsid w:val="00617492"/>
    <w:rsid w:val="00617523"/>
    <w:rsid w:val="006175CA"/>
    <w:rsid w:val="006176E2"/>
    <w:rsid w:val="006176FE"/>
    <w:rsid w:val="00617730"/>
    <w:rsid w:val="006178F4"/>
    <w:rsid w:val="006179E8"/>
    <w:rsid w:val="00617BDA"/>
    <w:rsid w:val="00617DC3"/>
    <w:rsid w:val="0062016C"/>
    <w:rsid w:val="0062044B"/>
    <w:rsid w:val="00620456"/>
    <w:rsid w:val="006204E8"/>
    <w:rsid w:val="006207C8"/>
    <w:rsid w:val="006208EF"/>
    <w:rsid w:val="00620929"/>
    <w:rsid w:val="006209D9"/>
    <w:rsid w:val="00620D6E"/>
    <w:rsid w:val="00620F23"/>
    <w:rsid w:val="00620F79"/>
    <w:rsid w:val="00621060"/>
    <w:rsid w:val="006211F9"/>
    <w:rsid w:val="006213AB"/>
    <w:rsid w:val="006213AE"/>
    <w:rsid w:val="0062140A"/>
    <w:rsid w:val="00621452"/>
    <w:rsid w:val="0062146C"/>
    <w:rsid w:val="0062152A"/>
    <w:rsid w:val="006215A1"/>
    <w:rsid w:val="00621753"/>
    <w:rsid w:val="00621981"/>
    <w:rsid w:val="00621A46"/>
    <w:rsid w:val="00621ABD"/>
    <w:rsid w:val="00621AE3"/>
    <w:rsid w:val="00621B22"/>
    <w:rsid w:val="00621B93"/>
    <w:rsid w:val="00621CA6"/>
    <w:rsid w:val="00621CBA"/>
    <w:rsid w:val="00621DA5"/>
    <w:rsid w:val="00621E21"/>
    <w:rsid w:val="00621E49"/>
    <w:rsid w:val="00621E88"/>
    <w:rsid w:val="00621F8D"/>
    <w:rsid w:val="00621FB8"/>
    <w:rsid w:val="006222CB"/>
    <w:rsid w:val="0062255B"/>
    <w:rsid w:val="00622573"/>
    <w:rsid w:val="00622863"/>
    <w:rsid w:val="006229FE"/>
    <w:rsid w:val="00622A06"/>
    <w:rsid w:val="00622B10"/>
    <w:rsid w:val="00622B24"/>
    <w:rsid w:val="00622E77"/>
    <w:rsid w:val="006234C1"/>
    <w:rsid w:val="006234CD"/>
    <w:rsid w:val="00623583"/>
    <w:rsid w:val="0062370D"/>
    <w:rsid w:val="006237E9"/>
    <w:rsid w:val="00623A70"/>
    <w:rsid w:val="00623A83"/>
    <w:rsid w:val="00623A89"/>
    <w:rsid w:val="00623A8F"/>
    <w:rsid w:val="00623AED"/>
    <w:rsid w:val="00623B46"/>
    <w:rsid w:val="00623D2E"/>
    <w:rsid w:val="00623D4D"/>
    <w:rsid w:val="00623F38"/>
    <w:rsid w:val="00624071"/>
    <w:rsid w:val="00624129"/>
    <w:rsid w:val="006242A4"/>
    <w:rsid w:val="00624469"/>
    <w:rsid w:val="00624580"/>
    <w:rsid w:val="006245BC"/>
    <w:rsid w:val="0062462F"/>
    <w:rsid w:val="0062464D"/>
    <w:rsid w:val="00624678"/>
    <w:rsid w:val="0062489E"/>
    <w:rsid w:val="00624957"/>
    <w:rsid w:val="006249A2"/>
    <w:rsid w:val="00624AC1"/>
    <w:rsid w:val="00624AEF"/>
    <w:rsid w:val="00624AF6"/>
    <w:rsid w:val="00624BA1"/>
    <w:rsid w:val="00625135"/>
    <w:rsid w:val="00625138"/>
    <w:rsid w:val="00625361"/>
    <w:rsid w:val="006253AB"/>
    <w:rsid w:val="00625621"/>
    <w:rsid w:val="0062564C"/>
    <w:rsid w:val="00625AAB"/>
    <w:rsid w:val="00625CB8"/>
    <w:rsid w:val="00625D64"/>
    <w:rsid w:val="00625FA0"/>
    <w:rsid w:val="00626004"/>
    <w:rsid w:val="00626024"/>
    <w:rsid w:val="00626038"/>
    <w:rsid w:val="006261CE"/>
    <w:rsid w:val="006262E1"/>
    <w:rsid w:val="006263C4"/>
    <w:rsid w:val="006263CC"/>
    <w:rsid w:val="00626421"/>
    <w:rsid w:val="0062654F"/>
    <w:rsid w:val="006265CF"/>
    <w:rsid w:val="0062661B"/>
    <w:rsid w:val="00626662"/>
    <w:rsid w:val="00626682"/>
    <w:rsid w:val="006267AE"/>
    <w:rsid w:val="00626CA3"/>
    <w:rsid w:val="00626DF4"/>
    <w:rsid w:val="00626F88"/>
    <w:rsid w:val="00626FDC"/>
    <w:rsid w:val="006270E8"/>
    <w:rsid w:val="00627219"/>
    <w:rsid w:val="00627302"/>
    <w:rsid w:val="00627462"/>
    <w:rsid w:val="0062772B"/>
    <w:rsid w:val="0062780E"/>
    <w:rsid w:val="00627832"/>
    <w:rsid w:val="00627A27"/>
    <w:rsid w:val="00627EAD"/>
    <w:rsid w:val="0063002F"/>
    <w:rsid w:val="0063007A"/>
    <w:rsid w:val="00630118"/>
    <w:rsid w:val="0063012C"/>
    <w:rsid w:val="00630304"/>
    <w:rsid w:val="0063031B"/>
    <w:rsid w:val="006303C4"/>
    <w:rsid w:val="00630497"/>
    <w:rsid w:val="006304BC"/>
    <w:rsid w:val="00630514"/>
    <w:rsid w:val="006305D0"/>
    <w:rsid w:val="006308B6"/>
    <w:rsid w:val="00630B38"/>
    <w:rsid w:val="00630B43"/>
    <w:rsid w:val="00630B8A"/>
    <w:rsid w:val="00630CEC"/>
    <w:rsid w:val="00630DFD"/>
    <w:rsid w:val="00630EB2"/>
    <w:rsid w:val="00630F51"/>
    <w:rsid w:val="00630FDB"/>
    <w:rsid w:val="0063100F"/>
    <w:rsid w:val="006310AE"/>
    <w:rsid w:val="006310D1"/>
    <w:rsid w:val="00631109"/>
    <w:rsid w:val="006311A8"/>
    <w:rsid w:val="006311C2"/>
    <w:rsid w:val="006312F2"/>
    <w:rsid w:val="00631337"/>
    <w:rsid w:val="006313D5"/>
    <w:rsid w:val="006313D6"/>
    <w:rsid w:val="00631762"/>
    <w:rsid w:val="00631791"/>
    <w:rsid w:val="006317AB"/>
    <w:rsid w:val="006317BB"/>
    <w:rsid w:val="00631858"/>
    <w:rsid w:val="00631930"/>
    <w:rsid w:val="00631950"/>
    <w:rsid w:val="00631951"/>
    <w:rsid w:val="00631A91"/>
    <w:rsid w:val="00631ACF"/>
    <w:rsid w:val="00631AFD"/>
    <w:rsid w:val="00631C1E"/>
    <w:rsid w:val="00631F3C"/>
    <w:rsid w:val="00631F97"/>
    <w:rsid w:val="00632196"/>
    <w:rsid w:val="006321E5"/>
    <w:rsid w:val="006323A3"/>
    <w:rsid w:val="006323A8"/>
    <w:rsid w:val="00632497"/>
    <w:rsid w:val="00632537"/>
    <w:rsid w:val="00632939"/>
    <w:rsid w:val="00632997"/>
    <w:rsid w:val="006329A7"/>
    <w:rsid w:val="00632A39"/>
    <w:rsid w:val="00632AEA"/>
    <w:rsid w:val="00632BA2"/>
    <w:rsid w:val="00632C33"/>
    <w:rsid w:val="00632D95"/>
    <w:rsid w:val="00632ECA"/>
    <w:rsid w:val="00632EFD"/>
    <w:rsid w:val="006330F7"/>
    <w:rsid w:val="0063332B"/>
    <w:rsid w:val="00633423"/>
    <w:rsid w:val="00633547"/>
    <w:rsid w:val="006335DE"/>
    <w:rsid w:val="00633812"/>
    <w:rsid w:val="00633865"/>
    <w:rsid w:val="00633BF2"/>
    <w:rsid w:val="00633F67"/>
    <w:rsid w:val="00633F87"/>
    <w:rsid w:val="00633FB1"/>
    <w:rsid w:val="00634104"/>
    <w:rsid w:val="0063410E"/>
    <w:rsid w:val="0063423E"/>
    <w:rsid w:val="006342F8"/>
    <w:rsid w:val="006343F1"/>
    <w:rsid w:val="00634422"/>
    <w:rsid w:val="00634435"/>
    <w:rsid w:val="006344A5"/>
    <w:rsid w:val="006345C3"/>
    <w:rsid w:val="0063460D"/>
    <w:rsid w:val="0063471F"/>
    <w:rsid w:val="0063478F"/>
    <w:rsid w:val="0063481E"/>
    <w:rsid w:val="00634985"/>
    <w:rsid w:val="006349FA"/>
    <w:rsid w:val="00634C95"/>
    <w:rsid w:val="00634F2D"/>
    <w:rsid w:val="00635042"/>
    <w:rsid w:val="0063516E"/>
    <w:rsid w:val="006352BB"/>
    <w:rsid w:val="006352E6"/>
    <w:rsid w:val="0063530F"/>
    <w:rsid w:val="006354E6"/>
    <w:rsid w:val="00635670"/>
    <w:rsid w:val="00635942"/>
    <w:rsid w:val="00635991"/>
    <w:rsid w:val="00635AD3"/>
    <w:rsid w:val="00635CD3"/>
    <w:rsid w:val="00635CED"/>
    <w:rsid w:val="00635F06"/>
    <w:rsid w:val="00635F14"/>
    <w:rsid w:val="00635F8E"/>
    <w:rsid w:val="006360B0"/>
    <w:rsid w:val="00636276"/>
    <w:rsid w:val="006362F9"/>
    <w:rsid w:val="00636414"/>
    <w:rsid w:val="006369A9"/>
    <w:rsid w:val="006369C9"/>
    <w:rsid w:val="00636E21"/>
    <w:rsid w:val="00636F71"/>
    <w:rsid w:val="006370AB"/>
    <w:rsid w:val="00637180"/>
    <w:rsid w:val="006371F0"/>
    <w:rsid w:val="00637230"/>
    <w:rsid w:val="0063732F"/>
    <w:rsid w:val="0063734D"/>
    <w:rsid w:val="0063735C"/>
    <w:rsid w:val="00637363"/>
    <w:rsid w:val="006373CD"/>
    <w:rsid w:val="00637444"/>
    <w:rsid w:val="006375E0"/>
    <w:rsid w:val="00637619"/>
    <w:rsid w:val="00637651"/>
    <w:rsid w:val="0063765D"/>
    <w:rsid w:val="00637736"/>
    <w:rsid w:val="006378C8"/>
    <w:rsid w:val="006379AF"/>
    <w:rsid w:val="00637B81"/>
    <w:rsid w:val="00637CBC"/>
    <w:rsid w:val="00637DC1"/>
    <w:rsid w:val="006401BE"/>
    <w:rsid w:val="0064021D"/>
    <w:rsid w:val="00640283"/>
    <w:rsid w:val="006405C2"/>
    <w:rsid w:val="00640653"/>
    <w:rsid w:val="00640753"/>
    <w:rsid w:val="006407AF"/>
    <w:rsid w:val="006408A2"/>
    <w:rsid w:val="00640C70"/>
    <w:rsid w:val="00640E17"/>
    <w:rsid w:val="00640E4C"/>
    <w:rsid w:val="00640EDB"/>
    <w:rsid w:val="00640F43"/>
    <w:rsid w:val="00641000"/>
    <w:rsid w:val="00641264"/>
    <w:rsid w:val="00641283"/>
    <w:rsid w:val="00641364"/>
    <w:rsid w:val="00641380"/>
    <w:rsid w:val="006413CF"/>
    <w:rsid w:val="00641413"/>
    <w:rsid w:val="00641465"/>
    <w:rsid w:val="0064165D"/>
    <w:rsid w:val="0064175C"/>
    <w:rsid w:val="0064177C"/>
    <w:rsid w:val="006417C2"/>
    <w:rsid w:val="006418B1"/>
    <w:rsid w:val="00641BB3"/>
    <w:rsid w:val="00641EDB"/>
    <w:rsid w:val="00641F12"/>
    <w:rsid w:val="00641F20"/>
    <w:rsid w:val="0064223F"/>
    <w:rsid w:val="006423C3"/>
    <w:rsid w:val="00642522"/>
    <w:rsid w:val="0064263A"/>
    <w:rsid w:val="006426CC"/>
    <w:rsid w:val="00642849"/>
    <w:rsid w:val="0064289E"/>
    <w:rsid w:val="006428AD"/>
    <w:rsid w:val="00642B46"/>
    <w:rsid w:val="00642CA3"/>
    <w:rsid w:val="00642CCC"/>
    <w:rsid w:val="00642E8C"/>
    <w:rsid w:val="00642F74"/>
    <w:rsid w:val="00643025"/>
    <w:rsid w:val="0064336F"/>
    <w:rsid w:val="006433B0"/>
    <w:rsid w:val="006433BD"/>
    <w:rsid w:val="00643557"/>
    <w:rsid w:val="00643562"/>
    <w:rsid w:val="00643583"/>
    <w:rsid w:val="00643660"/>
    <w:rsid w:val="0064366C"/>
    <w:rsid w:val="00643716"/>
    <w:rsid w:val="00643784"/>
    <w:rsid w:val="006439B1"/>
    <w:rsid w:val="00643A99"/>
    <w:rsid w:val="00643AA6"/>
    <w:rsid w:val="00643BA6"/>
    <w:rsid w:val="00643E90"/>
    <w:rsid w:val="00643F40"/>
    <w:rsid w:val="00643FA6"/>
    <w:rsid w:val="00644050"/>
    <w:rsid w:val="00644186"/>
    <w:rsid w:val="006441F0"/>
    <w:rsid w:val="0064452D"/>
    <w:rsid w:val="00644677"/>
    <w:rsid w:val="00644865"/>
    <w:rsid w:val="00644A21"/>
    <w:rsid w:val="00644F01"/>
    <w:rsid w:val="00644F31"/>
    <w:rsid w:val="006452C9"/>
    <w:rsid w:val="00645420"/>
    <w:rsid w:val="0064558B"/>
    <w:rsid w:val="006456B4"/>
    <w:rsid w:val="00645B9A"/>
    <w:rsid w:val="00645C86"/>
    <w:rsid w:val="00645C9F"/>
    <w:rsid w:val="00645D0C"/>
    <w:rsid w:val="00645E4B"/>
    <w:rsid w:val="00645FBE"/>
    <w:rsid w:val="00645FCF"/>
    <w:rsid w:val="00645FF0"/>
    <w:rsid w:val="00646056"/>
    <w:rsid w:val="0064605B"/>
    <w:rsid w:val="006460F3"/>
    <w:rsid w:val="00646305"/>
    <w:rsid w:val="00646492"/>
    <w:rsid w:val="006464C1"/>
    <w:rsid w:val="006467B9"/>
    <w:rsid w:val="00646864"/>
    <w:rsid w:val="0064689A"/>
    <w:rsid w:val="006469B4"/>
    <w:rsid w:val="00646A01"/>
    <w:rsid w:val="00646A6C"/>
    <w:rsid w:val="00646AA2"/>
    <w:rsid w:val="00646BAD"/>
    <w:rsid w:val="00646BB2"/>
    <w:rsid w:val="00646C2B"/>
    <w:rsid w:val="00646C51"/>
    <w:rsid w:val="00646CA6"/>
    <w:rsid w:val="00646CC1"/>
    <w:rsid w:val="00646CDC"/>
    <w:rsid w:val="00647033"/>
    <w:rsid w:val="006471C1"/>
    <w:rsid w:val="00647201"/>
    <w:rsid w:val="006473F4"/>
    <w:rsid w:val="006475E6"/>
    <w:rsid w:val="00647632"/>
    <w:rsid w:val="00647686"/>
    <w:rsid w:val="00647809"/>
    <w:rsid w:val="00647923"/>
    <w:rsid w:val="00647AB7"/>
    <w:rsid w:val="00647B7F"/>
    <w:rsid w:val="00647BBD"/>
    <w:rsid w:val="00647C79"/>
    <w:rsid w:val="00647CFB"/>
    <w:rsid w:val="00647D7D"/>
    <w:rsid w:val="00647EA2"/>
    <w:rsid w:val="00647FE9"/>
    <w:rsid w:val="00650001"/>
    <w:rsid w:val="00650385"/>
    <w:rsid w:val="00650393"/>
    <w:rsid w:val="0065063F"/>
    <w:rsid w:val="00650688"/>
    <w:rsid w:val="00650754"/>
    <w:rsid w:val="006507EE"/>
    <w:rsid w:val="0065080D"/>
    <w:rsid w:val="00650878"/>
    <w:rsid w:val="006508B9"/>
    <w:rsid w:val="0065097C"/>
    <w:rsid w:val="00650A9B"/>
    <w:rsid w:val="00650B43"/>
    <w:rsid w:val="00650B54"/>
    <w:rsid w:val="00650BA5"/>
    <w:rsid w:val="00650BE2"/>
    <w:rsid w:val="00650BF6"/>
    <w:rsid w:val="00650CA1"/>
    <w:rsid w:val="00651081"/>
    <w:rsid w:val="006512C2"/>
    <w:rsid w:val="0065136D"/>
    <w:rsid w:val="0065143C"/>
    <w:rsid w:val="006514D3"/>
    <w:rsid w:val="00651566"/>
    <w:rsid w:val="00651606"/>
    <w:rsid w:val="00651712"/>
    <w:rsid w:val="00651854"/>
    <w:rsid w:val="006519C6"/>
    <w:rsid w:val="00651AA2"/>
    <w:rsid w:val="00651C25"/>
    <w:rsid w:val="00651C8E"/>
    <w:rsid w:val="00651DC7"/>
    <w:rsid w:val="00651E62"/>
    <w:rsid w:val="00651E64"/>
    <w:rsid w:val="006520C5"/>
    <w:rsid w:val="006520F7"/>
    <w:rsid w:val="00652191"/>
    <w:rsid w:val="006521DD"/>
    <w:rsid w:val="0065221C"/>
    <w:rsid w:val="00652456"/>
    <w:rsid w:val="0065249F"/>
    <w:rsid w:val="00652578"/>
    <w:rsid w:val="006526DF"/>
    <w:rsid w:val="00652743"/>
    <w:rsid w:val="00652C62"/>
    <w:rsid w:val="00652CF9"/>
    <w:rsid w:val="00652D70"/>
    <w:rsid w:val="00652DF0"/>
    <w:rsid w:val="00652E9D"/>
    <w:rsid w:val="00652FAE"/>
    <w:rsid w:val="0065358E"/>
    <w:rsid w:val="006537C0"/>
    <w:rsid w:val="0065380C"/>
    <w:rsid w:val="00653917"/>
    <w:rsid w:val="00653947"/>
    <w:rsid w:val="00653955"/>
    <w:rsid w:val="006539E8"/>
    <w:rsid w:val="00653B16"/>
    <w:rsid w:val="00653C69"/>
    <w:rsid w:val="00653C7D"/>
    <w:rsid w:val="00653CEC"/>
    <w:rsid w:val="00653DBD"/>
    <w:rsid w:val="0065401F"/>
    <w:rsid w:val="006542CD"/>
    <w:rsid w:val="0065433B"/>
    <w:rsid w:val="0065456D"/>
    <w:rsid w:val="0065467F"/>
    <w:rsid w:val="00654763"/>
    <w:rsid w:val="00654812"/>
    <w:rsid w:val="00654892"/>
    <w:rsid w:val="00654905"/>
    <w:rsid w:val="00654938"/>
    <w:rsid w:val="00654BD3"/>
    <w:rsid w:val="00654DFC"/>
    <w:rsid w:val="00654E0F"/>
    <w:rsid w:val="00654EBB"/>
    <w:rsid w:val="0065524B"/>
    <w:rsid w:val="00655285"/>
    <w:rsid w:val="00655287"/>
    <w:rsid w:val="006554DA"/>
    <w:rsid w:val="006556A5"/>
    <w:rsid w:val="0065583A"/>
    <w:rsid w:val="00655856"/>
    <w:rsid w:val="00655918"/>
    <w:rsid w:val="006559CD"/>
    <w:rsid w:val="00655B26"/>
    <w:rsid w:val="00655FC9"/>
    <w:rsid w:val="00656105"/>
    <w:rsid w:val="00656200"/>
    <w:rsid w:val="006562D5"/>
    <w:rsid w:val="00656307"/>
    <w:rsid w:val="00656323"/>
    <w:rsid w:val="006563A0"/>
    <w:rsid w:val="006563DC"/>
    <w:rsid w:val="00656521"/>
    <w:rsid w:val="006565D8"/>
    <w:rsid w:val="006566F6"/>
    <w:rsid w:val="0065673B"/>
    <w:rsid w:val="00656882"/>
    <w:rsid w:val="0065697F"/>
    <w:rsid w:val="00656B96"/>
    <w:rsid w:val="00656BA8"/>
    <w:rsid w:val="00656D2C"/>
    <w:rsid w:val="00656D5D"/>
    <w:rsid w:val="00656D8B"/>
    <w:rsid w:val="00656F79"/>
    <w:rsid w:val="00656FEF"/>
    <w:rsid w:val="00657003"/>
    <w:rsid w:val="006571EA"/>
    <w:rsid w:val="00657229"/>
    <w:rsid w:val="00657237"/>
    <w:rsid w:val="00657367"/>
    <w:rsid w:val="0065736B"/>
    <w:rsid w:val="00657475"/>
    <w:rsid w:val="00657517"/>
    <w:rsid w:val="006575F4"/>
    <w:rsid w:val="00657698"/>
    <w:rsid w:val="00657754"/>
    <w:rsid w:val="006577DE"/>
    <w:rsid w:val="00657897"/>
    <w:rsid w:val="006578E4"/>
    <w:rsid w:val="00657A17"/>
    <w:rsid w:val="00657A5D"/>
    <w:rsid w:val="00657AE5"/>
    <w:rsid w:val="00657BE2"/>
    <w:rsid w:val="00657C26"/>
    <w:rsid w:val="00657C9C"/>
    <w:rsid w:val="00657E8D"/>
    <w:rsid w:val="006602FC"/>
    <w:rsid w:val="00660A61"/>
    <w:rsid w:val="00660BBB"/>
    <w:rsid w:val="0066100B"/>
    <w:rsid w:val="00661053"/>
    <w:rsid w:val="00661125"/>
    <w:rsid w:val="006611BB"/>
    <w:rsid w:val="00661415"/>
    <w:rsid w:val="00661464"/>
    <w:rsid w:val="006615D9"/>
    <w:rsid w:val="0066183E"/>
    <w:rsid w:val="006619B0"/>
    <w:rsid w:val="00661BFB"/>
    <w:rsid w:val="00661C2A"/>
    <w:rsid w:val="00661F6A"/>
    <w:rsid w:val="00662012"/>
    <w:rsid w:val="006621EA"/>
    <w:rsid w:val="006622E9"/>
    <w:rsid w:val="00662319"/>
    <w:rsid w:val="006623C0"/>
    <w:rsid w:val="00662411"/>
    <w:rsid w:val="0066245A"/>
    <w:rsid w:val="0066250E"/>
    <w:rsid w:val="00662543"/>
    <w:rsid w:val="006626B8"/>
    <w:rsid w:val="006626D0"/>
    <w:rsid w:val="00662746"/>
    <w:rsid w:val="006627DC"/>
    <w:rsid w:val="00662841"/>
    <w:rsid w:val="006628E9"/>
    <w:rsid w:val="00662B5D"/>
    <w:rsid w:val="00662BDD"/>
    <w:rsid w:val="00662D2E"/>
    <w:rsid w:val="00662D8D"/>
    <w:rsid w:val="00662E5E"/>
    <w:rsid w:val="0066307C"/>
    <w:rsid w:val="006630C4"/>
    <w:rsid w:val="006634DA"/>
    <w:rsid w:val="00663527"/>
    <w:rsid w:val="0066363F"/>
    <w:rsid w:val="00663643"/>
    <w:rsid w:val="0066368B"/>
    <w:rsid w:val="0066383E"/>
    <w:rsid w:val="00663ADF"/>
    <w:rsid w:val="00663AEC"/>
    <w:rsid w:val="00663AF7"/>
    <w:rsid w:val="00663BBD"/>
    <w:rsid w:val="00663C7B"/>
    <w:rsid w:val="00663CCA"/>
    <w:rsid w:val="00663DF1"/>
    <w:rsid w:val="00663E40"/>
    <w:rsid w:val="00663F9D"/>
    <w:rsid w:val="006641BB"/>
    <w:rsid w:val="006641F4"/>
    <w:rsid w:val="00664202"/>
    <w:rsid w:val="0066428E"/>
    <w:rsid w:val="006643D4"/>
    <w:rsid w:val="006643E6"/>
    <w:rsid w:val="006644F4"/>
    <w:rsid w:val="00664594"/>
    <w:rsid w:val="0066465E"/>
    <w:rsid w:val="006646AD"/>
    <w:rsid w:val="006646B5"/>
    <w:rsid w:val="006648C9"/>
    <w:rsid w:val="006649A5"/>
    <w:rsid w:val="00664A8E"/>
    <w:rsid w:val="00664ADE"/>
    <w:rsid w:val="00664AFE"/>
    <w:rsid w:val="00664D49"/>
    <w:rsid w:val="00664DB3"/>
    <w:rsid w:val="00664E8C"/>
    <w:rsid w:val="00665361"/>
    <w:rsid w:val="006653BD"/>
    <w:rsid w:val="00665638"/>
    <w:rsid w:val="0066576C"/>
    <w:rsid w:val="00665825"/>
    <w:rsid w:val="00665915"/>
    <w:rsid w:val="0066595F"/>
    <w:rsid w:val="00665D04"/>
    <w:rsid w:val="00665F7C"/>
    <w:rsid w:val="00665FAF"/>
    <w:rsid w:val="006661D6"/>
    <w:rsid w:val="006663AD"/>
    <w:rsid w:val="0066640B"/>
    <w:rsid w:val="0066650C"/>
    <w:rsid w:val="006666AC"/>
    <w:rsid w:val="006668B4"/>
    <w:rsid w:val="0066699A"/>
    <w:rsid w:val="006669C5"/>
    <w:rsid w:val="00666B5F"/>
    <w:rsid w:val="00666BA2"/>
    <w:rsid w:val="00666C82"/>
    <w:rsid w:val="00666C9B"/>
    <w:rsid w:val="00666DFC"/>
    <w:rsid w:val="00666E38"/>
    <w:rsid w:val="00666E69"/>
    <w:rsid w:val="00666EBB"/>
    <w:rsid w:val="00666FB3"/>
    <w:rsid w:val="006670A5"/>
    <w:rsid w:val="0066730E"/>
    <w:rsid w:val="00667419"/>
    <w:rsid w:val="00667438"/>
    <w:rsid w:val="006674E0"/>
    <w:rsid w:val="006674E6"/>
    <w:rsid w:val="006674F8"/>
    <w:rsid w:val="00667555"/>
    <w:rsid w:val="00667657"/>
    <w:rsid w:val="006676F7"/>
    <w:rsid w:val="00667791"/>
    <w:rsid w:val="0066779E"/>
    <w:rsid w:val="0066790C"/>
    <w:rsid w:val="00667C24"/>
    <w:rsid w:val="00667C72"/>
    <w:rsid w:val="00667D99"/>
    <w:rsid w:val="00667DE6"/>
    <w:rsid w:val="00667FAF"/>
    <w:rsid w:val="006700CC"/>
    <w:rsid w:val="00670111"/>
    <w:rsid w:val="00670196"/>
    <w:rsid w:val="0067019B"/>
    <w:rsid w:val="006701AB"/>
    <w:rsid w:val="006702F8"/>
    <w:rsid w:val="006704D6"/>
    <w:rsid w:val="0067096D"/>
    <w:rsid w:val="00670AF4"/>
    <w:rsid w:val="00670B8B"/>
    <w:rsid w:val="00670C53"/>
    <w:rsid w:val="00670D3F"/>
    <w:rsid w:val="00670F22"/>
    <w:rsid w:val="00671060"/>
    <w:rsid w:val="00671081"/>
    <w:rsid w:val="0067112B"/>
    <w:rsid w:val="006711C3"/>
    <w:rsid w:val="0067129D"/>
    <w:rsid w:val="0067141F"/>
    <w:rsid w:val="00671480"/>
    <w:rsid w:val="00671484"/>
    <w:rsid w:val="006716A3"/>
    <w:rsid w:val="00671775"/>
    <w:rsid w:val="006717BF"/>
    <w:rsid w:val="006718DB"/>
    <w:rsid w:val="006718EB"/>
    <w:rsid w:val="006719AE"/>
    <w:rsid w:val="006719C5"/>
    <w:rsid w:val="006719E0"/>
    <w:rsid w:val="006719ED"/>
    <w:rsid w:val="00671AE9"/>
    <w:rsid w:val="00671AFF"/>
    <w:rsid w:val="00671DDB"/>
    <w:rsid w:val="00671E45"/>
    <w:rsid w:val="00671E76"/>
    <w:rsid w:val="00671F37"/>
    <w:rsid w:val="00671F9D"/>
    <w:rsid w:val="00672057"/>
    <w:rsid w:val="00672110"/>
    <w:rsid w:val="0067211F"/>
    <w:rsid w:val="0067245D"/>
    <w:rsid w:val="0067269D"/>
    <w:rsid w:val="00672988"/>
    <w:rsid w:val="00672A3F"/>
    <w:rsid w:val="00672A59"/>
    <w:rsid w:val="00672C10"/>
    <w:rsid w:val="00672C64"/>
    <w:rsid w:val="00672CE3"/>
    <w:rsid w:val="00672E83"/>
    <w:rsid w:val="00673001"/>
    <w:rsid w:val="006730F9"/>
    <w:rsid w:val="0067317F"/>
    <w:rsid w:val="006731B8"/>
    <w:rsid w:val="00673404"/>
    <w:rsid w:val="00673536"/>
    <w:rsid w:val="006735EA"/>
    <w:rsid w:val="00673901"/>
    <w:rsid w:val="0067399E"/>
    <w:rsid w:val="006739F6"/>
    <w:rsid w:val="00673B60"/>
    <w:rsid w:val="00673F79"/>
    <w:rsid w:val="00673F8D"/>
    <w:rsid w:val="006740A9"/>
    <w:rsid w:val="00674157"/>
    <w:rsid w:val="006741D5"/>
    <w:rsid w:val="0067421F"/>
    <w:rsid w:val="00674372"/>
    <w:rsid w:val="006743D5"/>
    <w:rsid w:val="006746CD"/>
    <w:rsid w:val="00674722"/>
    <w:rsid w:val="006747D1"/>
    <w:rsid w:val="0067491D"/>
    <w:rsid w:val="0067491F"/>
    <w:rsid w:val="00674A61"/>
    <w:rsid w:val="00674BA0"/>
    <w:rsid w:val="00674C0E"/>
    <w:rsid w:val="00674C1E"/>
    <w:rsid w:val="00674CB5"/>
    <w:rsid w:val="00674CF1"/>
    <w:rsid w:val="00674E6A"/>
    <w:rsid w:val="00674FDD"/>
    <w:rsid w:val="00675104"/>
    <w:rsid w:val="0067513C"/>
    <w:rsid w:val="0067532F"/>
    <w:rsid w:val="0067543B"/>
    <w:rsid w:val="00675849"/>
    <w:rsid w:val="006758B6"/>
    <w:rsid w:val="006758BB"/>
    <w:rsid w:val="00675965"/>
    <w:rsid w:val="00675A3F"/>
    <w:rsid w:val="00675A7F"/>
    <w:rsid w:val="00675C12"/>
    <w:rsid w:val="00675CF4"/>
    <w:rsid w:val="00675DED"/>
    <w:rsid w:val="00675E90"/>
    <w:rsid w:val="00675E9C"/>
    <w:rsid w:val="00675F2F"/>
    <w:rsid w:val="0067616C"/>
    <w:rsid w:val="00676182"/>
    <w:rsid w:val="006761F6"/>
    <w:rsid w:val="00676308"/>
    <w:rsid w:val="0067633C"/>
    <w:rsid w:val="0067635B"/>
    <w:rsid w:val="00676637"/>
    <w:rsid w:val="0067667B"/>
    <w:rsid w:val="006766D5"/>
    <w:rsid w:val="0067673B"/>
    <w:rsid w:val="00676848"/>
    <w:rsid w:val="00676849"/>
    <w:rsid w:val="00676877"/>
    <w:rsid w:val="006768D0"/>
    <w:rsid w:val="006769B8"/>
    <w:rsid w:val="006769CC"/>
    <w:rsid w:val="00676A64"/>
    <w:rsid w:val="00676A9D"/>
    <w:rsid w:val="00676B50"/>
    <w:rsid w:val="00676E3A"/>
    <w:rsid w:val="00676E59"/>
    <w:rsid w:val="00676F46"/>
    <w:rsid w:val="0067701C"/>
    <w:rsid w:val="00677157"/>
    <w:rsid w:val="006771A8"/>
    <w:rsid w:val="006771D8"/>
    <w:rsid w:val="0067725C"/>
    <w:rsid w:val="00677418"/>
    <w:rsid w:val="00677432"/>
    <w:rsid w:val="00677471"/>
    <w:rsid w:val="0067751F"/>
    <w:rsid w:val="0067752A"/>
    <w:rsid w:val="0067753F"/>
    <w:rsid w:val="006775B1"/>
    <w:rsid w:val="00677925"/>
    <w:rsid w:val="006779BF"/>
    <w:rsid w:val="006779F3"/>
    <w:rsid w:val="00677C05"/>
    <w:rsid w:val="00677C70"/>
    <w:rsid w:val="00677D70"/>
    <w:rsid w:val="00677D81"/>
    <w:rsid w:val="00677EA9"/>
    <w:rsid w:val="00677ED3"/>
    <w:rsid w:val="00680010"/>
    <w:rsid w:val="006801FF"/>
    <w:rsid w:val="00680308"/>
    <w:rsid w:val="006804A3"/>
    <w:rsid w:val="00680556"/>
    <w:rsid w:val="0068056E"/>
    <w:rsid w:val="00680674"/>
    <w:rsid w:val="006807DD"/>
    <w:rsid w:val="00680819"/>
    <w:rsid w:val="00680887"/>
    <w:rsid w:val="00680ABC"/>
    <w:rsid w:val="00680F46"/>
    <w:rsid w:val="00680F64"/>
    <w:rsid w:val="00680F89"/>
    <w:rsid w:val="00680FE4"/>
    <w:rsid w:val="0068134B"/>
    <w:rsid w:val="006815B8"/>
    <w:rsid w:val="006815E9"/>
    <w:rsid w:val="00681702"/>
    <w:rsid w:val="00681830"/>
    <w:rsid w:val="00681866"/>
    <w:rsid w:val="00681880"/>
    <w:rsid w:val="00681917"/>
    <w:rsid w:val="00681943"/>
    <w:rsid w:val="00681A35"/>
    <w:rsid w:val="00681A36"/>
    <w:rsid w:val="00681CD7"/>
    <w:rsid w:val="00681DB8"/>
    <w:rsid w:val="00681E3B"/>
    <w:rsid w:val="00681E5C"/>
    <w:rsid w:val="00681F26"/>
    <w:rsid w:val="00681F79"/>
    <w:rsid w:val="00681FDC"/>
    <w:rsid w:val="0068214E"/>
    <w:rsid w:val="006822F6"/>
    <w:rsid w:val="006823B7"/>
    <w:rsid w:val="006823BD"/>
    <w:rsid w:val="006823C7"/>
    <w:rsid w:val="00682503"/>
    <w:rsid w:val="006825D8"/>
    <w:rsid w:val="0068278E"/>
    <w:rsid w:val="00682904"/>
    <w:rsid w:val="00682A15"/>
    <w:rsid w:val="00682AB4"/>
    <w:rsid w:val="00682B53"/>
    <w:rsid w:val="00682C19"/>
    <w:rsid w:val="00682F1F"/>
    <w:rsid w:val="00682F27"/>
    <w:rsid w:val="0068307F"/>
    <w:rsid w:val="006830AF"/>
    <w:rsid w:val="006832B5"/>
    <w:rsid w:val="006832C6"/>
    <w:rsid w:val="006832E7"/>
    <w:rsid w:val="00683304"/>
    <w:rsid w:val="00683392"/>
    <w:rsid w:val="00683564"/>
    <w:rsid w:val="006839CF"/>
    <w:rsid w:val="00683AB4"/>
    <w:rsid w:val="00683C67"/>
    <w:rsid w:val="00683CF7"/>
    <w:rsid w:val="00683DC8"/>
    <w:rsid w:val="00683ECE"/>
    <w:rsid w:val="00683EDB"/>
    <w:rsid w:val="00683F8E"/>
    <w:rsid w:val="00684210"/>
    <w:rsid w:val="0068435F"/>
    <w:rsid w:val="00684520"/>
    <w:rsid w:val="006845F0"/>
    <w:rsid w:val="00684603"/>
    <w:rsid w:val="006846C0"/>
    <w:rsid w:val="0068478C"/>
    <w:rsid w:val="00684B12"/>
    <w:rsid w:val="00684BE1"/>
    <w:rsid w:val="00684C23"/>
    <w:rsid w:val="00684C3A"/>
    <w:rsid w:val="00684FEA"/>
    <w:rsid w:val="00685014"/>
    <w:rsid w:val="00685035"/>
    <w:rsid w:val="0068524F"/>
    <w:rsid w:val="00685485"/>
    <w:rsid w:val="006859DB"/>
    <w:rsid w:val="006859E3"/>
    <w:rsid w:val="00685A1A"/>
    <w:rsid w:val="00685AF1"/>
    <w:rsid w:val="00685D56"/>
    <w:rsid w:val="00685F65"/>
    <w:rsid w:val="00685FBE"/>
    <w:rsid w:val="00686109"/>
    <w:rsid w:val="0068619F"/>
    <w:rsid w:val="006862B9"/>
    <w:rsid w:val="00686489"/>
    <w:rsid w:val="0068668D"/>
    <w:rsid w:val="0068678D"/>
    <w:rsid w:val="00686959"/>
    <w:rsid w:val="00686A21"/>
    <w:rsid w:val="00686BA8"/>
    <w:rsid w:val="00686BEC"/>
    <w:rsid w:val="00686C29"/>
    <w:rsid w:val="00686D9E"/>
    <w:rsid w:val="00686ED4"/>
    <w:rsid w:val="00687057"/>
    <w:rsid w:val="00687143"/>
    <w:rsid w:val="00687488"/>
    <w:rsid w:val="0068751A"/>
    <w:rsid w:val="006878D5"/>
    <w:rsid w:val="00687C1D"/>
    <w:rsid w:val="00687C67"/>
    <w:rsid w:val="00687D58"/>
    <w:rsid w:val="00687E82"/>
    <w:rsid w:val="00687EAE"/>
    <w:rsid w:val="00687ED6"/>
    <w:rsid w:val="00687EED"/>
    <w:rsid w:val="00687FB6"/>
    <w:rsid w:val="00687FE3"/>
    <w:rsid w:val="00690013"/>
    <w:rsid w:val="00690100"/>
    <w:rsid w:val="006901B4"/>
    <w:rsid w:val="006904ED"/>
    <w:rsid w:val="0069062A"/>
    <w:rsid w:val="00690BF8"/>
    <w:rsid w:val="00690E2E"/>
    <w:rsid w:val="00690E88"/>
    <w:rsid w:val="00690EB9"/>
    <w:rsid w:val="00690EDC"/>
    <w:rsid w:val="00690F03"/>
    <w:rsid w:val="00691035"/>
    <w:rsid w:val="0069129F"/>
    <w:rsid w:val="006912AD"/>
    <w:rsid w:val="00691484"/>
    <w:rsid w:val="006914AE"/>
    <w:rsid w:val="006915B1"/>
    <w:rsid w:val="006915D7"/>
    <w:rsid w:val="006915F8"/>
    <w:rsid w:val="006917A0"/>
    <w:rsid w:val="0069189E"/>
    <w:rsid w:val="00691A6C"/>
    <w:rsid w:val="00691CCF"/>
    <w:rsid w:val="00691D0D"/>
    <w:rsid w:val="00691F67"/>
    <w:rsid w:val="0069207E"/>
    <w:rsid w:val="0069216E"/>
    <w:rsid w:val="006923BB"/>
    <w:rsid w:val="00692484"/>
    <w:rsid w:val="00692635"/>
    <w:rsid w:val="0069267E"/>
    <w:rsid w:val="0069275B"/>
    <w:rsid w:val="00692814"/>
    <w:rsid w:val="006929DB"/>
    <w:rsid w:val="00692B15"/>
    <w:rsid w:val="00692B34"/>
    <w:rsid w:val="00692B8D"/>
    <w:rsid w:val="00692D1A"/>
    <w:rsid w:val="00692F84"/>
    <w:rsid w:val="006932CE"/>
    <w:rsid w:val="006932E7"/>
    <w:rsid w:val="00693347"/>
    <w:rsid w:val="0069334C"/>
    <w:rsid w:val="00693558"/>
    <w:rsid w:val="006935D1"/>
    <w:rsid w:val="006935DC"/>
    <w:rsid w:val="00693614"/>
    <w:rsid w:val="0069378F"/>
    <w:rsid w:val="006937B9"/>
    <w:rsid w:val="006938CE"/>
    <w:rsid w:val="00693A27"/>
    <w:rsid w:val="00693BC0"/>
    <w:rsid w:val="00693BDC"/>
    <w:rsid w:val="00693D30"/>
    <w:rsid w:val="00693E73"/>
    <w:rsid w:val="00693EA6"/>
    <w:rsid w:val="006940BF"/>
    <w:rsid w:val="006940F2"/>
    <w:rsid w:val="00694358"/>
    <w:rsid w:val="00694443"/>
    <w:rsid w:val="00694498"/>
    <w:rsid w:val="006945C2"/>
    <w:rsid w:val="00694723"/>
    <w:rsid w:val="00694803"/>
    <w:rsid w:val="006948E2"/>
    <w:rsid w:val="006948EF"/>
    <w:rsid w:val="006948FF"/>
    <w:rsid w:val="006950DC"/>
    <w:rsid w:val="0069515A"/>
    <w:rsid w:val="006954F9"/>
    <w:rsid w:val="006959FD"/>
    <w:rsid w:val="00695A89"/>
    <w:rsid w:val="00695BFF"/>
    <w:rsid w:val="00695D73"/>
    <w:rsid w:val="00695DDE"/>
    <w:rsid w:val="00696134"/>
    <w:rsid w:val="0069621F"/>
    <w:rsid w:val="00696376"/>
    <w:rsid w:val="006964F7"/>
    <w:rsid w:val="0069669B"/>
    <w:rsid w:val="00696860"/>
    <w:rsid w:val="006969AF"/>
    <w:rsid w:val="006969F9"/>
    <w:rsid w:val="00696A5A"/>
    <w:rsid w:val="00696BA4"/>
    <w:rsid w:val="00696C63"/>
    <w:rsid w:val="00696C82"/>
    <w:rsid w:val="00696C9A"/>
    <w:rsid w:val="00696D63"/>
    <w:rsid w:val="00696DE4"/>
    <w:rsid w:val="00696EAC"/>
    <w:rsid w:val="00696F92"/>
    <w:rsid w:val="0069700C"/>
    <w:rsid w:val="006970AF"/>
    <w:rsid w:val="006970F5"/>
    <w:rsid w:val="00697437"/>
    <w:rsid w:val="00697579"/>
    <w:rsid w:val="006978BF"/>
    <w:rsid w:val="0069791E"/>
    <w:rsid w:val="006979AE"/>
    <w:rsid w:val="00697A2F"/>
    <w:rsid w:val="00697B4A"/>
    <w:rsid w:val="00697C34"/>
    <w:rsid w:val="00697D4E"/>
    <w:rsid w:val="00697F15"/>
    <w:rsid w:val="006A000B"/>
    <w:rsid w:val="006A0068"/>
    <w:rsid w:val="006A02C0"/>
    <w:rsid w:val="006A032F"/>
    <w:rsid w:val="006A036A"/>
    <w:rsid w:val="006A03E2"/>
    <w:rsid w:val="006A05D0"/>
    <w:rsid w:val="006A06F7"/>
    <w:rsid w:val="006A0700"/>
    <w:rsid w:val="006A0736"/>
    <w:rsid w:val="006A0780"/>
    <w:rsid w:val="006A08BF"/>
    <w:rsid w:val="006A0BE4"/>
    <w:rsid w:val="006A0D5D"/>
    <w:rsid w:val="006A0DD3"/>
    <w:rsid w:val="006A0E6C"/>
    <w:rsid w:val="006A0F17"/>
    <w:rsid w:val="006A0FBB"/>
    <w:rsid w:val="006A1052"/>
    <w:rsid w:val="006A10CE"/>
    <w:rsid w:val="006A1245"/>
    <w:rsid w:val="006A134D"/>
    <w:rsid w:val="006A146E"/>
    <w:rsid w:val="006A14CE"/>
    <w:rsid w:val="006A15E2"/>
    <w:rsid w:val="006A15FF"/>
    <w:rsid w:val="006A171A"/>
    <w:rsid w:val="006A1916"/>
    <w:rsid w:val="006A193D"/>
    <w:rsid w:val="006A196C"/>
    <w:rsid w:val="006A1BEB"/>
    <w:rsid w:val="006A1C0E"/>
    <w:rsid w:val="006A1F77"/>
    <w:rsid w:val="006A21DD"/>
    <w:rsid w:val="006A22D8"/>
    <w:rsid w:val="006A241C"/>
    <w:rsid w:val="006A2702"/>
    <w:rsid w:val="006A28EF"/>
    <w:rsid w:val="006A2971"/>
    <w:rsid w:val="006A297E"/>
    <w:rsid w:val="006A2A76"/>
    <w:rsid w:val="006A2B1C"/>
    <w:rsid w:val="006A2B33"/>
    <w:rsid w:val="006A2B96"/>
    <w:rsid w:val="006A2C4F"/>
    <w:rsid w:val="006A2C5F"/>
    <w:rsid w:val="006A2DC3"/>
    <w:rsid w:val="006A2E85"/>
    <w:rsid w:val="006A2FF6"/>
    <w:rsid w:val="006A3022"/>
    <w:rsid w:val="006A3044"/>
    <w:rsid w:val="006A304C"/>
    <w:rsid w:val="006A30D2"/>
    <w:rsid w:val="006A32FB"/>
    <w:rsid w:val="006A35B1"/>
    <w:rsid w:val="006A35DC"/>
    <w:rsid w:val="006A365D"/>
    <w:rsid w:val="006A383D"/>
    <w:rsid w:val="006A3891"/>
    <w:rsid w:val="006A3AF9"/>
    <w:rsid w:val="006A3BCC"/>
    <w:rsid w:val="006A3CFF"/>
    <w:rsid w:val="006A3FA2"/>
    <w:rsid w:val="006A3FF9"/>
    <w:rsid w:val="006A4033"/>
    <w:rsid w:val="006A40FF"/>
    <w:rsid w:val="006A410E"/>
    <w:rsid w:val="006A41AE"/>
    <w:rsid w:val="006A4277"/>
    <w:rsid w:val="006A42A0"/>
    <w:rsid w:val="006A4481"/>
    <w:rsid w:val="006A45AA"/>
    <w:rsid w:val="006A4665"/>
    <w:rsid w:val="006A4856"/>
    <w:rsid w:val="006A4977"/>
    <w:rsid w:val="006A4A7D"/>
    <w:rsid w:val="006A4A83"/>
    <w:rsid w:val="006A4AFD"/>
    <w:rsid w:val="006A4B2C"/>
    <w:rsid w:val="006A4BB3"/>
    <w:rsid w:val="006A4D42"/>
    <w:rsid w:val="006A4E52"/>
    <w:rsid w:val="006A4FE8"/>
    <w:rsid w:val="006A50A9"/>
    <w:rsid w:val="006A5272"/>
    <w:rsid w:val="006A5474"/>
    <w:rsid w:val="006A54E2"/>
    <w:rsid w:val="006A5510"/>
    <w:rsid w:val="006A564B"/>
    <w:rsid w:val="006A57EB"/>
    <w:rsid w:val="006A5817"/>
    <w:rsid w:val="006A590A"/>
    <w:rsid w:val="006A5979"/>
    <w:rsid w:val="006A5A2F"/>
    <w:rsid w:val="006A5A9B"/>
    <w:rsid w:val="006A5D54"/>
    <w:rsid w:val="006A5D6A"/>
    <w:rsid w:val="006A5DCA"/>
    <w:rsid w:val="006A5FA2"/>
    <w:rsid w:val="006A5FA5"/>
    <w:rsid w:val="006A5FF7"/>
    <w:rsid w:val="006A60EB"/>
    <w:rsid w:val="006A6199"/>
    <w:rsid w:val="006A61D3"/>
    <w:rsid w:val="006A6267"/>
    <w:rsid w:val="006A6324"/>
    <w:rsid w:val="006A6404"/>
    <w:rsid w:val="006A66AB"/>
    <w:rsid w:val="006A66CE"/>
    <w:rsid w:val="006A68E8"/>
    <w:rsid w:val="006A6903"/>
    <w:rsid w:val="006A6A3B"/>
    <w:rsid w:val="006A6B9B"/>
    <w:rsid w:val="006A6CBD"/>
    <w:rsid w:val="006A7141"/>
    <w:rsid w:val="006A71DC"/>
    <w:rsid w:val="006A7232"/>
    <w:rsid w:val="006A7481"/>
    <w:rsid w:val="006A7582"/>
    <w:rsid w:val="006A760E"/>
    <w:rsid w:val="006A7631"/>
    <w:rsid w:val="006A7672"/>
    <w:rsid w:val="006A76EC"/>
    <w:rsid w:val="006A7728"/>
    <w:rsid w:val="006A78F3"/>
    <w:rsid w:val="006A79BE"/>
    <w:rsid w:val="006A7A00"/>
    <w:rsid w:val="006A7A8B"/>
    <w:rsid w:val="006A7A90"/>
    <w:rsid w:val="006A7B57"/>
    <w:rsid w:val="006A7BEF"/>
    <w:rsid w:val="006A7C0D"/>
    <w:rsid w:val="006A7C8C"/>
    <w:rsid w:val="006A7CDB"/>
    <w:rsid w:val="006A7CF0"/>
    <w:rsid w:val="006A7EA3"/>
    <w:rsid w:val="006A7F87"/>
    <w:rsid w:val="006A7F90"/>
    <w:rsid w:val="006B00A1"/>
    <w:rsid w:val="006B0242"/>
    <w:rsid w:val="006B0269"/>
    <w:rsid w:val="006B02C3"/>
    <w:rsid w:val="006B02FA"/>
    <w:rsid w:val="006B05B5"/>
    <w:rsid w:val="006B06A1"/>
    <w:rsid w:val="006B07E9"/>
    <w:rsid w:val="006B080A"/>
    <w:rsid w:val="006B0900"/>
    <w:rsid w:val="006B0A95"/>
    <w:rsid w:val="006B0DB6"/>
    <w:rsid w:val="006B10BE"/>
    <w:rsid w:val="006B11C3"/>
    <w:rsid w:val="006B1292"/>
    <w:rsid w:val="006B1300"/>
    <w:rsid w:val="006B1479"/>
    <w:rsid w:val="006B1487"/>
    <w:rsid w:val="006B1545"/>
    <w:rsid w:val="006B17B6"/>
    <w:rsid w:val="006B18A8"/>
    <w:rsid w:val="006B18DB"/>
    <w:rsid w:val="006B1908"/>
    <w:rsid w:val="006B196D"/>
    <w:rsid w:val="006B1BDA"/>
    <w:rsid w:val="006B1BF5"/>
    <w:rsid w:val="006B1C0A"/>
    <w:rsid w:val="006B1C4D"/>
    <w:rsid w:val="006B1C62"/>
    <w:rsid w:val="006B1F4D"/>
    <w:rsid w:val="006B20BC"/>
    <w:rsid w:val="006B2176"/>
    <w:rsid w:val="006B23B9"/>
    <w:rsid w:val="006B24C9"/>
    <w:rsid w:val="006B250C"/>
    <w:rsid w:val="006B25E9"/>
    <w:rsid w:val="006B276E"/>
    <w:rsid w:val="006B2A11"/>
    <w:rsid w:val="006B2B61"/>
    <w:rsid w:val="006B2BD3"/>
    <w:rsid w:val="006B2D1E"/>
    <w:rsid w:val="006B2DA7"/>
    <w:rsid w:val="006B2F4D"/>
    <w:rsid w:val="006B306B"/>
    <w:rsid w:val="006B3193"/>
    <w:rsid w:val="006B32D4"/>
    <w:rsid w:val="006B3412"/>
    <w:rsid w:val="006B3679"/>
    <w:rsid w:val="006B3682"/>
    <w:rsid w:val="006B36D8"/>
    <w:rsid w:val="006B3723"/>
    <w:rsid w:val="006B37C2"/>
    <w:rsid w:val="006B37F5"/>
    <w:rsid w:val="006B3974"/>
    <w:rsid w:val="006B3B2A"/>
    <w:rsid w:val="006B3BD4"/>
    <w:rsid w:val="006B3CD3"/>
    <w:rsid w:val="006B3D65"/>
    <w:rsid w:val="006B3E47"/>
    <w:rsid w:val="006B401D"/>
    <w:rsid w:val="006B40DA"/>
    <w:rsid w:val="006B42A2"/>
    <w:rsid w:val="006B4300"/>
    <w:rsid w:val="006B44ED"/>
    <w:rsid w:val="006B4736"/>
    <w:rsid w:val="006B4752"/>
    <w:rsid w:val="006B47BF"/>
    <w:rsid w:val="006B47ED"/>
    <w:rsid w:val="006B4807"/>
    <w:rsid w:val="006B48CB"/>
    <w:rsid w:val="006B4968"/>
    <w:rsid w:val="006B4BCF"/>
    <w:rsid w:val="006B4C06"/>
    <w:rsid w:val="006B4D48"/>
    <w:rsid w:val="006B4EAA"/>
    <w:rsid w:val="006B5182"/>
    <w:rsid w:val="006B5403"/>
    <w:rsid w:val="006B5443"/>
    <w:rsid w:val="006B5487"/>
    <w:rsid w:val="006B5627"/>
    <w:rsid w:val="006B564D"/>
    <w:rsid w:val="006B56CF"/>
    <w:rsid w:val="006B58D0"/>
    <w:rsid w:val="006B59B6"/>
    <w:rsid w:val="006B5A76"/>
    <w:rsid w:val="006B5A9B"/>
    <w:rsid w:val="006B5D8A"/>
    <w:rsid w:val="006B5DF3"/>
    <w:rsid w:val="006B5E4F"/>
    <w:rsid w:val="006B5F52"/>
    <w:rsid w:val="006B5FAD"/>
    <w:rsid w:val="006B5FC3"/>
    <w:rsid w:val="006B60BF"/>
    <w:rsid w:val="006B6139"/>
    <w:rsid w:val="006B6196"/>
    <w:rsid w:val="006B61A5"/>
    <w:rsid w:val="006B61B9"/>
    <w:rsid w:val="006B63CE"/>
    <w:rsid w:val="006B6409"/>
    <w:rsid w:val="006B6621"/>
    <w:rsid w:val="006B6719"/>
    <w:rsid w:val="006B6889"/>
    <w:rsid w:val="006B689C"/>
    <w:rsid w:val="006B6A8E"/>
    <w:rsid w:val="006B6AFF"/>
    <w:rsid w:val="006B6B19"/>
    <w:rsid w:val="006B6B66"/>
    <w:rsid w:val="006B6C1B"/>
    <w:rsid w:val="006B6CCA"/>
    <w:rsid w:val="006B6E68"/>
    <w:rsid w:val="006B6F0C"/>
    <w:rsid w:val="006B70A4"/>
    <w:rsid w:val="006B7195"/>
    <w:rsid w:val="006B72C9"/>
    <w:rsid w:val="006B72F7"/>
    <w:rsid w:val="006B736A"/>
    <w:rsid w:val="006B7391"/>
    <w:rsid w:val="006B74E3"/>
    <w:rsid w:val="006B75BA"/>
    <w:rsid w:val="006B7793"/>
    <w:rsid w:val="006B77D8"/>
    <w:rsid w:val="006B7931"/>
    <w:rsid w:val="006B7B83"/>
    <w:rsid w:val="006B7BAF"/>
    <w:rsid w:val="006B7D4A"/>
    <w:rsid w:val="006B7E6E"/>
    <w:rsid w:val="006B7FAB"/>
    <w:rsid w:val="006BE47B"/>
    <w:rsid w:val="006C045F"/>
    <w:rsid w:val="006C06CC"/>
    <w:rsid w:val="006C078B"/>
    <w:rsid w:val="006C0828"/>
    <w:rsid w:val="006C0923"/>
    <w:rsid w:val="006C0976"/>
    <w:rsid w:val="006C0B48"/>
    <w:rsid w:val="006C0CF0"/>
    <w:rsid w:val="006C0E23"/>
    <w:rsid w:val="006C0E89"/>
    <w:rsid w:val="006C0E9A"/>
    <w:rsid w:val="006C1164"/>
    <w:rsid w:val="006C11E4"/>
    <w:rsid w:val="006C1323"/>
    <w:rsid w:val="006C1445"/>
    <w:rsid w:val="006C14D1"/>
    <w:rsid w:val="006C1523"/>
    <w:rsid w:val="006C15B8"/>
    <w:rsid w:val="006C15F0"/>
    <w:rsid w:val="006C1717"/>
    <w:rsid w:val="006C18BE"/>
    <w:rsid w:val="006C1960"/>
    <w:rsid w:val="006C1963"/>
    <w:rsid w:val="006C1AB3"/>
    <w:rsid w:val="006C1B8D"/>
    <w:rsid w:val="006C1BCE"/>
    <w:rsid w:val="006C1CA7"/>
    <w:rsid w:val="006C1D88"/>
    <w:rsid w:val="006C1EBE"/>
    <w:rsid w:val="006C1F8E"/>
    <w:rsid w:val="006C1FDB"/>
    <w:rsid w:val="006C2057"/>
    <w:rsid w:val="006C2062"/>
    <w:rsid w:val="006C20FB"/>
    <w:rsid w:val="006C210E"/>
    <w:rsid w:val="006C2226"/>
    <w:rsid w:val="006C22F8"/>
    <w:rsid w:val="006C241E"/>
    <w:rsid w:val="006C25A0"/>
    <w:rsid w:val="006C25C4"/>
    <w:rsid w:val="006C25C9"/>
    <w:rsid w:val="006C264C"/>
    <w:rsid w:val="006C2739"/>
    <w:rsid w:val="006C2799"/>
    <w:rsid w:val="006C297D"/>
    <w:rsid w:val="006C297E"/>
    <w:rsid w:val="006C2B13"/>
    <w:rsid w:val="006C2C87"/>
    <w:rsid w:val="006C2CE8"/>
    <w:rsid w:val="006C2D21"/>
    <w:rsid w:val="006C2D93"/>
    <w:rsid w:val="006C2E4C"/>
    <w:rsid w:val="006C2EB9"/>
    <w:rsid w:val="006C2F58"/>
    <w:rsid w:val="006C320E"/>
    <w:rsid w:val="006C323F"/>
    <w:rsid w:val="006C3255"/>
    <w:rsid w:val="006C3690"/>
    <w:rsid w:val="006C37A2"/>
    <w:rsid w:val="006C3816"/>
    <w:rsid w:val="006C383E"/>
    <w:rsid w:val="006C3880"/>
    <w:rsid w:val="006C392D"/>
    <w:rsid w:val="006C3AB0"/>
    <w:rsid w:val="006C3D7E"/>
    <w:rsid w:val="006C3E0A"/>
    <w:rsid w:val="006C3F23"/>
    <w:rsid w:val="006C3FE6"/>
    <w:rsid w:val="006C4021"/>
    <w:rsid w:val="006C411A"/>
    <w:rsid w:val="006C426F"/>
    <w:rsid w:val="006C4539"/>
    <w:rsid w:val="006C455E"/>
    <w:rsid w:val="006C4654"/>
    <w:rsid w:val="006C4727"/>
    <w:rsid w:val="006C474C"/>
    <w:rsid w:val="006C47A2"/>
    <w:rsid w:val="006C4B3C"/>
    <w:rsid w:val="006C4B4C"/>
    <w:rsid w:val="006C4B50"/>
    <w:rsid w:val="006C4D26"/>
    <w:rsid w:val="006C4ED3"/>
    <w:rsid w:val="006C4F30"/>
    <w:rsid w:val="006C4FC1"/>
    <w:rsid w:val="006C51A5"/>
    <w:rsid w:val="006C5213"/>
    <w:rsid w:val="006C529D"/>
    <w:rsid w:val="006C5354"/>
    <w:rsid w:val="006C53D6"/>
    <w:rsid w:val="006C53F0"/>
    <w:rsid w:val="006C563A"/>
    <w:rsid w:val="006C5842"/>
    <w:rsid w:val="006C586B"/>
    <w:rsid w:val="006C58B7"/>
    <w:rsid w:val="006C595F"/>
    <w:rsid w:val="006C59FE"/>
    <w:rsid w:val="006C5A43"/>
    <w:rsid w:val="006C5E76"/>
    <w:rsid w:val="006C6039"/>
    <w:rsid w:val="006C60F6"/>
    <w:rsid w:val="006C6127"/>
    <w:rsid w:val="006C612E"/>
    <w:rsid w:val="006C612F"/>
    <w:rsid w:val="006C62AF"/>
    <w:rsid w:val="006C62D8"/>
    <w:rsid w:val="006C6798"/>
    <w:rsid w:val="006C682B"/>
    <w:rsid w:val="006C6901"/>
    <w:rsid w:val="006C6928"/>
    <w:rsid w:val="006C6964"/>
    <w:rsid w:val="006C69E9"/>
    <w:rsid w:val="006C6C4F"/>
    <w:rsid w:val="006C6DF7"/>
    <w:rsid w:val="006C6EE8"/>
    <w:rsid w:val="006C6EF7"/>
    <w:rsid w:val="006C7003"/>
    <w:rsid w:val="006C7036"/>
    <w:rsid w:val="006C719A"/>
    <w:rsid w:val="006C7305"/>
    <w:rsid w:val="006C74B4"/>
    <w:rsid w:val="006C7655"/>
    <w:rsid w:val="006C76D7"/>
    <w:rsid w:val="006C77D8"/>
    <w:rsid w:val="006C7958"/>
    <w:rsid w:val="006C79A5"/>
    <w:rsid w:val="006C7A05"/>
    <w:rsid w:val="006C7DA4"/>
    <w:rsid w:val="006C7E89"/>
    <w:rsid w:val="006C7E8D"/>
    <w:rsid w:val="006C7F75"/>
    <w:rsid w:val="006D0158"/>
    <w:rsid w:val="006D01C0"/>
    <w:rsid w:val="006D034F"/>
    <w:rsid w:val="006D05C6"/>
    <w:rsid w:val="006D077A"/>
    <w:rsid w:val="006D0826"/>
    <w:rsid w:val="006D0907"/>
    <w:rsid w:val="006D0979"/>
    <w:rsid w:val="006D099C"/>
    <w:rsid w:val="006D0A86"/>
    <w:rsid w:val="006D0C12"/>
    <w:rsid w:val="006D0CAD"/>
    <w:rsid w:val="006D0CEE"/>
    <w:rsid w:val="006D0D1C"/>
    <w:rsid w:val="006D0D24"/>
    <w:rsid w:val="006D0E45"/>
    <w:rsid w:val="006D0E6B"/>
    <w:rsid w:val="006D0E74"/>
    <w:rsid w:val="006D0F03"/>
    <w:rsid w:val="006D10CC"/>
    <w:rsid w:val="006D12C1"/>
    <w:rsid w:val="006D13B3"/>
    <w:rsid w:val="006D140C"/>
    <w:rsid w:val="006D16CE"/>
    <w:rsid w:val="006D1892"/>
    <w:rsid w:val="006D1A54"/>
    <w:rsid w:val="006D1A7F"/>
    <w:rsid w:val="006D1CD8"/>
    <w:rsid w:val="006D20E2"/>
    <w:rsid w:val="006D2146"/>
    <w:rsid w:val="006D24AB"/>
    <w:rsid w:val="006D25DA"/>
    <w:rsid w:val="006D274E"/>
    <w:rsid w:val="006D27CA"/>
    <w:rsid w:val="006D288C"/>
    <w:rsid w:val="006D2945"/>
    <w:rsid w:val="006D2A68"/>
    <w:rsid w:val="006D2A8A"/>
    <w:rsid w:val="006D2AA6"/>
    <w:rsid w:val="006D2B37"/>
    <w:rsid w:val="006D2B4A"/>
    <w:rsid w:val="006D2B4B"/>
    <w:rsid w:val="006D3071"/>
    <w:rsid w:val="006D313E"/>
    <w:rsid w:val="006D358A"/>
    <w:rsid w:val="006D35E8"/>
    <w:rsid w:val="006D3775"/>
    <w:rsid w:val="006D3BFF"/>
    <w:rsid w:val="006D3C8C"/>
    <w:rsid w:val="006D3D56"/>
    <w:rsid w:val="006D3DC8"/>
    <w:rsid w:val="006D3E16"/>
    <w:rsid w:val="006D3E6D"/>
    <w:rsid w:val="006D3EEE"/>
    <w:rsid w:val="006D406C"/>
    <w:rsid w:val="006D40D0"/>
    <w:rsid w:val="006D438C"/>
    <w:rsid w:val="006D43B5"/>
    <w:rsid w:val="006D4457"/>
    <w:rsid w:val="006D44A6"/>
    <w:rsid w:val="006D462B"/>
    <w:rsid w:val="006D4698"/>
    <w:rsid w:val="006D48A4"/>
    <w:rsid w:val="006D4AE8"/>
    <w:rsid w:val="006D4B33"/>
    <w:rsid w:val="006D4C73"/>
    <w:rsid w:val="006D4DB3"/>
    <w:rsid w:val="006D5335"/>
    <w:rsid w:val="006D568A"/>
    <w:rsid w:val="006D5A40"/>
    <w:rsid w:val="006D5A51"/>
    <w:rsid w:val="006D5A78"/>
    <w:rsid w:val="006D5A88"/>
    <w:rsid w:val="006D5D0A"/>
    <w:rsid w:val="006D5D3F"/>
    <w:rsid w:val="006D5D50"/>
    <w:rsid w:val="006D6020"/>
    <w:rsid w:val="006D62DF"/>
    <w:rsid w:val="006D632E"/>
    <w:rsid w:val="006D63AE"/>
    <w:rsid w:val="006D6513"/>
    <w:rsid w:val="006D65B2"/>
    <w:rsid w:val="006D68D5"/>
    <w:rsid w:val="006D6A05"/>
    <w:rsid w:val="006D6A8D"/>
    <w:rsid w:val="006D6C9C"/>
    <w:rsid w:val="006D6D9A"/>
    <w:rsid w:val="006D6DD4"/>
    <w:rsid w:val="006D6E36"/>
    <w:rsid w:val="006D71C6"/>
    <w:rsid w:val="006D725F"/>
    <w:rsid w:val="006D7355"/>
    <w:rsid w:val="006D7356"/>
    <w:rsid w:val="006D746F"/>
    <w:rsid w:val="006D7502"/>
    <w:rsid w:val="006D7872"/>
    <w:rsid w:val="006D7939"/>
    <w:rsid w:val="006D7A78"/>
    <w:rsid w:val="006D7D43"/>
    <w:rsid w:val="006D7EE9"/>
    <w:rsid w:val="006E005F"/>
    <w:rsid w:val="006E010B"/>
    <w:rsid w:val="006E0138"/>
    <w:rsid w:val="006E023D"/>
    <w:rsid w:val="006E025C"/>
    <w:rsid w:val="006E0454"/>
    <w:rsid w:val="006E0502"/>
    <w:rsid w:val="006E055F"/>
    <w:rsid w:val="006E0693"/>
    <w:rsid w:val="006E06D5"/>
    <w:rsid w:val="006E081E"/>
    <w:rsid w:val="006E094A"/>
    <w:rsid w:val="006E0973"/>
    <w:rsid w:val="006E0C11"/>
    <w:rsid w:val="006E0C19"/>
    <w:rsid w:val="006E0CDA"/>
    <w:rsid w:val="006E0DAA"/>
    <w:rsid w:val="006E0DF2"/>
    <w:rsid w:val="006E0FB3"/>
    <w:rsid w:val="006E11C1"/>
    <w:rsid w:val="006E122D"/>
    <w:rsid w:val="006E1277"/>
    <w:rsid w:val="006E1286"/>
    <w:rsid w:val="006E12B1"/>
    <w:rsid w:val="006E1385"/>
    <w:rsid w:val="006E13D1"/>
    <w:rsid w:val="006E14B1"/>
    <w:rsid w:val="006E157A"/>
    <w:rsid w:val="006E15DE"/>
    <w:rsid w:val="006E161C"/>
    <w:rsid w:val="006E1624"/>
    <w:rsid w:val="006E1C24"/>
    <w:rsid w:val="006E1D44"/>
    <w:rsid w:val="006E1DAF"/>
    <w:rsid w:val="006E1F45"/>
    <w:rsid w:val="006E1F50"/>
    <w:rsid w:val="006E1F62"/>
    <w:rsid w:val="006E2059"/>
    <w:rsid w:val="006E207C"/>
    <w:rsid w:val="006E20C4"/>
    <w:rsid w:val="006E20EF"/>
    <w:rsid w:val="006E25D9"/>
    <w:rsid w:val="006E2757"/>
    <w:rsid w:val="006E2851"/>
    <w:rsid w:val="006E2A33"/>
    <w:rsid w:val="006E2A59"/>
    <w:rsid w:val="006E2ADA"/>
    <w:rsid w:val="006E2B94"/>
    <w:rsid w:val="006E2C88"/>
    <w:rsid w:val="006E2D80"/>
    <w:rsid w:val="006E2E5C"/>
    <w:rsid w:val="006E2F0B"/>
    <w:rsid w:val="006E2F0E"/>
    <w:rsid w:val="006E308E"/>
    <w:rsid w:val="006E3201"/>
    <w:rsid w:val="006E325C"/>
    <w:rsid w:val="006E3288"/>
    <w:rsid w:val="006E333C"/>
    <w:rsid w:val="006E34CF"/>
    <w:rsid w:val="006E3789"/>
    <w:rsid w:val="006E3889"/>
    <w:rsid w:val="006E38E6"/>
    <w:rsid w:val="006E3C7D"/>
    <w:rsid w:val="006E3E52"/>
    <w:rsid w:val="006E3E8D"/>
    <w:rsid w:val="006E3F31"/>
    <w:rsid w:val="006E4119"/>
    <w:rsid w:val="006E41E9"/>
    <w:rsid w:val="006E44CD"/>
    <w:rsid w:val="006E4593"/>
    <w:rsid w:val="006E4792"/>
    <w:rsid w:val="006E4827"/>
    <w:rsid w:val="006E49C0"/>
    <w:rsid w:val="006E49E2"/>
    <w:rsid w:val="006E4A18"/>
    <w:rsid w:val="006E4A2B"/>
    <w:rsid w:val="006E4A3E"/>
    <w:rsid w:val="006E4ABB"/>
    <w:rsid w:val="006E4B3A"/>
    <w:rsid w:val="006E4BEB"/>
    <w:rsid w:val="006E4C3F"/>
    <w:rsid w:val="006E4CD1"/>
    <w:rsid w:val="006E4D0C"/>
    <w:rsid w:val="006E4D1B"/>
    <w:rsid w:val="006E4F3C"/>
    <w:rsid w:val="006E4F57"/>
    <w:rsid w:val="006E5015"/>
    <w:rsid w:val="006E50BF"/>
    <w:rsid w:val="006E512F"/>
    <w:rsid w:val="006E530F"/>
    <w:rsid w:val="006E5642"/>
    <w:rsid w:val="006E58BB"/>
    <w:rsid w:val="006E58D0"/>
    <w:rsid w:val="006E5982"/>
    <w:rsid w:val="006E5B78"/>
    <w:rsid w:val="006E5BB7"/>
    <w:rsid w:val="006E60D5"/>
    <w:rsid w:val="006E6316"/>
    <w:rsid w:val="006E66B3"/>
    <w:rsid w:val="006E67BA"/>
    <w:rsid w:val="006E6821"/>
    <w:rsid w:val="006E68BC"/>
    <w:rsid w:val="006E699D"/>
    <w:rsid w:val="006E69A1"/>
    <w:rsid w:val="006E69B5"/>
    <w:rsid w:val="006E69DB"/>
    <w:rsid w:val="006E6AA8"/>
    <w:rsid w:val="006E6B49"/>
    <w:rsid w:val="006E6BA3"/>
    <w:rsid w:val="006E6C45"/>
    <w:rsid w:val="006E6D11"/>
    <w:rsid w:val="006E6D2C"/>
    <w:rsid w:val="006E6D7D"/>
    <w:rsid w:val="006E6D99"/>
    <w:rsid w:val="006E6DC4"/>
    <w:rsid w:val="006E6EB9"/>
    <w:rsid w:val="006E6EDF"/>
    <w:rsid w:val="006E70C3"/>
    <w:rsid w:val="006E71BB"/>
    <w:rsid w:val="006E71FA"/>
    <w:rsid w:val="006E7514"/>
    <w:rsid w:val="006E756F"/>
    <w:rsid w:val="006E75C0"/>
    <w:rsid w:val="006E766A"/>
    <w:rsid w:val="006E77EB"/>
    <w:rsid w:val="006E7804"/>
    <w:rsid w:val="006E7A92"/>
    <w:rsid w:val="006E7A9B"/>
    <w:rsid w:val="006E7AC6"/>
    <w:rsid w:val="006E7CD0"/>
    <w:rsid w:val="006E7EE6"/>
    <w:rsid w:val="006E7F63"/>
    <w:rsid w:val="006E7F68"/>
    <w:rsid w:val="006E7FC8"/>
    <w:rsid w:val="006F030D"/>
    <w:rsid w:val="006F06C0"/>
    <w:rsid w:val="006F0942"/>
    <w:rsid w:val="006F09DC"/>
    <w:rsid w:val="006F0A28"/>
    <w:rsid w:val="006F0FD5"/>
    <w:rsid w:val="006F103B"/>
    <w:rsid w:val="006F107E"/>
    <w:rsid w:val="006F1082"/>
    <w:rsid w:val="006F1116"/>
    <w:rsid w:val="006F1226"/>
    <w:rsid w:val="006F12D7"/>
    <w:rsid w:val="006F134F"/>
    <w:rsid w:val="006F1855"/>
    <w:rsid w:val="006F1A55"/>
    <w:rsid w:val="006F1E4A"/>
    <w:rsid w:val="006F20EE"/>
    <w:rsid w:val="006F2189"/>
    <w:rsid w:val="006F2579"/>
    <w:rsid w:val="006F2654"/>
    <w:rsid w:val="006F26D1"/>
    <w:rsid w:val="006F2844"/>
    <w:rsid w:val="006F28C8"/>
    <w:rsid w:val="006F293B"/>
    <w:rsid w:val="006F2AF4"/>
    <w:rsid w:val="006F2B7D"/>
    <w:rsid w:val="006F2CAC"/>
    <w:rsid w:val="006F2CB3"/>
    <w:rsid w:val="006F2FCE"/>
    <w:rsid w:val="006F2FFD"/>
    <w:rsid w:val="006F3196"/>
    <w:rsid w:val="006F3248"/>
    <w:rsid w:val="006F32FB"/>
    <w:rsid w:val="006F33A6"/>
    <w:rsid w:val="006F3538"/>
    <w:rsid w:val="006F3563"/>
    <w:rsid w:val="006F3704"/>
    <w:rsid w:val="006F377B"/>
    <w:rsid w:val="006F39B2"/>
    <w:rsid w:val="006F39F0"/>
    <w:rsid w:val="006F3B41"/>
    <w:rsid w:val="006F3B93"/>
    <w:rsid w:val="006F3C54"/>
    <w:rsid w:val="006F3CCA"/>
    <w:rsid w:val="006F3E32"/>
    <w:rsid w:val="006F4153"/>
    <w:rsid w:val="006F418C"/>
    <w:rsid w:val="006F41A4"/>
    <w:rsid w:val="006F424B"/>
    <w:rsid w:val="006F43CF"/>
    <w:rsid w:val="006F43D8"/>
    <w:rsid w:val="006F4417"/>
    <w:rsid w:val="006F4529"/>
    <w:rsid w:val="006F4733"/>
    <w:rsid w:val="006F4774"/>
    <w:rsid w:val="006F4813"/>
    <w:rsid w:val="006F484C"/>
    <w:rsid w:val="006F4A8F"/>
    <w:rsid w:val="006F4AF7"/>
    <w:rsid w:val="006F4AFF"/>
    <w:rsid w:val="006F4CFB"/>
    <w:rsid w:val="006F4D1D"/>
    <w:rsid w:val="006F4D24"/>
    <w:rsid w:val="006F4DD3"/>
    <w:rsid w:val="006F4E40"/>
    <w:rsid w:val="006F4E43"/>
    <w:rsid w:val="006F4E75"/>
    <w:rsid w:val="006F5101"/>
    <w:rsid w:val="006F5174"/>
    <w:rsid w:val="006F53AC"/>
    <w:rsid w:val="006F556B"/>
    <w:rsid w:val="006F580D"/>
    <w:rsid w:val="006F5C53"/>
    <w:rsid w:val="006F5C61"/>
    <w:rsid w:val="006F5E64"/>
    <w:rsid w:val="006F5F28"/>
    <w:rsid w:val="006F5F3A"/>
    <w:rsid w:val="006F60DE"/>
    <w:rsid w:val="006F628B"/>
    <w:rsid w:val="006F63C3"/>
    <w:rsid w:val="006F649E"/>
    <w:rsid w:val="006F6547"/>
    <w:rsid w:val="006F65FB"/>
    <w:rsid w:val="006F666A"/>
    <w:rsid w:val="006F6756"/>
    <w:rsid w:val="006F69B6"/>
    <w:rsid w:val="006F75CD"/>
    <w:rsid w:val="006F77EB"/>
    <w:rsid w:val="006F7914"/>
    <w:rsid w:val="006F7965"/>
    <w:rsid w:val="006F7971"/>
    <w:rsid w:val="006F7A9B"/>
    <w:rsid w:val="006F7C0B"/>
    <w:rsid w:val="006F7C36"/>
    <w:rsid w:val="006F7C80"/>
    <w:rsid w:val="006F7CF6"/>
    <w:rsid w:val="006F7D18"/>
    <w:rsid w:val="006F7E2E"/>
    <w:rsid w:val="006F7E46"/>
    <w:rsid w:val="006F7FE1"/>
    <w:rsid w:val="00700000"/>
    <w:rsid w:val="00700029"/>
    <w:rsid w:val="007000F9"/>
    <w:rsid w:val="0070037A"/>
    <w:rsid w:val="007003B4"/>
    <w:rsid w:val="00700420"/>
    <w:rsid w:val="007004E2"/>
    <w:rsid w:val="0070051D"/>
    <w:rsid w:val="0070055F"/>
    <w:rsid w:val="007006F6"/>
    <w:rsid w:val="00700A76"/>
    <w:rsid w:val="00700AB4"/>
    <w:rsid w:val="00700AD7"/>
    <w:rsid w:val="00700B54"/>
    <w:rsid w:val="00700B80"/>
    <w:rsid w:val="00700BE7"/>
    <w:rsid w:val="00700D6A"/>
    <w:rsid w:val="00700F8C"/>
    <w:rsid w:val="00700F8F"/>
    <w:rsid w:val="00700FCA"/>
    <w:rsid w:val="00701217"/>
    <w:rsid w:val="007012A6"/>
    <w:rsid w:val="007015C6"/>
    <w:rsid w:val="00701645"/>
    <w:rsid w:val="007016DC"/>
    <w:rsid w:val="00701A23"/>
    <w:rsid w:val="00701A65"/>
    <w:rsid w:val="00701AA0"/>
    <w:rsid w:val="00701BBC"/>
    <w:rsid w:val="00701C4C"/>
    <w:rsid w:val="00701D13"/>
    <w:rsid w:val="00701D77"/>
    <w:rsid w:val="00701D7F"/>
    <w:rsid w:val="00701E13"/>
    <w:rsid w:val="00701FB2"/>
    <w:rsid w:val="00701FDA"/>
    <w:rsid w:val="00702045"/>
    <w:rsid w:val="00702085"/>
    <w:rsid w:val="00702134"/>
    <w:rsid w:val="00702224"/>
    <w:rsid w:val="007022BC"/>
    <w:rsid w:val="00702353"/>
    <w:rsid w:val="0070238B"/>
    <w:rsid w:val="007023FB"/>
    <w:rsid w:val="00702427"/>
    <w:rsid w:val="00702495"/>
    <w:rsid w:val="007024B4"/>
    <w:rsid w:val="007024FB"/>
    <w:rsid w:val="00702590"/>
    <w:rsid w:val="007026F1"/>
    <w:rsid w:val="00702744"/>
    <w:rsid w:val="007028D6"/>
    <w:rsid w:val="00702C6B"/>
    <w:rsid w:val="00702D5A"/>
    <w:rsid w:val="00702E5F"/>
    <w:rsid w:val="00702EF7"/>
    <w:rsid w:val="007030B0"/>
    <w:rsid w:val="0070311C"/>
    <w:rsid w:val="007032C3"/>
    <w:rsid w:val="007033E0"/>
    <w:rsid w:val="00703424"/>
    <w:rsid w:val="00703462"/>
    <w:rsid w:val="00703473"/>
    <w:rsid w:val="00703571"/>
    <w:rsid w:val="00703582"/>
    <w:rsid w:val="00703989"/>
    <w:rsid w:val="007039E5"/>
    <w:rsid w:val="00703A58"/>
    <w:rsid w:val="00703D67"/>
    <w:rsid w:val="00703DAA"/>
    <w:rsid w:val="00703E6A"/>
    <w:rsid w:val="00703E8B"/>
    <w:rsid w:val="00703EE8"/>
    <w:rsid w:val="007042E9"/>
    <w:rsid w:val="00704495"/>
    <w:rsid w:val="007044A9"/>
    <w:rsid w:val="007047FF"/>
    <w:rsid w:val="0070485B"/>
    <w:rsid w:val="00704926"/>
    <w:rsid w:val="00704D12"/>
    <w:rsid w:val="00704FE7"/>
    <w:rsid w:val="00704FEB"/>
    <w:rsid w:val="007050B2"/>
    <w:rsid w:val="00705108"/>
    <w:rsid w:val="007051B5"/>
    <w:rsid w:val="007051D6"/>
    <w:rsid w:val="007051E5"/>
    <w:rsid w:val="00705270"/>
    <w:rsid w:val="00705A10"/>
    <w:rsid w:val="00705A64"/>
    <w:rsid w:val="00705E81"/>
    <w:rsid w:val="00705F76"/>
    <w:rsid w:val="00706021"/>
    <w:rsid w:val="00706036"/>
    <w:rsid w:val="00706431"/>
    <w:rsid w:val="007065DE"/>
    <w:rsid w:val="00706BE9"/>
    <w:rsid w:val="00706CCE"/>
    <w:rsid w:val="00706EB6"/>
    <w:rsid w:val="00706F25"/>
    <w:rsid w:val="00706F7D"/>
    <w:rsid w:val="007070D6"/>
    <w:rsid w:val="007070E4"/>
    <w:rsid w:val="00707100"/>
    <w:rsid w:val="00707184"/>
    <w:rsid w:val="00707218"/>
    <w:rsid w:val="00707282"/>
    <w:rsid w:val="007074DE"/>
    <w:rsid w:val="0070755D"/>
    <w:rsid w:val="00707631"/>
    <w:rsid w:val="007076B6"/>
    <w:rsid w:val="007076BE"/>
    <w:rsid w:val="0070774C"/>
    <w:rsid w:val="00707830"/>
    <w:rsid w:val="007078F8"/>
    <w:rsid w:val="00707976"/>
    <w:rsid w:val="00707B92"/>
    <w:rsid w:val="00707D8E"/>
    <w:rsid w:val="00707D9A"/>
    <w:rsid w:val="00707DD9"/>
    <w:rsid w:val="00707E08"/>
    <w:rsid w:val="00707E71"/>
    <w:rsid w:val="00707E90"/>
    <w:rsid w:val="00707F32"/>
    <w:rsid w:val="007100D6"/>
    <w:rsid w:val="0071016B"/>
    <w:rsid w:val="00710179"/>
    <w:rsid w:val="0071040D"/>
    <w:rsid w:val="00710446"/>
    <w:rsid w:val="0071058A"/>
    <w:rsid w:val="007105E7"/>
    <w:rsid w:val="007106DF"/>
    <w:rsid w:val="00710711"/>
    <w:rsid w:val="0071085F"/>
    <w:rsid w:val="007108D3"/>
    <w:rsid w:val="00710925"/>
    <w:rsid w:val="00710938"/>
    <w:rsid w:val="00710ACC"/>
    <w:rsid w:val="00710C6D"/>
    <w:rsid w:val="00710C82"/>
    <w:rsid w:val="00710DF9"/>
    <w:rsid w:val="00710EAD"/>
    <w:rsid w:val="00710FF3"/>
    <w:rsid w:val="00711031"/>
    <w:rsid w:val="0071118B"/>
    <w:rsid w:val="007111E6"/>
    <w:rsid w:val="007112C3"/>
    <w:rsid w:val="007113D4"/>
    <w:rsid w:val="007115F9"/>
    <w:rsid w:val="00711645"/>
    <w:rsid w:val="00711758"/>
    <w:rsid w:val="0071178C"/>
    <w:rsid w:val="00711841"/>
    <w:rsid w:val="00711A95"/>
    <w:rsid w:val="00711B35"/>
    <w:rsid w:val="00711BC8"/>
    <w:rsid w:val="00711C66"/>
    <w:rsid w:val="00711C6D"/>
    <w:rsid w:val="00711CF9"/>
    <w:rsid w:val="00711D0A"/>
    <w:rsid w:val="00711D96"/>
    <w:rsid w:val="00711E13"/>
    <w:rsid w:val="00711F5A"/>
    <w:rsid w:val="007124B1"/>
    <w:rsid w:val="007124FE"/>
    <w:rsid w:val="0071269B"/>
    <w:rsid w:val="00712EDA"/>
    <w:rsid w:val="00712F1A"/>
    <w:rsid w:val="00712F3F"/>
    <w:rsid w:val="0071326D"/>
    <w:rsid w:val="007132A4"/>
    <w:rsid w:val="007132E4"/>
    <w:rsid w:val="0071333A"/>
    <w:rsid w:val="0071352A"/>
    <w:rsid w:val="0071363B"/>
    <w:rsid w:val="007136D0"/>
    <w:rsid w:val="00713938"/>
    <w:rsid w:val="0071393C"/>
    <w:rsid w:val="007139AA"/>
    <w:rsid w:val="00713B7C"/>
    <w:rsid w:val="00713BA6"/>
    <w:rsid w:val="00713C5B"/>
    <w:rsid w:val="00713C9B"/>
    <w:rsid w:val="00713DEE"/>
    <w:rsid w:val="00713F50"/>
    <w:rsid w:val="0071408B"/>
    <w:rsid w:val="007140B5"/>
    <w:rsid w:val="0071411B"/>
    <w:rsid w:val="00714270"/>
    <w:rsid w:val="00714305"/>
    <w:rsid w:val="00714323"/>
    <w:rsid w:val="00714641"/>
    <w:rsid w:val="0071468C"/>
    <w:rsid w:val="00714734"/>
    <w:rsid w:val="00714745"/>
    <w:rsid w:val="00714797"/>
    <w:rsid w:val="007147BF"/>
    <w:rsid w:val="00714835"/>
    <w:rsid w:val="00714941"/>
    <w:rsid w:val="00714942"/>
    <w:rsid w:val="00714A1C"/>
    <w:rsid w:val="00714AEF"/>
    <w:rsid w:val="00714DA5"/>
    <w:rsid w:val="00714EA7"/>
    <w:rsid w:val="00714FF1"/>
    <w:rsid w:val="00715082"/>
    <w:rsid w:val="007150FD"/>
    <w:rsid w:val="007152E1"/>
    <w:rsid w:val="007152ED"/>
    <w:rsid w:val="00715379"/>
    <w:rsid w:val="007153E4"/>
    <w:rsid w:val="00715560"/>
    <w:rsid w:val="0071557B"/>
    <w:rsid w:val="007155A9"/>
    <w:rsid w:val="00715780"/>
    <w:rsid w:val="00715887"/>
    <w:rsid w:val="007158E1"/>
    <w:rsid w:val="00715A7F"/>
    <w:rsid w:val="00715AB1"/>
    <w:rsid w:val="00715B79"/>
    <w:rsid w:val="00715C2A"/>
    <w:rsid w:val="00715C72"/>
    <w:rsid w:val="00715C9D"/>
    <w:rsid w:val="00715D56"/>
    <w:rsid w:val="00715E1A"/>
    <w:rsid w:val="00715E4A"/>
    <w:rsid w:val="00715E7E"/>
    <w:rsid w:val="00715FC0"/>
    <w:rsid w:val="00716041"/>
    <w:rsid w:val="007160ED"/>
    <w:rsid w:val="007161D4"/>
    <w:rsid w:val="007162EC"/>
    <w:rsid w:val="007163C8"/>
    <w:rsid w:val="00716419"/>
    <w:rsid w:val="007165A2"/>
    <w:rsid w:val="00716745"/>
    <w:rsid w:val="00716791"/>
    <w:rsid w:val="00716808"/>
    <w:rsid w:val="00716A95"/>
    <w:rsid w:val="00716AA6"/>
    <w:rsid w:val="00716DE2"/>
    <w:rsid w:val="00716E30"/>
    <w:rsid w:val="00716EC6"/>
    <w:rsid w:val="00716F3E"/>
    <w:rsid w:val="00716F9E"/>
    <w:rsid w:val="0071705B"/>
    <w:rsid w:val="0071709D"/>
    <w:rsid w:val="00717291"/>
    <w:rsid w:val="007172B1"/>
    <w:rsid w:val="00717382"/>
    <w:rsid w:val="007173C6"/>
    <w:rsid w:val="0071741D"/>
    <w:rsid w:val="007175C7"/>
    <w:rsid w:val="0071761C"/>
    <w:rsid w:val="007177E1"/>
    <w:rsid w:val="0071786A"/>
    <w:rsid w:val="007178DD"/>
    <w:rsid w:val="007179A5"/>
    <w:rsid w:val="00717A19"/>
    <w:rsid w:val="00717CFD"/>
    <w:rsid w:val="00717FD9"/>
    <w:rsid w:val="00720094"/>
    <w:rsid w:val="00720447"/>
    <w:rsid w:val="007204CC"/>
    <w:rsid w:val="00720505"/>
    <w:rsid w:val="0072058B"/>
    <w:rsid w:val="00720614"/>
    <w:rsid w:val="00720628"/>
    <w:rsid w:val="00720641"/>
    <w:rsid w:val="00720799"/>
    <w:rsid w:val="00720820"/>
    <w:rsid w:val="00720A2C"/>
    <w:rsid w:val="00720B56"/>
    <w:rsid w:val="00720E28"/>
    <w:rsid w:val="00720E5C"/>
    <w:rsid w:val="00720FAB"/>
    <w:rsid w:val="0072102C"/>
    <w:rsid w:val="0072112B"/>
    <w:rsid w:val="00721147"/>
    <w:rsid w:val="00721235"/>
    <w:rsid w:val="007212DA"/>
    <w:rsid w:val="007215FB"/>
    <w:rsid w:val="007216CF"/>
    <w:rsid w:val="007218DD"/>
    <w:rsid w:val="007219B9"/>
    <w:rsid w:val="00721A15"/>
    <w:rsid w:val="00721E15"/>
    <w:rsid w:val="00722075"/>
    <w:rsid w:val="00722165"/>
    <w:rsid w:val="007221AB"/>
    <w:rsid w:val="00722402"/>
    <w:rsid w:val="00722430"/>
    <w:rsid w:val="007226FD"/>
    <w:rsid w:val="00722720"/>
    <w:rsid w:val="00722721"/>
    <w:rsid w:val="00722AF5"/>
    <w:rsid w:val="00722B98"/>
    <w:rsid w:val="00722CAF"/>
    <w:rsid w:val="00722D39"/>
    <w:rsid w:val="00722D8B"/>
    <w:rsid w:val="00722EFF"/>
    <w:rsid w:val="00722F37"/>
    <w:rsid w:val="00722FAC"/>
    <w:rsid w:val="00722FC0"/>
    <w:rsid w:val="007231AE"/>
    <w:rsid w:val="0072331F"/>
    <w:rsid w:val="007233C7"/>
    <w:rsid w:val="007236A3"/>
    <w:rsid w:val="007236B4"/>
    <w:rsid w:val="007237BF"/>
    <w:rsid w:val="007239B6"/>
    <w:rsid w:val="00723AAB"/>
    <w:rsid w:val="00723BD9"/>
    <w:rsid w:val="00723D1F"/>
    <w:rsid w:val="007241D4"/>
    <w:rsid w:val="007242A8"/>
    <w:rsid w:val="0072437A"/>
    <w:rsid w:val="00724539"/>
    <w:rsid w:val="0072478C"/>
    <w:rsid w:val="007247BE"/>
    <w:rsid w:val="00724853"/>
    <w:rsid w:val="007248AC"/>
    <w:rsid w:val="007248B1"/>
    <w:rsid w:val="0072490A"/>
    <w:rsid w:val="00724A05"/>
    <w:rsid w:val="00724B62"/>
    <w:rsid w:val="00724B64"/>
    <w:rsid w:val="00724C5B"/>
    <w:rsid w:val="00724C98"/>
    <w:rsid w:val="00724DE9"/>
    <w:rsid w:val="0072517D"/>
    <w:rsid w:val="007252D5"/>
    <w:rsid w:val="007252E2"/>
    <w:rsid w:val="00725509"/>
    <w:rsid w:val="0072567F"/>
    <w:rsid w:val="0072577A"/>
    <w:rsid w:val="007257DC"/>
    <w:rsid w:val="0072584E"/>
    <w:rsid w:val="00725932"/>
    <w:rsid w:val="007259FE"/>
    <w:rsid w:val="00725A4C"/>
    <w:rsid w:val="00725AD0"/>
    <w:rsid w:val="00725B5A"/>
    <w:rsid w:val="00725C20"/>
    <w:rsid w:val="00725C77"/>
    <w:rsid w:val="00725F66"/>
    <w:rsid w:val="00726078"/>
    <w:rsid w:val="0072613D"/>
    <w:rsid w:val="0072620A"/>
    <w:rsid w:val="007262BE"/>
    <w:rsid w:val="00726372"/>
    <w:rsid w:val="007266D7"/>
    <w:rsid w:val="00726805"/>
    <w:rsid w:val="00726831"/>
    <w:rsid w:val="00726878"/>
    <w:rsid w:val="007268AB"/>
    <w:rsid w:val="007268E8"/>
    <w:rsid w:val="00726AF0"/>
    <w:rsid w:val="00726B4A"/>
    <w:rsid w:val="00726B8D"/>
    <w:rsid w:val="00726B93"/>
    <w:rsid w:val="00726D94"/>
    <w:rsid w:val="00726EAF"/>
    <w:rsid w:val="00726F65"/>
    <w:rsid w:val="00727191"/>
    <w:rsid w:val="007271FC"/>
    <w:rsid w:val="0072765B"/>
    <w:rsid w:val="007276B6"/>
    <w:rsid w:val="00727870"/>
    <w:rsid w:val="0072790E"/>
    <w:rsid w:val="00727B83"/>
    <w:rsid w:val="00727C4B"/>
    <w:rsid w:val="00727C7D"/>
    <w:rsid w:val="00727EE9"/>
    <w:rsid w:val="00727F2F"/>
    <w:rsid w:val="00727FB5"/>
    <w:rsid w:val="007300DC"/>
    <w:rsid w:val="00730161"/>
    <w:rsid w:val="007301F3"/>
    <w:rsid w:val="007302D3"/>
    <w:rsid w:val="0073030A"/>
    <w:rsid w:val="00730345"/>
    <w:rsid w:val="007303E6"/>
    <w:rsid w:val="007304D2"/>
    <w:rsid w:val="0073067A"/>
    <w:rsid w:val="007306C6"/>
    <w:rsid w:val="00730808"/>
    <w:rsid w:val="00730AC7"/>
    <w:rsid w:val="00730B64"/>
    <w:rsid w:val="00730BBE"/>
    <w:rsid w:val="00730C88"/>
    <w:rsid w:val="00730D1A"/>
    <w:rsid w:val="00730D38"/>
    <w:rsid w:val="00730D7C"/>
    <w:rsid w:val="00730DD9"/>
    <w:rsid w:val="00730E04"/>
    <w:rsid w:val="00730FD0"/>
    <w:rsid w:val="0073119F"/>
    <w:rsid w:val="0073124A"/>
    <w:rsid w:val="00731403"/>
    <w:rsid w:val="0073148B"/>
    <w:rsid w:val="007314DC"/>
    <w:rsid w:val="00731504"/>
    <w:rsid w:val="00731521"/>
    <w:rsid w:val="007315B8"/>
    <w:rsid w:val="007316D6"/>
    <w:rsid w:val="007318BF"/>
    <w:rsid w:val="00731ADD"/>
    <w:rsid w:val="00731B01"/>
    <w:rsid w:val="00731B79"/>
    <w:rsid w:val="00731D50"/>
    <w:rsid w:val="00731DAF"/>
    <w:rsid w:val="00731DD6"/>
    <w:rsid w:val="00731E72"/>
    <w:rsid w:val="00731EC9"/>
    <w:rsid w:val="00731F43"/>
    <w:rsid w:val="007320A2"/>
    <w:rsid w:val="007320B3"/>
    <w:rsid w:val="00732160"/>
    <w:rsid w:val="007321B5"/>
    <w:rsid w:val="007321F9"/>
    <w:rsid w:val="0073234F"/>
    <w:rsid w:val="0073249D"/>
    <w:rsid w:val="0073264A"/>
    <w:rsid w:val="007327AE"/>
    <w:rsid w:val="007327CE"/>
    <w:rsid w:val="00732912"/>
    <w:rsid w:val="00732A46"/>
    <w:rsid w:val="00732D96"/>
    <w:rsid w:val="00732F9D"/>
    <w:rsid w:val="0073305E"/>
    <w:rsid w:val="007332F8"/>
    <w:rsid w:val="007333D7"/>
    <w:rsid w:val="0073345B"/>
    <w:rsid w:val="007334E1"/>
    <w:rsid w:val="00733541"/>
    <w:rsid w:val="00733769"/>
    <w:rsid w:val="0073381D"/>
    <w:rsid w:val="00733887"/>
    <w:rsid w:val="00733893"/>
    <w:rsid w:val="00733972"/>
    <w:rsid w:val="00733A1B"/>
    <w:rsid w:val="00733BB2"/>
    <w:rsid w:val="00733D24"/>
    <w:rsid w:val="00733D7A"/>
    <w:rsid w:val="00733DFC"/>
    <w:rsid w:val="00733EF0"/>
    <w:rsid w:val="00733F92"/>
    <w:rsid w:val="00734125"/>
    <w:rsid w:val="0073419C"/>
    <w:rsid w:val="00734246"/>
    <w:rsid w:val="0073427D"/>
    <w:rsid w:val="00734355"/>
    <w:rsid w:val="0073438B"/>
    <w:rsid w:val="00734621"/>
    <w:rsid w:val="00734651"/>
    <w:rsid w:val="0073475C"/>
    <w:rsid w:val="0073475D"/>
    <w:rsid w:val="007347F1"/>
    <w:rsid w:val="0073484F"/>
    <w:rsid w:val="00734874"/>
    <w:rsid w:val="0073487A"/>
    <w:rsid w:val="007348A0"/>
    <w:rsid w:val="00734A05"/>
    <w:rsid w:val="00734CC2"/>
    <w:rsid w:val="00734DA9"/>
    <w:rsid w:val="00734DC1"/>
    <w:rsid w:val="00734E8A"/>
    <w:rsid w:val="00734ECC"/>
    <w:rsid w:val="00734FED"/>
    <w:rsid w:val="007351A8"/>
    <w:rsid w:val="00735282"/>
    <w:rsid w:val="007352C7"/>
    <w:rsid w:val="0073537D"/>
    <w:rsid w:val="007355B3"/>
    <w:rsid w:val="00735699"/>
    <w:rsid w:val="007358D0"/>
    <w:rsid w:val="00735A33"/>
    <w:rsid w:val="00735B01"/>
    <w:rsid w:val="00735C04"/>
    <w:rsid w:val="00735C6F"/>
    <w:rsid w:val="00735D9B"/>
    <w:rsid w:val="00735DEC"/>
    <w:rsid w:val="00735E0B"/>
    <w:rsid w:val="007360A4"/>
    <w:rsid w:val="0073651F"/>
    <w:rsid w:val="00736860"/>
    <w:rsid w:val="007368DE"/>
    <w:rsid w:val="00736A36"/>
    <w:rsid w:val="00736A8A"/>
    <w:rsid w:val="00736C88"/>
    <w:rsid w:val="00736EF0"/>
    <w:rsid w:val="00737042"/>
    <w:rsid w:val="00737372"/>
    <w:rsid w:val="00737377"/>
    <w:rsid w:val="00737382"/>
    <w:rsid w:val="007374A2"/>
    <w:rsid w:val="007374CC"/>
    <w:rsid w:val="007376A7"/>
    <w:rsid w:val="007376CE"/>
    <w:rsid w:val="007378B6"/>
    <w:rsid w:val="007379C6"/>
    <w:rsid w:val="00737A31"/>
    <w:rsid w:val="00737AD3"/>
    <w:rsid w:val="00737C27"/>
    <w:rsid w:val="00737C3B"/>
    <w:rsid w:val="00737C62"/>
    <w:rsid w:val="00737CE7"/>
    <w:rsid w:val="00737D3F"/>
    <w:rsid w:val="00740138"/>
    <w:rsid w:val="0074042C"/>
    <w:rsid w:val="007404AD"/>
    <w:rsid w:val="00740603"/>
    <w:rsid w:val="00740737"/>
    <w:rsid w:val="00740A7B"/>
    <w:rsid w:val="00740AF6"/>
    <w:rsid w:val="00740C69"/>
    <w:rsid w:val="00740CB9"/>
    <w:rsid w:val="00740E67"/>
    <w:rsid w:val="00740EAC"/>
    <w:rsid w:val="007412F0"/>
    <w:rsid w:val="0074138B"/>
    <w:rsid w:val="007414E8"/>
    <w:rsid w:val="00741553"/>
    <w:rsid w:val="0074155C"/>
    <w:rsid w:val="007415A2"/>
    <w:rsid w:val="00741772"/>
    <w:rsid w:val="007418F0"/>
    <w:rsid w:val="00741EE9"/>
    <w:rsid w:val="00741FA1"/>
    <w:rsid w:val="007420C9"/>
    <w:rsid w:val="00742269"/>
    <w:rsid w:val="007424A8"/>
    <w:rsid w:val="00742560"/>
    <w:rsid w:val="007425D1"/>
    <w:rsid w:val="0074265B"/>
    <w:rsid w:val="007426AF"/>
    <w:rsid w:val="0074279B"/>
    <w:rsid w:val="00742831"/>
    <w:rsid w:val="00742A6A"/>
    <w:rsid w:val="00742AC3"/>
    <w:rsid w:val="00742B44"/>
    <w:rsid w:val="00742C1F"/>
    <w:rsid w:val="00742E13"/>
    <w:rsid w:val="00742F2B"/>
    <w:rsid w:val="00742F61"/>
    <w:rsid w:val="007430F9"/>
    <w:rsid w:val="00743108"/>
    <w:rsid w:val="0074338C"/>
    <w:rsid w:val="007435C4"/>
    <w:rsid w:val="00743B01"/>
    <w:rsid w:val="00743B2E"/>
    <w:rsid w:val="00743BDB"/>
    <w:rsid w:val="00743BFB"/>
    <w:rsid w:val="00743CA2"/>
    <w:rsid w:val="00743F8C"/>
    <w:rsid w:val="007440FE"/>
    <w:rsid w:val="00744132"/>
    <w:rsid w:val="0074417F"/>
    <w:rsid w:val="007441A5"/>
    <w:rsid w:val="00744230"/>
    <w:rsid w:val="007442F2"/>
    <w:rsid w:val="0074430F"/>
    <w:rsid w:val="00744358"/>
    <w:rsid w:val="0074468A"/>
    <w:rsid w:val="00744720"/>
    <w:rsid w:val="00744819"/>
    <w:rsid w:val="00744839"/>
    <w:rsid w:val="00744843"/>
    <w:rsid w:val="00744A33"/>
    <w:rsid w:val="00744C69"/>
    <w:rsid w:val="00744CEA"/>
    <w:rsid w:val="00744FD8"/>
    <w:rsid w:val="0074501A"/>
    <w:rsid w:val="007450AF"/>
    <w:rsid w:val="00745362"/>
    <w:rsid w:val="0074543B"/>
    <w:rsid w:val="007456A4"/>
    <w:rsid w:val="007456FB"/>
    <w:rsid w:val="00745712"/>
    <w:rsid w:val="00745791"/>
    <w:rsid w:val="007458B0"/>
    <w:rsid w:val="0074591B"/>
    <w:rsid w:val="007459C6"/>
    <w:rsid w:val="00745B3E"/>
    <w:rsid w:val="00745B49"/>
    <w:rsid w:val="00745CAE"/>
    <w:rsid w:val="00745CD9"/>
    <w:rsid w:val="00745EB8"/>
    <w:rsid w:val="00746012"/>
    <w:rsid w:val="00746105"/>
    <w:rsid w:val="0074618C"/>
    <w:rsid w:val="007462A6"/>
    <w:rsid w:val="007462D1"/>
    <w:rsid w:val="00746311"/>
    <w:rsid w:val="007464BE"/>
    <w:rsid w:val="0074656E"/>
    <w:rsid w:val="00746628"/>
    <w:rsid w:val="0074662C"/>
    <w:rsid w:val="007466C1"/>
    <w:rsid w:val="007467A6"/>
    <w:rsid w:val="00746803"/>
    <w:rsid w:val="00746902"/>
    <w:rsid w:val="007469B1"/>
    <w:rsid w:val="00746A11"/>
    <w:rsid w:val="00746C4D"/>
    <w:rsid w:val="00746CD1"/>
    <w:rsid w:val="00746DE4"/>
    <w:rsid w:val="00746F1F"/>
    <w:rsid w:val="00747021"/>
    <w:rsid w:val="007472D5"/>
    <w:rsid w:val="0074743C"/>
    <w:rsid w:val="00747470"/>
    <w:rsid w:val="00747476"/>
    <w:rsid w:val="00747530"/>
    <w:rsid w:val="0074756D"/>
    <w:rsid w:val="0074779F"/>
    <w:rsid w:val="007477FB"/>
    <w:rsid w:val="0074789A"/>
    <w:rsid w:val="00747C8B"/>
    <w:rsid w:val="00747E02"/>
    <w:rsid w:val="00747E0A"/>
    <w:rsid w:val="00747F14"/>
    <w:rsid w:val="007500AE"/>
    <w:rsid w:val="0075010C"/>
    <w:rsid w:val="00750144"/>
    <w:rsid w:val="00750317"/>
    <w:rsid w:val="0075048C"/>
    <w:rsid w:val="0075049F"/>
    <w:rsid w:val="00750504"/>
    <w:rsid w:val="00750544"/>
    <w:rsid w:val="007505CA"/>
    <w:rsid w:val="00750730"/>
    <w:rsid w:val="0075073B"/>
    <w:rsid w:val="0075076B"/>
    <w:rsid w:val="00750EE2"/>
    <w:rsid w:val="00750F01"/>
    <w:rsid w:val="00750F52"/>
    <w:rsid w:val="00751093"/>
    <w:rsid w:val="007516BE"/>
    <w:rsid w:val="00751847"/>
    <w:rsid w:val="00751A79"/>
    <w:rsid w:val="00751AEE"/>
    <w:rsid w:val="00751B1D"/>
    <w:rsid w:val="00751D5E"/>
    <w:rsid w:val="00751DA3"/>
    <w:rsid w:val="00751F82"/>
    <w:rsid w:val="00752237"/>
    <w:rsid w:val="007522C2"/>
    <w:rsid w:val="00752561"/>
    <w:rsid w:val="00752577"/>
    <w:rsid w:val="00752751"/>
    <w:rsid w:val="007527A0"/>
    <w:rsid w:val="00752900"/>
    <w:rsid w:val="00752AA8"/>
    <w:rsid w:val="00752ADF"/>
    <w:rsid w:val="00752B00"/>
    <w:rsid w:val="00752B03"/>
    <w:rsid w:val="00752B4C"/>
    <w:rsid w:val="00752C7B"/>
    <w:rsid w:val="00752CD5"/>
    <w:rsid w:val="00752D04"/>
    <w:rsid w:val="00752DAF"/>
    <w:rsid w:val="00752DE5"/>
    <w:rsid w:val="00752EAD"/>
    <w:rsid w:val="00752EFC"/>
    <w:rsid w:val="00752F51"/>
    <w:rsid w:val="00752FEB"/>
    <w:rsid w:val="00753010"/>
    <w:rsid w:val="00753092"/>
    <w:rsid w:val="00753160"/>
    <w:rsid w:val="00753182"/>
    <w:rsid w:val="007531DE"/>
    <w:rsid w:val="00753226"/>
    <w:rsid w:val="00753245"/>
    <w:rsid w:val="00753454"/>
    <w:rsid w:val="0075363D"/>
    <w:rsid w:val="007536D2"/>
    <w:rsid w:val="00753808"/>
    <w:rsid w:val="007539DD"/>
    <w:rsid w:val="007539E3"/>
    <w:rsid w:val="00753B19"/>
    <w:rsid w:val="00753BB5"/>
    <w:rsid w:val="00753CBB"/>
    <w:rsid w:val="00753D6A"/>
    <w:rsid w:val="00753E06"/>
    <w:rsid w:val="00753F84"/>
    <w:rsid w:val="00753FF7"/>
    <w:rsid w:val="00754204"/>
    <w:rsid w:val="0075435B"/>
    <w:rsid w:val="007544F1"/>
    <w:rsid w:val="007546C8"/>
    <w:rsid w:val="00754745"/>
    <w:rsid w:val="007547A1"/>
    <w:rsid w:val="007547C1"/>
    <w:rsid w:val="007547E7"/>
    <w:rsid w:val="007548E9"/>
    <w:rsid w:val="00754913"/>
    <w:rsid w:val="0075494A"/>
    <w:rsid w:val="007549FD"/>
    <w:rsid w:val="00754A25"/>
    <w:rsid w:val="00754A53"/>
    <w:rsid w:val="00754B82"/>
    <w:rsid w:val="00754F5E"/>
    <w:rsid w:val="00754F63"/>
    <w:rsid w:val="0075500F"/>
    <w:rsid w:val="0075513E"/>
    <w:rsid w:val="00755347"/>
    <w:rsid w:val="00755376"/>
    <w:rsid w:val="00755491"/>
    <w:rsid w:val="00755595"/>
    <w:rsid w:val="00755639"/>
    <w:rsid w:val="007558B5"/>
    <w:rsid w:val="007558E5"/>
    <w:rsid w:val="00755AC4"/>
    <w:rsid w:val="00755B2A"/>
    <w:rsid w:val="00755BE3"/>
    <w:rsid w:val="00755C12"/>
    <w:rsid w:val="00755CFB"/>
    <w:rsid w:val="00755D37"/>
    <w:rsid w:val="00755E4A"/>
    <w:rsid w:val="00755EFB"/>
    <w:rsid w:val="00755F3F"/>
    <w:rsid w:val="00755FB8"/>
    <w:rsid w:val="0075643F"/>
    <w:rsid w:val="00756571"/>
    <w:rsid w:val="00756832"/>
    <w:rsid w:val="007568E4"/>
    <w:rsid w:val="0075690F"/>
    <w:rsid w:val="00756A23"/>
    <w:rsid w:val="00756B69"/>
    <w:rsid w:val="00756B7F"/>
    <w:rsid w:val="00756D59"/>
    <w:rsid w:val="00756DE7"/>
    <w:rsid w:val="00756E07"/>
    <w:rsid w:val="00756E15"/>
    <w:rsid w:val="00756E51"/>
    <w:rsid w:val="00756E53"/>
    <w:rsid w:val="00756F05"/>
    <w:rsid w:val="00756F14"/>
    <w:rsid w:val="00756F1E"/>
    <w:rsid w:val="00756FD8"/>
    <w:rsid w:val="00757117"/>
    <w:rsid w:val="00757158"/>
    <w:rsid w:val="00757173"/>
    <w:rsid w:val="00757270"/>
    <w:rsid w:val="0075727A"/>
    <w:rsid w:val="007573B4"/>
    <w:rsid w:val="007574BE"/>
    <w:rsid w:val="00757542"/>
    <w:rsid w:val="007575FC"/>
    <w:rsid w:val="00757BEA"/>
    <w:rsid w:val="00757BF3"/>
    <w:rsid w:val="00757F0B"/>
    <w:rsid w:val="00757F19"/>
    <w:rsid w:val="007600AC"/>
    <w:rsid w:val="007600E9"/>
    <w:rsid w:val="00760156"/>
    <w:rsid w:val="007602AC"/>
    <w:rsid w:val="0076034E"/>
    <w:rsid w:val="00760354"/>
    <w:rsid w:val="00760404"/>
    <w:rsid w:val="00760407"/>
    <w:rsid w:val="00760791"/>
    <w:rsid w:val="00760842"/>
    <w:rsid w:val="00760A52"/>
    <w:rsid w:val="00760C41"/>
    <w:rsid w:val="00760CDA"/>
    <w:rsid w:val="00760CE7"/>
    <w:rsid w:val="00760CF9"/>
    <w:rsid w:val="00760D08"/>
    <w:rsid w:val="00760D83"/>
    <w:rsid w:val="00760F57"/>
    <w:rsid w:val="00760F8C"/>
    <w:rsid w:val="00760FD0"/>
    <w:rsid w:val="00761042"/>
    <w:rsid w:val="00761458"/>
    <w:rsid w:val="007614C3"/>
    <w:rsid w:val="0076158A"/>
    <w:rsid w:val="0076160F"/>
    <w:rsid w:val="007617B9"/>
    <w:rsid w:val="007618E2"/>
    <w:rsid w:val="007619D2"/>
    <w:rsid w:val="00761A3B"/>
    <w:rsid w:val="00761AC8"/>
    <w:rsid w:val="00761B44"/>
    <w:rsid w:val="00761E9F"/>
    <w:rsid w:val="007620DE"/>
    <w:rsid w:val="007620DF"/>
    <w:rsid w:val="00762138"/>
    <w:rsid w:val="00762264"/>
    <w:rsid w:val="007622EA"/>
    <w:rsid w:val="00762379"/>
    <w:rsid w:val="007625AD"/>
    <w:rsid w:val="007626D0"/>
    <w:rsid w:val="0076276F"/>
    <w:rsid w:val="00762839"/>
    <w:rsid w:val="00762893"/>
    <w:rsid w:val="007628AC"/>
    <w:rsid w:val="007628D4"/>
    <w:rsid w:val="007629AC"/>
    <w:rsid w:val="007629F3"/>
    <w:rsid w:val="00762A03"/>
    <w:rsid w:val="00762A66"/>
    <w:rsid w:val="00762A76"/>
    <w:rsid w:val="00762B30"/>
    <w:rsid w:val="00762B71"/>
    <w:rsid w:val="00762BC5"/>
    <w:rsid w:val="00762D09"/>
    <w:rsid w:val="00762D1B"/>
    <w:rsid w:val="00762D23"/>
    <w:rsid w:val="00762D2F"/>
    <w:rsid w:val="00762F1B"/>
    <w:rsid w:val="00763099"/>
    <w:rsid w:val="007631B5"/>
    <w:rsid w:val="0076322A"/>
    <w:rsid w:val="007632ED"/>
    <w:rsid w:val="00763325"/>
    <w:rsid w:val="0076349A"/>
    <w:rsid w:val="007635F8"/>
    <w:rsid w:val="007637D5"/>
    <w:rsid w:val="00763878"/>
    <w:rsid w:val="00763909"/>
    <w:rsid w:val="0076395D"/>
    <w:rsid w:val="007639B0"/>
    <w:rsid w:val="007639B6"/>
    <w:rsid w:val="00763A47"/>
    <w:rsid w:val="00763B46"/>
    <w:rsid w:val="00763C93"/>
    <w:rsid w:val="00763CC6"/>
    <w:rsid w:val="00763D02"/>
    <w:rsid w:val="00763F63"/>
    <w:rsid w:val="00763FDA"/>
    <w:rsid w:val="00763FDB"/>
    <w:rsid w:val="007640E8"/>
    <w:rsid w:val="0076419D"/>
    <w:rsid w:val="00764363"/>
    <w:rsid w:val="007644D4"/>
    <w:rsid w:val="0076470D"/>
    <w:rsid w:val="00764906"/>
    <w:rsid w:val="00764A41"/>
    <w:rsid w:val="00764ACB"/>
    <w:rsid w:val="00764B0B"/>
    <w:rsid w:val="00764B84"/>
    <w:rsid w:val="00764D8B"/>
    <w:rsid w:val="00764F7B"/>
    <w:rsid w:val="00764FD5"/>
    <w:rsid w:val="007651CA"/>
    <w:rsid w:val="007651EE"/>
    <w:rsid w:val="0076525B"/>
    <w:rsid w:val="007652DB"/>
    <w:rsid w:val="0076535A"/>
    <w:rsid w:val="0076547B"/>
    <w:rsid w:val="007654AB"/>
    <w:rsid w:val="007655B9"/>
    <w:rsid w:val="007656DB"/>
    <w:rsid w:val="007658F1"/>
    <w:rsid w:val="00765901"/>
    <w:rsid w:val="00765988"/>
    <w:rsid w:val="007659F3"/>
    <w:rsid w:val="00765A1E"/>
    <w:rsid w:val="00765A89"/>
    <w:rsid w:val="00765B0F"/>
    <w:rsid w:val="00765B2B"/>
    <w:rsid w:val="00765BB1"/>
    <w:rsid w:val="00765BF9"/>
    <w:rsid w:val="00765C11"/>
    <w:rsid w:val="00765C96"/>
    <w:rsid w:val="00765DC4"/>
    <w:rsid w:val="00765E65"/>
    <w:rsid w:val="00766084"/>
    <w:rsid w:val="00766381"/>
    <w:rsid w:val="0076642F"/>
    <w:rsid w:val="00766536"/>
    <w:rsid w:val="007667D7"/>
    <w:rsid w:val="007667E3"/>
    <w:rsid w:val="007668F2"/>
    <w:rsid w:val="00766A77"/>
    <w:rsid w:val="00766CAD"/>
    <w:rsid w:val="00766DA1"/>
    <w:rsid w:val="00766F10"/>
    <w:rsid w:val="00767127"/>
    <w:rsid w:val="007671E6"/>
    <w:rsid w:val="00767283"/>
    <w:rsid w:val="007672BF"/>
    <w:rsid w:val="0076745B"/>
    <w:rsid w:val="0076747B"/>
    <w:rsid w:val="007674DF"/>
    <w:rsid w:val="00767519"/>
    <w:rsid w:val="0076755F"/>
    <w:rsid w:val="00767692"/>
    <w:rsid w:val="0076776A"/>
    <w:rsid w:val="007677C8"/>
    <w:rsid w:val="00767AB2"/>
    <w:rsid w:val="00767B66"/>
    <w:rsid w:val="00767EDA"/>
    <w:rsid w:val="007700A3"/>
    <w:rsid w:val="00770321"/>
    <w:rsid w:val="007704E1"/>
    <w:rsid w:val="00770754"/>
    <w:rsid w:val="00770769"/>
    <w:rsid w:val="007707F6"/>
    <w:rsid w:val="00770AB6"/>
    <w:rsid w:val="00770C62"/>
    <w:rsid w:val="00770C72"/>
    <w:rsid w:val="00770D1D"/>
    <w:rsid w:val="00770E20"/>
    <w:rsid w:val="00770E2D"/>
    <w:rsid w:val="00770E5C"/>
    <w:rsid w:val="007711A1"/>
    <w:rsid w:val="0077128A"/>
    <w:rsid w:val="007713E4"/>
    <w:rsid w:val="00771401"/>
    <w:rsid w:val="0077141E"/>
    <w:rsid w:val="0077156E"/>
    <w:rsid w:val="00771613"/>
    <w:rsid w:val="00771713"/>
    <w:rsid w:val="007717ED"/>
    <w:rsid w:val="007717FC"/>
    <w:rsid w:val="007719AF"/>
    <w:rsid w:val="00771A73"/>
    <w:rsid w:val="00771AB3"/>
    <w:rsid w:val="00771B1C"/>
    <w:rsid w:val="00771EC1"/>
    <w:rsid w:val="00771ED4"/>
    <w:rsid w:val="0077219E"/>
    <w:rsid w:val="007724B3"/>
    <w:rsid w:val="00772569"/>
    <w:rsid w:val="0077261E"/>
    <w:rsid w:val="0077268D"/>
    <w:rsid w:val="00772738"/>
    <w:rsid w:val="00772A47"/>
    <w:rsid w:val="00772ADC"/>
    <w:rsid w:val="00772B9C"/>
    <w:rsid w:val="00772D0D"/>
    <w:rsid w:val="00772D47"/>
    <w:rsid w:val="00772DB2"/>
    <w:rsid w:val="00772E8C"/>
    <w:rsid w:val="00772FDB"/>
    <w:rsid w:val="0077316B"/>
    <w:rsid w:val="00773234"/>
    <w:rsid w:val="00773281"/>
    <w:rsid w:val="007733B2"/>
    <w:rsid w:val="00773438"/>
    <w:rsid w:val="007736D3"/>
    <w:rsid w:val="00773705"/>
    <w:rsid w:val="00773729"/>
    <w:rsid w:val="00773781"/>
    <w:rsid w:val="007737DA"/>
    <w:rsid w:val="0077381A"/>
    <w:rsid w:val="00773880"/>
    <w:rsid w:val="007739DA"/>
    <w:rsid w:val="00773E5D"/>
    <w:rsid w:val="00774307"/>
    <w:rsid w:val="00774351"/>
    <w:rsid w:val="0077435C"/>
    <w:rsid w:val="0077450D"/>
    <w:rsid w:val="0077459B"/>
    <w:rsid w:val="007745AA"/>
    <w:rsid w:val="0077462F"/>
    <w:rsid w:val="00774671"/>
    <w:rsid w:val="0077473A"/>
    <w:rsid w:val="007749BF"/>
    <w:rsid w:val="00774BA1"/>
    <w:rsid w:val="00774BFF"/>
    <w:rsid w:val="00774D19"/>
    <w:rsid w:val="00774EAD"/>
    <w:rsid w:val="00774F96"/>
    <w:rsid w:val="0077500F"/>
    <w:rsid w:val="007750D0"/>
    <w:rsid w:val="007750EC"/>
    <w:rsid w:val="00775333"/>
    <w:rsid w:val="0077534E"/>
    <w:rsid w:val="0077537F"/>
    <w:rsid w:val="007753A2"/>
    <w:rsid w:val="0077540D"/>
    <w:rsid w:val="0077544F"/>
    <w:rsid w:val="0077548E"/>
    <w:rsid w:val="00775585"/>
    <w:rsid w:val="007755D4"/>
    <w:rsid w:val="0077568F"/>
    <w:rsid w:val="0077583E"/>
    <w:rsid w:val="00775891"/>
    <w:rsid w:val="00775B36"/>
    <w:rsid w:val="00775B69"/>
    <w:rsid w:val="00775BF0"/>
    <w:rsid w:val="00775DB1"/>
    <w:rsid w:val="00775FF4"/>
    <w:rsid w:val="007760FD"/>
    <w:rsid w:val="007761AD"/>
    <w:rsid w:val="007762A7"/>
    <w:rsid w:val="00776337"/>
    <w:rsid w:val="007764D1"/>
    <w:rsid w:val="007764F6"/>
    <w:rsid w:val="00776542"/>
    <w:rsid w:val="0077673D"/>
    <w:rsid w:val="007767D4"/>
    <w:rsid w:val="00776802"/>
    <w:rsid w:val="007768E1"/>
    <w:rsid w:val="00776AB7"/>
    <w:rsid w:val="00776CB0"/>
    <w:rsid w:val="00776D22"/>
    <w:rsid w:val="00776D28"/>
    <w:rsid w:val="00776D67"/>
    <w:rsid w:val="00776D7C"/>
    <w:rsid w:val="00776D8E"/>
    <w:rsid w:val="00776D95"/>
    <w:rsid w:val="00776EA0"/>
    <w:rsid w:val="00776ED9"/>
    <w:rsid w:val="00776F95"/>
    <w:rsid w:val="00776FB3"/>
    <w:rsid w:val="0077708E"/>
    <w:rsid w:val="007770D7"/>
    <w:rsid w:val="00777118"/>
    <w:rsid w:val="00777140"/>
    <w:rsid w:val="007772BB"/>
    <w:rsid w:val="00777315"/>
    <w:rsid w:val="0077733E"/>
    <w:rsid w:val="0077734B"/>
    <w:rsid w:val="0077746A"/>
    <w:rsid w:val="00777516"/>
    <w:rsid w:val="00777530"/>
    <w:rsid w:val="00777739"/>
    <w:rsid w:val="007777AA"/>
    <w:rsid w:val="007778DD"/>
    <w:rsid w:val="0077790F"/>
    <w:rsid w:val="00777D80"/>
    <w:rsid w:val="00777ED8"/>
    <w:rsid w:val="00777EE6"/>
    <w:rsid w:val="00777F18"/>
    <w:rsid w:val="007802E4"/>
    <w:rsid w:val="00780366"/>
    <w:rsid w:val="007804BF"/>
    <w:rsid w:val="00780628"/>
    <w:rsid w:val="007807BE"/>
    <w:rsid w:val="00780907"/>
    <w:rsid w:val="00780919"/>
    <w:rsid w:val="00780DF0"/>
    <w:rsid w:val="00780E79"/>
    <w:rsid w:val="00780F15"/>
    <w:rsid w:val="007812C5"/>
    <w:rsid w:val="007813BA"/>
    <w:rsid w:val="00781432"/>
    <w:rsid w:val="00781589"/>
    <w:rsid w:val="0078170E"/>
    <w:rsid w:val="00781911"/>
    <w:rsid w:val="00781A87"/>
    <w:rsid w:val="00781AB2"/>
    <w:rsid w:val="00781AEE"/>
    <w:rsid w:val="00781D02"/>
    <w:rsid w:val="00781DD0"/>
    <w:rsid w:val="0078205D"/>
    <w:rsid w:val="00782094"/>
    <w:rsid w:val="007820D0"/>
    <w:rsid w:val="007820EC"/>
    <w:rsid w:val="00782214"/>
    <w:rsid w:val="007824FD"/>
    <w:rsid w:val="007825FB"/>
    <w:rsid w:val="007826C8"/>
    <w:rsid w:val="00782714"/>
    <w:rsid w:val="0078279F"/>
    <w:rsid w:val="007827D1"/>
    <w:rsid w:val="00782901"/>
    <w:rsid w:val="00782903"/>
    <w:rsid w:val="0078291D"/>
    <w:rsid w:val="00782925"/>
    <w:rsid w:val="00782969"/>
    <w:rsid w:val="00782BE4"/>
    <w:rsid w:val="00782DBA"/>
    <w:rsid w:val="00782F64"/>
    <w:rsid w:val="007830A0"/>
    <w:rsid w:val="007832AC"/>
    <w:rsid w:val="00783586"/>
    <w:rsid w:val="00783786"/>
    <w:rsid w:val="0078383E"/>
    <w:rsid w:val="00783AE2"/>
    <w:rsid w:val="00783CC6"/>
    <w:rsid w:val="00783D2C"/>
    <w:rsid w:val="00783D70"/>
    <w:rsid w:val="00783EC0"/>
    <w:rsid w:val="00783EC4"/>
    <w:rsid w:val="00783F57"/>
    <w:rsid w:val="00783FE1"/>
    <w:rsid w:val="00783FF7"/>
    <w:rsid w:val="00784069"/>
    <w:rsid w:val="00784175"/>
    <w:rsid w:val="00784190"/>
    <w:rsid w:val="0078446E"/>
    <w:rsid w:val="0078457B"/>
    <w:rsid w:val="007845BC"/>
    <w:rsid w:val="007846ED"/>
    <w:rsid w:val="00784755"/>
    <w:rsid w:val="00784756"/>
    <w:rsid w:val="00784883"/>
    <w:rsid w:val="007848C6"/>
    <w:rsid w:val="00784B63"/>
    <w:rsid w:val="00784C47"/>
    <w:rsid w:val="00784C61"/>
    <w:rsid w:val="00784E0F"/>
    <w:rsid w:val="00784E30"/>
    <w:rsid w:val="00784E8E"/>
    <w:rsid w:val="00784EA7"/>
    <w:rsid w:val="00784F01"/>
    <w:rsid w:val="00784FE9"/>
    <w:rsid w:val="00785173"/>
    <w:rsid w:val="00785279"/>
    <w:rsid w:val="0078529E"/>
    <w:rsid w:val="0078539D"/>
    <w:rsid w:val="00785400"/>
    <w:rsid w:val="00785406"/>
    <w:rsid w:val="007855CC"/>
    <w:rsid w:val="007856C1"/>
    <w:rsid w:val="00785A50"/>
    <w:rsid w:val="00785AE8"/>
    <w:rsid w:val="00785B0F"/>
    <w:rsid w:val="00785B88"/>
    <w:rsid w:val="00785CCA"/>
    <w:rsid w:val="00785D49"/>
    <w:rsid w:val="00785D4C"/>
    <w:rsid w:val="007860C5"/>
    <w:rsid w:val="0078615E"/>
    <w:rsid w:val="007863CC"/>
    <w:rsid w:val="007863FE"/>
    <w:rsid w:val="00786410"/>
    <w:rsid w:val="00786422"/>
    <w:rsid w:val="007865E2"/>
    <w:rsid w:val="00786B36"/>
    <w:rsid w:val="00786B51"/>
    <w:rsid w:val="00786C1C"/>
    <w:rsid w:val="00786C2A"/>
    <w:rsid w:val="00786C6F"/>
    <w:rsid w:val="00786CB2"/>
    <w:rsid w:val="00786CD3"/>
    <w:rsid w:val="00786D49"/>
    <w:rsid w:val="00786DB2"/>
    <w:rsid w:val="00786DB5"/>
    <w:rsid w:val="00786DB8"/>
    <w:rsid w:val="00786DDB"/>
    <w:rsid w:val="00787051"/>
    <w:rsid w:val="00787085"/>
    <w:rsid w:val="00787222"/>
    <w:rsid w:val="007873D3"/>
    <w:rsid w:val="0078750E"/>
    <w:rsid w:val="0078759A"/>
    <w:rsid w:val="007875E0"/>
    <w:rsid w:val="00787656"/>
    <w:rsid w:val="00787690"/>
    <w:rsid w:val="0078787D"/>
    <w:rsid w:val="00787900"/>
    <w:rsid w:val="00787A23"/>
    <w:rsid w:val="00787B48"/>
    <w:rsid w:val="00787CA7"/>
    <w:rsid w:val="00787DB1"/>
    <w:rsid w:val="00787DD7"/>
    <w:rsid w:val="00787F07"/>
    <w:rsid w:val="00787FB9"/>
    <w:rsid w:val="0079009F"/>
    <w:rsid w:val="0079018D"/>
    <w:rsid w:val="007901DC"/>
    <w:rsid w:val="00790259"/>
    <w:rsid w:val="00790407"/>
    <w:rsid w:val="00790539"/>
    <w:rsid w:val="00790548"/>
    <w:rsid w:val="00790920"/>
    <w:rsid w:val="00790A99"/>
    <w:rsid w:val="00790E8E"/>
    <w:rsid w:val="00790F68"/>
    <w:rsid w:val="00790F8C"/>
    <w:rsid w:val="00790FDF"/>
    <w:rsid w:val="0079100B"/>
    <w:rsid w:val="007911FE"/>
    <w:rsid w:val="0079122F"/>
    <w:rsid w:val="00791387"/>
    <w:rsid w:val="0079148A"/>
    <w:rsid w:val="007914F7"/>
    <w:rsid w:val="00791A00"/>
    <w:rsid w:val="00791A11"/>
    <w:rsid w:val="00791C76"/>
    <w:rsid w:val="00791DDB"/>
    <w:rsid w:val="00791EA1"/>
    <w:rsid w:val="00791FE0"/>
    <w:rsid w:val="007920D2"/>
    <w:rsid w:val="007922EF"/>
    <w:rsid w:val="0079231D"/>
    <w:rsid w:val="00792536"/>
    <w:rsid w:val="0079261F"/>
    <w:rsid w:val="00792760"/>
    <w:rsid w:val="00792781"/>
    <w:rsid w:val="00792826"/>
    <w:rsid w:val="00792971"/>
    <w:rsid w:val="00792AF8"/>
    <w:rsid w:val="00792B7D"/>
    <w:rsid w:val="00792BAA"/>
    <w:rsid w:val="00792BE0"/>
    <w:rsid w:val="00792C18"/>
    <w:rsid w:val="00792CEE"/>
    <w:rsid w:val="00792D4F"/>
    <w:rsid w:val="00792D58"/>
    <w:rsid w:val="00793127"/>
    <w:rsid w:val="007931C4"/>
    <w:rsid w:val="0079326D"/>
    <w:rsid w:val="0079351E"/>
    <w:rsid w:val="007936A8"/>
    <w:rsid w:val="007936F9"/>
    <w:rsid w:val="00793842"/>
    <w:rsid w:val="0079387C"/>
    <w:rsid w:val="00793ACC"/>
    <w:rsid w:val="00793B73"/>
    <w:rsid w:val="00793B81"/>
    <w:rsid w:val="00793B97"/>
    <w:rsid w:val="00793BE4"/>
    <w:rsid w:val="00793CCA"/>
    <w:rsid w:val="00793D7C"/>
    <w:rsid w:val="00793F34"/>
    <w:rsid w:val="00794082"/>
    <w:rsid w:val="007941D8"/>
    <w:rsid w:val="007943B2"/>
    <w:rsid w:val="007943B4"/>
    <w:rsid w:val="007945D8"/>
    <w:rsid w:val="007946A9"/>
    <w:rsid w:val="007948A1"/>
    <w:rsid w:val="00794A35"/>
    <w:rsid w:val="00794A73"/>
    <w:rsid w:val="00794B2E"/>
    <w:rsid w:val="00794B3B"/>
    <w:rsid w:val="00794BCC"/>
    <w:rsid w:val="00794FE0"/>
    <w:rsid w:val="00795066"/>
    <w:rsid w:val="00795127"/>
    <w:rsid w:val="007953AC"/>
    <w:rsid w:val="007953BC"/>
    <w:rsid w:val="00795515"/>
    <w:rsid w:val="0079563D"/>
    <w:rsid w:val="00795899"/>
    <w:rsid w:val="00795953"/>
    <w:rsid w:val="007959B5"/>
    <w:rsid w:val="00795A07"/>
    <w:rsid w:val="00795A1D"/>
    <w:rsid w:val="00795AA9"/>
    <w:rsid w:val="00795BA3"/>
    <w:rsid w:val="00795C91"/>
    <w:rsid w:val="00795D29"/>
    <w:rsid w:val="00795D6F"/>
    <w:rsid w:val="00795D98"/>
    <w:rsid w:val="00795ED5"/>
    <w:rsid w:val="00795EE4"/>
    <w:rsid w:val="00795F50"/>
    <w:rsid w:val="0079603B"/>
    <w:rsid w:val="007960F5"/>
    <w:rsid w:val="00796180"/>
    <w:rsid w:val="00796217"/>
    <w:rsid w:val="00796296"/>
    <w:rsid w:val="007962B4"/>
    <w:rsid w:val="00796584"/>
    <w:rsid w:val="00796696"/>
    <w:rsid w:val="00796A56"/>
    <w:rsid w:val="00796C3F"/>
    <w:rsid w:val="00796C96"/>
    <w:rsid w:val="00796CD5"/>
    <w:rsid w:val="00796D57"/>
    <w:rsid w:val="00796E5F"/>
    <w:rsid w:val="00796F15"/>
    <w:rsid w:val="00796F93"/>
    <w:rsid w:val="00796F94"/>
    <w:rsid w:val="0079734D"/>
    <w:rsid w:val="00797553"/>
    <w:rsid w:val="0079755B"/>
    <w:rsid w:val="0079765A"/>
    <w:rsid w:val="007978CC"/>
    <w:rsid w:val="007979E0"/>
    <w:rsid w:val="00797C49"/>
    <w:rsid w:val="00797C91"/>
    <w:rsid w:val="00797D11"/>
    <w:rsid w:val="00797E1B"/>
    <w:rsid w:val="00797E22"/>
    <w:rsid w:val="00797ECE"/>
    <w:rsid w:val="00797F0A"/>
    <w:rsid w:val="00797FDB"/>
    <w:rsid w:val="007A014B"/>
    <w:rsid w:val="007A0160"/>
    <w:rsid w:val="007A0354"/>
    <w:rsid w:val="007A04F2"/>
    <w:rsid w:val="007A0513"/>
    <w:rsid w:val="007A071D"/>
    <w:rsid w:val="007A077E"/>
    <w:rsid w:val="007A078D"/>
    <w:rsid w:val="007A081D"/>
    <w:rsid w:val="007A092B"/>
    <w:rsid w:val="007A0AEF"/>
    <w:rsid w:val="007A0BAD"/>
    <w:rsid w:val="007A0F5C"/>
    <w:rsid w:val="007A11E1"/>
    <w:rsid w:val="007A1236"/>
    <w:rsid w:val="007A12B9"/>
    <w:rsid w:val="007A138F"/>
    <w:rsid w:val="007A1454"/>
    <w:rsid w:val="007A1640"/>
    <w:rsid w:val="007A165C"/>
    <w:rsid w:val="007A16D3"/>
    <w:rsid w:val="007A173E"/>
    <w:rsid w:val="007A17E8"/>
    <w:rsid w:val="007A18C0"/>
    <w:rsid w:val="007A1953"/>
    <w:rsid w:val="007A1AA1"/>
    <w:rsid w:val="007A1AE4"/>
    <w:rsid w:val="007A1B54"/>
    <w:rsid w:val="007A1EE9"/>
    <w:rsid w:val="007A2010"/>
    <w:rsid w:val="007A20D1"/>
    <w:rsid w:val="007A20E3"/>
    <w:rsid w:val="007A21BF"/>
    <w:rsid w:val="007A237F"/>
    <w:rsid w:val="007A23A7"/>
    <w:rsid w:val="007A24B7"/>
    <w:rsid w:val="007A258F"/>
    <w:rsid w:val="007A26C7"/>
    <w:rsid w:val="007A280D"/>
    <w:rsid w:val="007A28FF"/>
    <w:rsid w:val="007A2A92"/>
    <w:rsid w:val="007A2BF5"/>
    <w:rsid w:val="007A2C17"/>
    <w:rsid w:val="007A2E14"/>
    <w:rsid w:val="007A30B7"/>
    <w:rsid w:val="007A3168"/>
    <w:rsid w:val="007A3174"/>
    <w:rsid w:val="007A3449"/>
    <w:rsid w:val="007A353F"/>
    <w:rsid w:val="007A37AC"/>
    <w:rsid w:val="007A3978"/>
    <w:rsid w:val="007A39DF"/>
    <w:rsid w:val="007A39F9"/>
    <w:rsid w:val="007A3AE2"/>
    <w:rsid w:val="007A3D8B"/>
    <w:rsid w:val="007A3DBD"/>
    <w:rsid w:val="007A3DE3"/>
    <w:rsid w:val="007A409C"/>
    <w:rsid w:val="007A40CF"/>
    <w:rsid w:val="007A4126"/>
    <w:rsid w:val="007A4176"/>
    <w:rsid w:val="007A4379"/>
    <w:rsid w:val="007A43D1"/>
    <w:rsid w:val="007A43ED"/>
    <w:rsid w:val="007A440E"/>
    <w:rsid w:val="007A461E"/>
    <w:rsid w:val="007A463D"/>
    <w:rsid w:val="007A46E4"/>
    <w:rsid w:val="007A48A6"/>
    <w:rsid w:val="007A4AD4"/>
    <w:rsid w:val="007A4B67"/>
    <w:rsid w:val="007A4BDD"/>
    <w:rsid w:val="007A4C67"/>
    <w:rsid w:val="007A4C9A"/>
    <w:rsid w:val="007A5086"/>
    <w:rsid w:val="007A5263"/>
    <w:rsid w:val="007A545D"/>
    <w:rsid w:val="007A57A1"/>
    <w:rsid w:val="007A57FD"/>
    <w:rsid w:val="007A5A07"/>
    <w:rsid w:val="007A5A25"/>
    <w:rsid w:val="007A5B7D"/>
    <w:rsid w:val="007A5B7E"/>
    <w:rsid w:val="007A5BCC"/>
    <w:rsid w:val="007A5C99"/>
    <w:rsid w:val="007A5CB7"/>
    <w:rsid w:val="007A5D3D"/>
    <w:rsid w:val="007A5E34"/>
    <w:rsid w:val="007A5FD6"/>
    <w:rsid w:val="007A5FE6"/>
    <w:rsid w:val="007A6124"/>
    <w:rsid w:val="007A61BD"/>
    <w:rsid w:val="007A6293"/>
    <w:rsid w:val="007A6481"/>
    <w:rsid w:val="007A64E7"/>
    <w:rsid w:val="007A6577"/>
    <w:rsid w:val="007A65CC"/>
    <w:rsid w:val="007A6975"/>
    <w:rsid w:val="007A69A3"/>
    <w:rsid w:val="007A6B03"/>
    <w:rsid w:val="007A6C09"/>
    <w:rsid w:val="007A6CA0"/>
    <w:rsid w:val="007A6CEF"/>
    <w:rsid w:val="007A6CFD"/>
    <w:rsid w:val="007A6DC5"/>
    <w:rsid w:val="007A6DD1"/>
    <w:rsid w:val="007A6E87"/>
    <w:rsid w:val="007A6EC4"/>
    <w:rsid w:val="007A6F34"/>
    <w:rsid w:val="007A6F40"/>
    <w:rsid w:val="007A6F77"/>
    <w:rsid w:val="007A704C"/>
    <w:rsid w:val="007A70C5"/>
    <w:rsid w:val="007A72EE"/>
    <w:rsid w:val="007A74E6"/>
    <w:rsid w:val="007A760E"/>
    <w:rsid w:val="007A766B"/>
    <w:rsid w:val="007A7775"/>
    <w:rsid w:val="007A782D"/>
    <w:rsid w:val="007A7973"/>
    <w:rsid w:val="007A7995"/>
    <w:rsid w:val="007A7B1B"/>
    <w:rsid w:val="007A7B82"/>
    <w:rsid w:val="007A7D2F"/>
    <w:rsid w:val="007A7DDE"/>
    <w:rsid w:val="007A7F03"/>
    <w:rsid w:val="007B0006"/>
    <w:rsid w:val="007B0127"/>
    <w:rsid w:val="007B018B"/>
    <w:rsid w:val="007B0281"/>
    <w:rsid w:val="007B0367"/>
    <w:rsid w:val="007B0397"/>
    <w:rsid w:val="007B04C8"/>
    <w:rsid w:val="007B06DF"/>
    <w:rsid w:val="007B079C"/>
    <w:rsid w:val="007B0809"/>
    <w:rsid w:val="007B0828"/>
    <w:rsid w:val="007B08F1"/>
    <w:rsid w:val="007B0900"/>
    <w:rsid w:val="007B09A2"/>
    <w:rsid w:val="007B0ADB"/>
    <w:rsid w:val="007B0CB8"/>
    <w:rsid w:val="007B0D18"/>
    <w:rsid w:val="007B0DBB"/>
    <w:rsid w:val="007B0DC4"/>
    <w:rsid w:val="007B0DF4"/>
    <w:rsid w:val="007B0F7A"/>
    <w:rsid w:val="007B13AE"/>
    <w:rsid w:val="007B13D7"/>
    <w:rsid w:val="007B1451"/>
    <w:rsid w:val="007B1516"/>
    <w:rsid w:val="007B16A1"/>
    <w:rsid w:val="007B16FA"/>
    <w:rsid w:val="007B17AB"/>
    <w:rsid w:val="007B1A54"/>
    <w:rsid w:val="007B1CAD"/>
    <w:rsid w:val="007B1EEC"/>
    <w:rsid w:val="007B1EF9"/>
    <w:rsid w:val="007B1F94"/>
    <w:rsid w:val="007B1F96"/>
    <w:rsid w:val="007B1F99"/>
    <w:rsid w:val="007B201C"/>
    <w:rsid w:val="007B2069"/>
    <w:rsid w:val="007B216D"/>
    <w:rsid w:val="007B21BD"/>
    <w:rsid w:val="007B2299"/>
    <w:rsid w:val="007B2306"/>
    <w:rsid w:val="007B23A7"/>
    <w:rsid w:val="007B2539"/>
    <w:rsid w:val="007B2697"/>
    <w:rsid w:val="007B26EE"/>
    <w:rsid w:val="007B272D"/>
    <w:rsid w:val="007B2730"/>
    <w:rsid w:val="007B284C"/>
    <w:rsid w:val="007B2A4B"/>
    <w:rsid w:val="007B2AF5"/>
    <w:rsid w:val="007B2C05"/>
    <w:rsid w:val="007B2E1B"/>
    <w:rsid w:val="007B2FEE"/>
    <w:rsid w:val="007B2FF7"/>
    <w:rsid w:val="007B30EC"/>
    <w:rsid w:val="007B34CB"/>
    <w:rsid w:val="007B3502"/>
    <w:rsid w:val="007B3505"/>
    <w:rsid w:val="007B3621"/>
    <w:rsid w:val="007B387A"/>
    <w:rsid w:val="007B38FF"/>
    <w:rsid w:val="007B392C"/>
    <w:rsid w:val="007B39F9"/>
    <w:rsid w:val="007B3A83"/>
    <w:rsid w:val="007B3C14"/>
    <w:rsid w:val="007B3E6D"/>
    <w:rsid w:val="007B3FF9"/>
    <w:rsid w:val="007B4000"/>
    <w:rsid w:val="007B43D3"/>
    <w:rsid w:val="007B4444"/>
    <w:rsid w:val="007B44ED"/>
    <w:rsid w:val="007B454A"/>
    <w:rsid w:val="007B45BB"/>
    <w:rsid w:val="007B45C3"/>
    <w:rsid w:val="007B491A"/>
    <w:rsid w:val="007B499E"/>
    <w:rsid w:val="007B49A3"/>
    <w:rsid w:val="007B4B9B"/>
    <w:rsid w:val="007B4C30"/>
    <w:rsid w:val="007B4EF4"/>
    <w:rsid w:val="007B4F5E"/>
    <w:rsid w:val="007B4F80"/>
    <w:rsid w:val="007B4F84"/>
    <w:rsid w:val="007B5263"/>
    <w:rsid w:val="007B52B1"/>
    <w:rsid w:val="007B5370"/>
    <w:rsid w:val="007B54D4"/>
    <w:rsid w:val="007B5684"/>
    <w:rsid w:val="007B592B"/>
    <w:rsid w:val="007B597D"/>
    <w:rsid w:val="007B59DC"/>
    <w:rsid w:val="007B5A7D"/>
    <w:rsid w:val="007B5C01"/>
    <w:rsid w:val="007B5D12"/>
    <w:rsid w:val="007B5EF2"/>
    <w:rsid w:val="007B5F6E"/>
    <w:rsid w:val="007B6034"/>
    <w:rsid w:val="007B6106"/>
    <w:rsid w:val="007B613D"/>
    <w:rsid w:val="007B61BE"/>
    <w:rsid w:val="007B61F5"/>
    <w:rsid w:val="007B63C4"/>
    <w:rsid w:val="007B63FA"/>
    <w:rsid w:val="007B66AD"/>
    <w:rsid w:val="007B6724"/>
    <w:rsid w:val="007B6743"/>
    <w:rsid w:val="007B675E"/>
    <w:rsid w:val="007B68CF"/>
    <w:rsid w:val="007B6B04"/>
    <w:rsid w:val="007B6B70"/>
    <w:rsid w:val="007B6C43"/>
    <w:rsid w:val="007B6C88"/>
    <w:rsid w:val="007B6CE4"/>
    <w:rsid w:val="007B6EC0"/>
    <w:rsid w:val="007B6F73"/>
    <w:rsid w:val="007B6F9D"/>
    <w:rsid w:val="007B7261"/>
    <w:rsid w:val="007B7467"/>
    <w:rsid w:val="007B7496"/>
    <w:rsid w:val="007B760F"/>
    <w:rsid w:val="007B76CF"/>
    <w:rsid w:val="007B76D4"/>
    <w:rsid w:val="007B7B9F"/>
    <w:rsid w:val="007B7BEB"/>
    <w:rsid w:val="007B7C2A"/>
    <w:rsid w:val="007B7D60"/>
    <w:rsid w:val="007B7D8C"/>
    <w:rsid w:val="007B7F22"/>
    <w:rsid w:val="007C0124"/>
    <w:rsid w:val="007C01DE"/>
    <w:rsid w:val="007C0211"/>
    <w:rsid w:val="007C0401"/>
    <w:rsid w:val="007C0509"/>
    <w:rsid w:val="007C059B"/>
    <w:rsid w:val="007C05F6"/>
    <w:rsid w:val="007C063C"/>
    <w:rsid w:val="007C0802"/>
    <w:rsid w:val="007C08E2"/>
    <w:rsid w:val="007C0BBF"/>
    <w:rsid w:val="007C0D2B"/>
    <w:rsid w:val="007C0D2C"/>
    <w:rsid w:val="007C0D40"/>
    <w:rsid w:val="007C0E86"/>
    <w:rsid w:val="007C0EEC"/>
    <w:rsid w:val="007C0FB4"/>
    <w:rsid w:val="007C1137"/>
    <w:rsid w:val="007C118D"/>
    <w:rsid w:val="007C12B7"/>
    <w:rsid w:val="007C12BE"/>
    <w:rsid w:val="007C13F8"/>
    <w:rsid w:val="007C156C"/>
    <w:rsid w:val="007C1891"/>
    <w:rsid w:val="007C1AC0"/>
    <w:rsid w:val="007C1AE3"/>
    <w:rsid w:val="007C1BAE"/>
    <w:rsid w:val="007C1CB7"/>
    <w:rsid w:val="007C206E"/>
    <w:rsid w:val="007C2143"/>
    <w:rsid w:val="007C217B"/>
    <w:rsid w:val="007C21D3"/>
    <w:rsid w:val="007C22A7"/>
    <w:rsid w:val="007C232F"/>
    <w:rsid w:val="007C2387"/>
    <w:rsid w:val="007C2401"/>
    <w:rsid w:val="007C250E"/>
    <w:rsid w:val="007C258D"/>
    <w:rsid w:val="007C2739"/>
    <w:rsid w:val="007C2765"/>
    <w:rsid w:val="007C2A4A"/>
    <w:rsid w:val="007C2B26"/>
    <w:rsid w:val="007C2C43"/>
    <w:rsid w:val="007C2CAB"/>
    <w:rsid w:val="007C2DF8"/>
    <w:rsid w:val="007C2EAD"/>
    <w:rsid w:val="007C2EB2"/>
    <w:rsid w:val="007C2F62"/>
    <w:rsid w:val="007C30E1"/>
    <w:rsid w:val="007C322B"/>
    <w:rsid w:val="007C324E"/>
    <w:rsid w:val="007C342F"/>
    <w:rsid w:val="007C3478"/>
    <w:rsid w:val="007C3487"/>
    <w:rsid w:val="007C35A1"/>
    <w:rsid w:val="007C3770"/>
    <w:rsid w:val="007C3B11"/>
    <w:rsid w:val="007C3CA3"/>
    <w:rsid w:val="007C3E13"/>
    <w:rsid w:val="007C3E36"/>
    <w:rsid w:val="007C3F45"/>
    <w:rsid w:val="007C3F8B"/>
    <w:rsid w:val="007C4039"/>
    <w:rsid w:val="007C40AA"/>
    <w:rsid w:val="007C4161"/>
    <w:rsid w:val="007C43E1"/>
    <w:rsid w:val="007C477D"/>
    <w:rsid w:val="007C4788"/>
    <w:rsid w:val="007C481E"/>
    <w:rsid w:val="007C49CF"/>
    <w:rsid w:val="007C4B0F"/>
    <w:rsid w:val="007C4B62"/>
    <w:rsid w:val="007C4C59"/>
    <w:rsid w:val="007C4CB8"/>
    <w:rsid w:val="007C4DAD"/>
    <w:rsid w:val="007C515B"/>
    <w:rsid w:val="007C5214"/>
    <w:rsid w:val="007C52B2"/>
    <w:rsid w:val="007C5535"/>
    <w:rsid w:val="007C5536"/>
    <w:rsid w:val="007C57F3"/>
    <w:rsid w:val="007C5830"/>
    <w:rsid w:val="007C5933"/>
    <w:rsid w:val="007C599E"/>
    <w:rsid w:val="007C59C8"/>
    <w:rsid w:val="007C5A3C"/>
    <w:rsid w:val="007C5A6F"/>
    <w:rsid w:val="007C5B0F"/>
    <w:rsid w:val="007C5C1A"/>
    <w:rsid w:val="007C5C48"/>
    <w:rsid w:val="007C5DB8"/>
    <w:rsid w:val="007C5DCE"/>
    <w:rsid w:val="007C6011"/>
    <w:rsid w:val="007C60F7"/>
    <w:rsid w:val="007C6105"/>
    <w:rsid w:val="007C62C2"/>
    <w:rsid w:val="007C6374"/>
    <w:rsid w:val="007C638B"/>
    <w:rsid w:val="007C64A8"/>
    <w:rsid w:val="007C663B"/>
    <w:rsid w:val="007C663E"/>
    <w:rsid w:val="007C67EE"/>
    <w:rsid w:val="007C6824"/>
    <w:rsid w:val="007C682B"/>
    <w:rsid w:val="007C69BA"/>
    <w:rsid w:val="007C6BD7"/>
    <w:rsid w:val="007C6C59"/>
    <w:rsid w:val="007C6CA2"/>
    <w:rsid w:val="007C6D1D"/>
    <w:rsid w:val="007C6EE0"/>
    <w:rsid w:val="007C6FC5"/>
    <w:rsid w:val="007C72D1"/>
    <w:rsid w:val="007C73DD"/>
    <w:rsid w:val="007C7526"/>
    <w:rsid w:val="007C75FB"/>
    <w:rsid w:val="007C7729"/>
    <w:rsid w:val="007C77B0"/>
    <w:rsid w:val="007C77FB"/>
    <w:rsid w:val="007C7941"/>
    <w:rsid w:val="007C7A18"/>
    <w:rsid w:val="007C7ABB"/>
    <w:rsid w:val="007C7AFF"/>
    <w:rsid w:val="007C7BFF"/>
    <w:rsid w:val="007C7D4C"/>
    <w:rsid w:val="007C7D5C"/>
    <w:rsid w:val="007C7D8B"/>
    <w:rsid w:val="007C7DC1"/>
    <w:rsid w:val="007C7E3E"/>
    <w:rsid w:val="007D02E9"/>
    <w:rsid w:val="007D0534"/>
    <w:rsid w:val="007D05B2"/>
    <w:rsid w:val="007D05FA"/>
    <w:rsid w:val="007D07A8"/>
    <w:rsid w:val="007D0863"/>
    <w:rsid w:val="007D086A"/>
    <w:rsid w:val="007D08C1"/>
    <w:rsid w:val="007D09F6"/>
    <w:rsid w:val="007D0B41"/>
    <w:rsid w:val="007D0C44"/>
    <w:rsid w:val="007D0C51"/>
    <w:rsid w:val="007D0D2D"/>
    <w:rsid w:val="007D0F85"/>
    <w:rsid w:val="007D1097"/>
    <w:rsid w:val="007D11A6"/>
    <w:rsid w:val="007D1202"/>
    <w:rsid w:val="007D1211"/>
    <w:rsid w:val="007D1352"/>
    <w:rsid w:val="007D13B9"/>
    <w:rsid w:val="007D1408"/>
    <w:rsid w:val="007D14F9"/>
    <w:rsid w:val="007D1633"/>
    <w:rsid w:val="007D174C"/>
    <w:rsid w:val="007D18FD"/>
    <w:rsid w:val="007D1972"/>
    <w:rsid w:val="007D1D53"/>
    <w:rsid w:val="007D1DA4"/>
    <w:rsid w:val="007D1DC4"/>
    <w:rsid w:val="007D1F33"/>
    <w:rsid w:val="007D2313"/>
    <w:rsid w:val="007D2747"/>
    <w:rsid w:val="007D27DB"/>
    <w:rsid w:val="007D2854"/>
    <w:rsid w:val="007D2860"/>
    <w:rsid w:val="007D288B"/>
    <w:rsid w:val="007D29A6"/>
    <w:rsid w:val="007D2A26"/>
    <w:rsid w:val="007D2A79"/>
    <w:rsid w:val="007D2AD2"/>
    <w:rsid w:val="007D2AFD"/>
    <w:rsid w:val="007D2C42"/>
    <w:rsid w:val="007D2E1D"/>
    <w:rsid w:val="007D2FD7"/>
    <w:rsid w:val="007D3199"/>
    <w:rsid w:val="007D31A0"/>
    <w:rsid w:val="007D31B7"/>
    <w:rsid w:val="007D3307"/>
    <w:rsid w:val="007D3497"/>
    <w:rsid w:val="007D3511"/>
    <w:rsid w:val="007D364F"/>
    <w:rsid w:val="007D365C"/>
    <w:rsid w:val="007D3806"/>
    <w:rsid w:val="007D382F"/>
    <w:rsid w:val="007D398C"/>
    <w:rsid w:val="007D3B16"/>
    <w:rsid w:val="007D3C3A"/>
    <w:rsid w:val="007D3E09"/>
    <w:rsid w:val="007D3EA8"/>
    <w:rsid w:val="007D40DA"/>
    <w:rsid w:val="007D41DC"/>
    <w:rsid w:val="007D4301"/>
    <w:rsid w:val="007D43A5"/>
    <w:rsid w:val="007D4411"/>
    <w:rsid w:val="007D44CE"/>
    <w:rsid w:val="007D4681"/>
    <w:rsid w:val="007D46C3"/>
    <w:rsid w:val="007D46D8"/>
    <w:rsid w:val="007D472B"/>
    <w:rsid w:val="007D472C"/>
    <w:rsid w:val="007D475A"/>
    <w:rsid w:val="007D4889"/>
    <w:rsid w:val="007D4983"/>
    <w:rsid w:val="007D4DFC"/>
    <w:rsid w:val="007D511A"/>
    <w:rsid w:val="007D512B"/>
    <w:rsid w:val="007D5148"/>
    <w:rsid w:val="007D5205"/>
    <w:rsid w:val="007D52E0"/>
    <w:rsid w:val="007D5302"/>
    <w:rsid w:val="007D5309"/>
    <w:rsid w:val="007D5446"/>
    <w:rsid w:val="007D5458"/>
    <w:rsid w:val="007D54F8"/>
    <w:rsid w:val="007D5684"/>
    <w:rsid w:val="007D583C"/>
    <w:rsid w:val="007D58BE"/>
    <w:rsid w:val="007D5988"/>
    <w:rsid w:val="007D59E4"/>
    <w:rsid w:val="007D5ACE"/>
    <w:rsid w:val="007D5C40"/>
    <w:rsid w:val="007D5C6D"/>
    <w:rsid w:val="007D5D38"/>
    <w:rsid w:val="007D5E27"/>
    <w:rsid w:val="007D6109"/>
    <w:rsid w:val="007D618A"/>
    <w:rsid w:val="007D62A2"/>
    <w:rsid w:val="007D670E"/>
    <w:rsid w:val="007D67FC"/>
    <w:rsid w:val="007D6866"/>
    <w:rsid w:val="007D68A6"/>
    <w:rsid w:val="007D68D8"/>
    <w:rsid w:val="007D6C25"/>
    <w:rsid w:val="007D6E81"/>
    <w:rsid w:val="007D6ECB"/>
    <w:rsid w:val="007D6F64"/>
    <w:rsid w:val="007D7163"/>
    <w:rsid w:val="007D717D"/>
    <w:rsid w:val="007D723A"/>
    <w:rsid w:val="007D7387"/>
    <w:rsid w:val="007D77AA"/>
    <w:rsid w:val="007D77B3"/>
    <w:rsid w:val="007D7908"/>
    <w:rsid w:val="007D79D0"/>
    <w:rsid w:val="007D7B00"/>
    <w:rsid w:val="007D7B91"/>
    <w:rsid w:val="007D7B9F"/>
    <w:rsid w:val="007D7DB8"/>
    <w:rsid w:val="007D7E4B"/>
    <w:rsid w:val="007D7F18"/>
    <w:rsid w:val="007D7FEC"/>
    <w:rsid w:val="007E0014"/>
    <w:rsid w:val="007E001F"/>
    <w:rsid w:val="007E0076"/>
    <w:rsid w:val="007E01AE"/>
    <w:rsid w:val="007E0334"/>
    <w:rsid w:val="007E0378"/>
    <w:rsid w:val="007E0405"/>
    <w:rsid w:val="007E04A8"/>
    <w:rsid w:val="007E0A69"/>
    <w:rsid w:val="007E0C94"/>
    <w:rsid w:val="007E0CDA"/>
    <w:rsid w:val="007E0E41"/>
    <w:rsid w:val="007E0E45"/>
    <w:rsid w:val="007E0E84"/>
    <w:rsid w:val="007E0F46"/>
    <w:rsid w:val="007E0F48"/>
    <w:rsid w:val="007E1029"/>
    <w:rsid w:val="007E1070"/>
    <w:rsid w:val="007E1081"/>
    <w:rsid w:val="007E108B"/>
    <w:rsid w:val="007E1100"/>
    <w:rsid w:val="007E13B4"/>
    <w:rsid w:val="007E14B2"/>
    <w:rsid w:val="007E15A3"/>
    <w:rsid w:val="007E1602"/>
    <w:rsid w:val="007E1666"/>
    <w:rsid w:val="007E176C"/>
    <w:rsid w:val="007E1782"/>
    <w:rsid w:val="007E193A"/>
    <w:rsid w:val="007E1984"/>
    <w:rsid w:val="007E1A4B"/>
    <w:rsid w:val="007E1B05"/>
    <w:rsid w:val="007E1B75"/>
    <w:rsid w:val="007E1D5E"/>
    <w:rsid w:val="007E1D87"/>
    <w:rsid w:val="007E1DDD"/>
    <w:rsid w:val="007E1E96"/>
    <w:rsid w:val="007E1F31"/>
    <w:rsid w:val="007E209E"/>
    <w:rsid w:val="007E2163"/>
    <w:rsid w:val="007E21AA"/>
    <w:rsid w:val="007E2467"/>
    <w:rsid w:val="007E25A5"/>
    <w:rsid w:val="007E25AB"/>
    <w:rsid w:val="007E25C8"/>
    <w:rsid w:val="007E2867"/>
    <w:rsid w:val="007E2983"/>
    <w:rsid w:val="007E2A0F"/>
    <w:rsid w:val="007E2A48"/>
    <w:rsid w:val="007E2B98"/>
    <w:rsid w:val="007E2CBB"/>
    <w:rsid w:val="007E2CE6"/>
    <w:rsid w:val="007E2F41"/>
    <w:rsid w:val="007E3294"/>
    <w:rsid w:val="007E3606"/>
    <w:rsid w:val="007E3743"/>
    <w:rsid w:val="007E3748"/>
    <w:rsid w:val="007E380B"/>
    <w:rsid w:val="007E399D"/>
    <w:rsid w:val="007E39F4"/>
    <w:rsid w:val="007E3B79"/>
    <w:rsid w:val="007E3CA5"/>
    <w:rsid w:val="007E3D7F"/>
    <w:rsid w:val="007E3DCF"/>
    <w:rsid w:val="007E3DD0"/>
    <w:rsid w:val="007E3E2F"/>
    <w:rsid w:val="007E3ED8"/>
    <w:rsid w:val="007E44FC"/>
    <w:rsid w:val="007E45BC"/>
    <w:rsid w:val="007E461C"/>
    <w:rsid w:val="007E47C2"/>
    <w:rsid w:val="007E4912"/>
    <w:rsid w:val="007E4AEC"/>
    <w:rsid w:val="007E4C53"/>
    <w:rsid w:val="007E4CD6"/>
    <w:rsid w:val="007E4DCA"/>
    <w:rsid w:val="007E524F"/>
    <w:rsid w:val="007E52AC"/>
    <w:rsid w:val="007E5378"/>
    <w:rsid w:val="007E53A8"/>
    <w:rsid w:val="007E55CA"/>
    <w:rsid w:val="007E577F"/>
    <w:rsid w:val="007E5851"/>
    <w:rsid w:val="007E5878"/>
    <w:rsid w:val="007E5963"/>
    <w:rsid w:val="007E5A70"/>
    <w:rsid w:val="007E5AC2"/>
    <w:rsid w:val="007E5BB4"/>
    <w:rsid w:val="007E5BBC"/>
    <w:rsid w:val="007E5BFA"/>
    <w:rsid w:val="007E5C01"/>
    <w:rsid w:val="007E5DA0"/>
    <w:rsid w:val="007E6084"/>
    <w:rsid w:val="007E62FE"/>
    <w:rsid w:val="007E6474"/>
    <w:rsid w:val="007E649D"/>
    <w:rsid w:val="007E661D"/>
    <w:rsid w:val="007E679B"/>
    <w:rsid w:val="007E6A78"/>
    <w:rsid w:val="007E6A88"/>
    <w:rsid w:val="007E6ABC"/>
    <w:rsid w:val="007E6AE0"/>
    <w:rsid w:val="007E6C72"/>
    <w:rsid w:val="007E6E2D"/>
    <w:rsid w:val="007E71EB"/>
    <w:rsid w:val="007E72B0"/>
    <w:rsid w:val="007E7491"/>
    <w:rsid w:val="007E74D2"/>
    <w:rsid w:val="007E7504"/>
    <w:rsid w:val="007E76B9"/>
    <w:rsid w:val="007E77DF"/>
    <w:rsid w:val="007E7971"/>
    <w:rsid w:val="007E79C5"/>
    <w:rsid w:val="007E7B13"/>
    <w:rsid w:val="007E7E39"/>
    <w:rsid w:val="007E7E87"/>
    <w:rsid w:val="007E7EF1"/>
    <w:rsid w:val="007F00B9"/>
    <w:rsid w:val="007F0348"/>
    <w:rsid w:val="007F0662"/>
    <w:rsid w:val="007F0693"/>
    <w:rsid w:val="007F0798"/>
    <w:rsid w:val="007F08DE"/>
    <w:rsid w:val="007F09E7"/>
    <w:rsid w:val="007F0A51"/>
    <w:rsid w:val="007F0B19"/>
    <w:rsid w:val="007F0B77"/>
    <w:rsid w:val="007F0B8B"/>
    <w:rsid w:val="007F0CF3"/>
    <w:rsid w:val="007F0D14"/>
    <w:rsid w:val="007F0F18"/>
    <w:rsid w:val="007F0F32"/>
    <w:rsid w:val="007F102F"/>
    <w:rsid w:val="007F1232"/>
    <w:rsid w:val="007F1246"/>
    <w:rsid w:val="007F14E5"/>
    <w:rsid w:val="007F1545"/>
    <w:rsid w:val="007F1699"/>
    <w:rsid w:val="007F1729"/>
    <w:rsid w:val="007F1794"/>
    <w:rsid w:val="007F1974"/>
    <w:rsid w:val="007F1B88"/>
    <w:rsid w:val="007F1C0F"/>
    <w:rsid w:val="007F1C75"/>
    <w:rsid w:val="007F1C82"/>
    <w:rsid w:val="007F1CA0"/>
    <w:rsid w:val="007F1D18"/>
    <w:rsid w:val="007F1D39"/>
    <w:rsid w:val="007F1E50"/>
    <w:rsid w:val="007F1E5E"/>
    <w:rsid w:val="007F22AC"/>
    <w:rsid w:val="007F22F2"/>
    <w:rsid w:val="007F22FC"/>
    <w:rsid w:val="007F2345"/>
    <w:rsid w:val="007F2459"/>
    <w:rsid w:val="007F26BA"/>
    <w:rsid w:val="007F2845"/>
    <w:rsid w:val="007F28D8"/>
    <w:rsid w:val="007F2977"/>
    <w:rsid w:val="007F2A69"/>
    <w:rsid w:val="007F2ADA"/>
    <w:rsid w:val="007F2B1F"/>
    <w:rsid w:val="007F2BB9"/>
    <w:rsid w:val="007F2BD5"/>
    <w:rsid w:val="007F2D20"/>
    <w:rsid w:val="007F2DF0"/>
    <w:rsid w:val="007F2E5A"/>
    <w:rsid w:val="007F2FE5"/>
    <w:rsid w:val="007F30CD"/>
    <w:rsid w:val="007F3137"/>
    <w:rsid w:val="007F3341"/>
    <w:rsid w:val="007F3494"/>
    <w:rsid w:val="007F34D8"/>
    <w:rsid w:val="007F35EF"/>
    <w:rsid w:val="007F36F0"/>
    <w:rsid w:val="007F3737"/>
    <w:rsid w:val="007F375E"/>
    <w:rsid w:val="007F37CB"/>
    <w:rsid w:val="007F3806"/>
    <w:rsid w:val="007F3824"/>
    <w:rsid w:val="007F385A"/>
    <w:rsid w:val="007F38A2"/>
    <w:rsid w:val="007F38A6"/>
    <w:rsid w:val="007F39FD"/>
    <w:rsid w:val="007F3C59"/>
    <w:rsid w:val="007F428D"/>
    <w:rsid w:val="007F42FD"/>
    <w:rsid w:val="007F43BC"/>
    <w:rsid w:val="007F43DB"/>
    <w:rsid w:val="007F4483"/>
    <w:rsid w:val="007F45D3"/>
    <w:rsid w:val="007F45D5"/>
    <w:rsid w:val="007F470B"/>
    <w:rsid w:val="007F4740"/>
    <w:rsid w:val="007F4779"/>
    <w:rsid w:val="007F48C6"/>
    <w:rsid w:val="007F4975"/>
    <w:rsid w:val="007F4A2C"/>
    <w:rsid w:val="007F4A59"/>
    <w:rsid w:val="007F4B9F"/>
    <w:rsid w:val="007F4BDA"/>
    <w:rsid w:val="007F4CEE"/>
    <w:rsid w:val="007F4D26"/>
    <w:rsid w:val="007F4D93"/>
    <w:rsid w:val="007F4E20"/>
    <w:rsid w:val="007F52A3"/>
    <w:rsid w:val="007F52A4"/>
    <w:rsid w:val="007F5300"/>
    <w:rsid w:val="007F54ED"/>
    <w:rsid w:val="007F568B"/>
    <w:rsid w:val="007F56CD"/>
    <w:rsid w:val="007F5730"/>
    <w:rsid w:val="007F59E4"/>
    <w:rsid w:val="007F5B19"/>
    <w:rsid w:val="007F5D2E"/>
    <w:rsid w:val="007F5D4C"/>
    <w:rsid w:val="007F5FFB"/>
    <w:rsid w:val="007F6115"/>
    <w:rsid w:val="007F6227"/>
    <w:rsid w:val="007F626F"/>
    <w:rsid w:val="007F6350"/>
    <w:rsid w:val="007F63A3"/>
    <w:rsid w:val="007F647B"/>
    <w:rsid w:val="007F64A0"/>
    <w:rsid w:val="007F65A2"/>
    <w:rsid w:val="007F65C2"/>
    <w:rsid w:val="007F6827"/>
    <w:rsid w:val="007F698A"/>
    <w:rsid w:val="007F6C0C"/>
    <w:rsid w:val="007F6D19"/>
    <w:rsid w:val="007F6E01"/>
    <w:rsid w:val="007F709B"/>
    <w:rsid w:val="007F709E"/>
    <w:rsid w:val="007F70CA"/>
    <w:rsid w:val="007F7218"/>
    <w:rsid w:val="007F7304"/>
    <w:rsid w:val="007F7375"/>
    <w:rsid w:val="007F7688"/>
    <w:rsid w:val="007F7885"/>
    <w:rsid w:val="007F79AD"/>
    <w:rsid w:val="007F79DC"/>
    <w:rsid w:val="007F79E5"/>
    <w:rsid w:val="007F7A7B"/>
    <w:rsid w:val="007F7D9F"/>
    <w:rsid w:val="007F7E85"/>
    <w:rsid w:val="007F7FB1"/>
    <w:rsid w:val="007F7FCA"/>
    <w:rsid w:val="00800375"/>
    <w:rsid w:val="00800405"/>
    <w:rsid w:val="008004EF"/>
    <w:rsid w:val="0080056C"/>
    <w:rsid w:val="008006AC"/>
    <w:rsid w:val="008006C6"/>
    <w:rsid w:val="0080083B"/>
    <w:rsid w:val="0080089D"/>
    <w:rsid w:val="00800A4A"/>
    <w:rsid w:val="00800A50"/>
    <w:rsid w:val="00800B48"/>
    <w:rsid w:val="00800C52"/>
    <w:rsid w:val="00800D82"/>
    <w:rsid w:val="00800DB0"/>
    <w:rsid w:val="00800E2A"/>
    <w:rsid w:val="00800EDF"/>
    <w:rsid w:val="008011E6"/>
    <w:rsid w:val="0080122A"/>
    <w:rsid w:val="00801340"/>
    <w:rsid w:val="008013BA"/>
    <w:rsid w:val="008014AC"/>
    <w:rsid w:val="0080153E"/>
    <w:rsid w:val="00801729"/>
    <w:rsid w:val="0080172F"/>
    <w:rsid w:val="008018C8"/>
    <w:rsid w:val="00801941"/>
    <w:rsid w:val="00801A3B"/>
    <w:rsid w:val="00801C44"/>
    <w:rsid w:val="00801F0F"/>
    <w:rsid w:val="00801F41"/>
    <w:rsid w:val="00801F45"/>
    <w:rsid w:val="00802024"/>
    <w:rsid w:val="008020D5"/>
    <w:rsid w:val="00802109"/>
    <w:rsid w:val="00802196"/>
    <w:rsid w:val="008023E8"/>
    <w:rsid w:val="00802440"/>
    <w:rsid w:val="0080244F"/>
    <w:rsid w:val="008025A6"/>
    <w:rsid w:val="0080263A"/>
    <w:rsid w:val="008026CB"/>
    <w:rsid w:val="008026F0"/>
    <w:rsid w:val="00802708"/>
    <w:rsid w:val="0080277E"/>
    <w:rsid w:val="00802828"/>
    <w:rsid w:val="008029A4"/>
    <w:rsid w:val="008029AE"/>
    <w:rsid w:val="00802B1B"/>
    <w:rsid w:val="00802C32"/>
    <w:rsid w:val="00802C71"/>
    <w:rsid w:val="00802F73"/>
    <w:rsid w:val="008030B4"/>
    <w:rsid w:val="008030C9"/>
    <w:rsid w:val="008030EC"/>
    <w:rsid w:val="008030FA"/>
    <w:rsid w:val="00803215"/>
    <w:rsid w:val="0080329D"/>
    <w:rsid w:val="008032D6"/>
    <w:rsid w:val="00803340"/>
    <w:rsid w:val="00803457"/>
    <w:rsid w:val="008034D4"/>
    <w:rsid w:val="0080352C"/>
    <w:rsid w:val="0080360F"/>
    <w:rsid w:val="008036ED"/>
    <w:rsid w:val="00803735"/>
    <w:rsid w:val="00803A1F"/>
    <w:rsid w:val="00803CAC"/>
    <w:rsid w:val="00803EE0"/>
    <w:rsid w:val="00803EE5"/>
    <w:rsid w:val="00803F5F"/>
    <w:rsid w:val="00803F65"/>
    <w:rsid w:val="00803F96"/>
    <w:rsid w:val="008044AF"/>
    <w:rsid w:val="0080451D"/>
    <w:rsid w:val="00804526"/>
    <w:rsid w:val="008049C6"/>
    <w:rsid w:val="00804AF0"/>
    <w:rsid w:val="00804BB5"/>
    <w:rsid w:val="00804C37"/>
    <w:rsid w:val="00804CB9"/>
    <w:rsid w:val="00804CF7"/>
    <w:rsid w:val="00804F96"/>
    <w:rsid w:val="008051ED"/>
    <w:rsid w:val="00805474"/>
    <w:rsid w:val="0080553A"/>
    <w:rsid w:val="008055A9"/>
    <w:rsid w:val="00805807"/>
    <w:rsid w:val="008058B1"/>
    <w:rsid w:val="00805957"/>
    <w:rsid w:val="00805C7A"/>
    <w:rsid w:val="00805F49"/>
    <w:rsid w:val="00806256"/>
    <w:rsid w:val="00806384"/>
    <w:rsid w:val="00806394"/>
    <w:rsid w:val="008064DE"/>
    <w:rsid w:val="00806590"/>
    <w:rsid w:val="0080675D"/>
    <w:rsid w:val="00806795"/>
    <w:rsid w:val="008067BC"/>
    <w:rsid w:val="0080693F"/>
    <w:rsid w:val="008069C9"/>
    <w:rsid w:val="008069F6"/>
    <w:rsid w:val="00806A2B"/>
    <w:rsid w:val="00806CB1"/>
    <w:rsid w:val="00806D93"/>
    <w:rsid w:val="00806E5E"/>
    <w:rsid w:val="00806F4F"/>
    <w:rsid w:val="00807335"/>
    <w:rsid w:val="0080742D"/>
    <w:rsid w:val="00807566"/>
    <w:rsid w:val="00807593"/>
    <w:rsid w:val="0080763B"/>
    <w:rsid w:val="008077E5"/>
    <w:rsid w:val="00807985"/>
    <w:rsid w:val="00807AC9"/>
    <w:rsid w:val="00807B3C"/>
    <w:rsid w:val="00807DA7"/>
    <w:rsid w:val="00807DB6"/>
    <w:rsid w:val="00807DE2"/>
    <w:rsid w:val="00807F0E"/>
    <w:rsid w:val="00807FB5"/>
    <w:rsid w:val="00810069"/>
    <w:rsid w:val="008100AC"/>
    <w:rsid w:val="008101C4"/>
    <w:rsid w:val="008103CE"/>
    <w:rsid w:val="0081043A"/>
    <w:rsid w:val="00810549"/>
    <w:rsid w:val="00810827"/>
    <w:rsid w:val="00810B93"/>
    <w:rsid w:val="00810BDC"/>
    <w:rsid w:val="00810BE1"/>
    <w:rsid w:val="00810C05"/>
    <w:rsid w:val="00810C09"/>
    <w:rsid w:val="00810C62"/>
    <w:rsid w:val="00810CCE"/>
    <w:rsid w:val="00810D43"/>
    <w:rsid w:val="00810D57"/>
    <w:rsid w:val="00810DE7"/>
    <w:rsid w:val="00810EE6"/>
    <w:rsid w:val="00810F4B"/>
    <w:rsid w:val="00810FEB"/>
    <w:rsid w:val="008110BC"/>
    <w:rsid w:val="008111A0"/>
    <w:rsid w:val="008111C3"/>
    <w:rsid w:val="0081151E"/>
    <w:rsid w:val="0081162B"/>
    <w:rsid w:val="0081167E"/>
    <w:rsid w:val="008116CB"/>
    <w:rsid w:val="008116E9"/>
    <w:rsid w:val="00811736"/>
    <w:rsid w:val="0081177C"/>
    <w:rsid w:val="0081186A"/>
    <w:rsid w:val="008118DF"/>
    <w:rsid w:val="00811A5F"/>
    <w:rsid w:val="00811D3A"/>
    <w:rsid w:val="00811F2F"/>
    <w:rsid w:val="00812171"/>
    <w:rsid w:val="00812244"/>
    <w:rsid w:val="008123BC"/>
    <w:rsid w:val="00812498"/>
    <w:rsid w:val="008124A2"/>
    <w:rsid w:val="00812562"/>
    <w:rsid w:val="008125B9"/>
    <w:rsid w:val="0081266A"/>
    <w:rsid w:val="008127A1"/>
    <w:rsid w:val="008127BC"/>
    <w:rsid w:val="008127E6"/>
    <w:rsid w:val="00812934"/>
    <w:rsid w:val="00812C00"/>
    <w:rsid w:val="00812DC2"/>
    <w:rsid w:val="00812EDC"/>
    <w:rsid w:val="00812FE2"/>
    <w:rsid w:val="0081336E"/>
    <w:rsid w:val="00813562"/>
    <w:rsid w:val="0081367D"/>
    <w:rsid w:val="00813705"/>
    <w:rsid w:val="00813762"/>
    <w:rsid w:val="00813829"/>
    <w:rsid w:val="0081388A"/>
    <w:rsid w:val="00813928"/>
    <w:rsid w:val="0081396B"/>
    <w:rsid w:val="00813974"/>
    <w:rsid w:val="008139A0"/>
    <w:rsid w:val="00813B7C"/>
    <w:rsid w:val="00813E10"/>
    <w:rsid w:val="00813E86"/>
    <w:rsid w:val="00813EC7"/>
    <w:rsid w:val="00813F21"/>
    <w:rsid w:val="00813F9B"/>
    <w:rsid w:val="00814009"/>
    <w:rsid w:val="00814201"/>
    <w:rsid w:val="008143AB"/>
    <w:rsid w:val="0081443C"/>
    <w:rsid w:val="00814462"/>
    <w:rsid w:val="008144F7"/>
    <w:rsid w:val="0081450E"/>
    <w:rsid w:val="00814561"/>
    <w:rsid w:val="00814651"/>
    <w:rsid w:val="00814747"/>
    <w:rsid w:val="00814760"/>
    <w:rsid w:val="00814847"/>
    <w:rsid w:val="008149F0"/>
    <w:rsid w:val="00814A12"/>
    <w:rsid w:val="00814BDB"/>
    <w:rsid w:val="00814CBB"/>
    <w:rsid w:val="00814D5E"/>
    <w:rsid w:val="00814D70"/>
    <w:rsid w:val="00814D9A"/>
    <w:rsid w:val="00814DC8"/>
    <w:rsid w:val="00814FC5"/>
    <w:rsid w:val="00815032"/>
    <w:rsid w:val="0081509E"/>
    <w:rsid w:val="008151B4"/>
    <w:rsid w:val="008151B5"/>
    <w:rsid w:val="008151F3"/>
    <w:rsid w:val="008154EC"/>
    <w:rsid w:val="00815529"/>
    <w:rsid w:val="008155EA"/>
    <w:rsid w:val="0081567B"/>
    <w:rsid w:val="00815750"/>
    <w:rsid w:val="008157C2"/>
    <w:rsid w:val="00815A7C"/>
    <w:rsid w:val="00815AF9"/>
    <w:rsid w:val="00815BCF"/>
    <w:rsid w:val="00815BE5"/>
    <w:rsid w:val="00815C7D"/>
    <w:rsid w:val="00815CC3"/>
    <w:rsid w:val="00815ED2"/>
    <w:rsid w:val="00815EE8"/>
    <w:rsid w:val="00815FB8"/>
    <w:rsid w:val="0081601B"/>
    <w:rsid w:val="00816029"/>
    <w:rsid w:val="008161E5"/>
    <w:rsid w:val="008163C3"/>
    <w:rsid w:val="008165B4"/>
    <w:rsid w:val="0081666D"/>
    <w:rsid w:val="00816672"/>
    <w:rsid w:val="00816709"/>
    <w:rsid w:val="008167B4"/>
    <w:rsid w:val="00816A40"/>
    <w:rsid w:val="00816AEF"/>
    <w:rsid w:val="00816C2C"/>
    <w:rsid w:val="00816C8C"/>
    <w:rsid w:val="00816CAB"/>
    <w:rsid w:val="00816CCC"/>
    <w:rsid w:val="00816DF0"/>
    <w:rsid w:val="00816DF8"/>
    <w:rsid w:val="00817017"/>
    <w:rsid w:val="0081709A"/>
    <w:rsid w:val="008170BF"/>
    <w:rsid w:val="00817181"/>
    <w:rsid w:val="008173F2"/>
    <w:rsid w:val="008174FC"/>
    <w:rsid w:val="0081755E"/>
    <w:rsid w:val="008175BC"/>
    <w:rsid w:val="0081763A"/>
    <w:rsid w:val="008176E2"/>
    <w:rsid w:val="0081780A"/>
    <w:rsid w:val="0081786F"/>
    <w:rsid w:val="00817882"/>
    <w:rsid w:val="00817996"/>
    <w:rsid w:val="008179F7"/>
    <w:rsid w:val="00817BD6"/>
    <w:rsid w:val="00817BE2"/>
    <w:rsid w:val="00817EB3"/>
    <w:rsid w:val="008200B2"/>
    <w:rsid w:val="008200F7"/>
    <w:rsid w:val="00820175"/>
    <w:rsid w:val="008201BF"/>
    <w:rsid w:val="00820444"/>
    <w:rsid w:val="00820569"/>
    <w:rsid w:val="008205E0"/>
    <w:rsid w:val="008206FE"/>
    <w:rsid w:val="00820887"/>
    <w:rsid w:val="00820A80"/>
    <w:rsid w:val="00820B5D"/>
    <w:rsid w:val="00820C4C"/>
    <w:rsid w:val="00820DC7"/>
    <w:rsid w:val="00820E69"/>
    <w:rsid w:val="00820F17"/>
    <w:rsid w:val="00820F5F"/>
    <w:rsid w:val="00820FC2"/>
    <w:rsid w:val="00820FFB"/>
    <w:rsid w:val="008210F3"/>
    <w:rsid w:val="008211A7"/>
    <w:rsid w:val="008211E2"/>
    <w:rsid w:val="00821377"/>
    <w:rsid w:val="008214F5"/>
    <w:rsid w:val="00821698"/>
    <w:rsid w:val="008216EA"/>
    <w:rsid w:val="00821738"/>
    <w:rsid w:val="008219D4"/>
    <w:rsid w:val="00821A1C"/>
    <w:rsid w:val="00821A6D"/>
    <w:rsid w:val="00821A9A"/>
    <w:rsid w:val="00821AA2"/>
    <w:rsid w:val="00821AE4"/>
    <w:rsid w:val="00821DB0"/>
    <w:rsid w:val="00821E7A"/>
    <w:rsid w:val="00821E92"/>
    <w:rsid w:val="00821F18"/>
    <w:rsid w:val="00821F78"/>
    <w:rsid w:val="00822064"/>
    <w:rsid w:val="008220E3"/>
    <w:rsid w:val="0082214E"/>
    <w:rsid w:val="008221FE"/>
    <w:rsid w:val="008221FF"/>
    <w:rsid w:val="00822244"/>
    <w:rsid w:val="008223E3"/>
    <w:rsid w:val="0082244B"/>
    <w:rsid w:val="008227CE"/>
    <w:rsid w:val="008228AA"/>
    <w:rsid w:val="00822976"/>
    <w:rsid w:val="008229B6"/>
    <w:rsid w:val="008229C9"/>
    <w:rsid w:val="00822AAF"/>
    <w:rsid w:val="00822BF5"/>
    <w:rsid w:val="00822C93"/>
    <w:rsid w:val="00822D38"/>
    <w:rsid w:val="00822EFD"/>
    <w:rsid w:val="00822F20"/>
    <w:rsid w:val="00822F28"/>
    <w:rsid w:val="0082301C"/>
    <w:rsid w:val="0082322D"/>
    <w:rsid w:val="0082325F"/>
    <w:rsid w:val="008234CE"/>
    <w:rsid w:val="008235FD"/>
    <w:rsid w:val="0082376A"/>
    <w:rsid w:val="00823771"/>
    <w:rsid w:val="008237E8"/>
    <w:rsid w:val="0082391E"/>
    <w:rsid w:val="00823A42"/>
    <w:rsid w:val="00823B80"/>
    <w:rsid w:val="00823BA8"/>
    <w:rsid w:val="00823CF1"/>
    <w:rsid w:val="00823E14"/>
    <w:rsid w:val="00823E91"/>
    <w:rsid w:val="00823F54"/>
    <w:rsid w:val="00823F8F"/>
    <w:rsid w:val="00823FD9"/>
    <w:rsid w:val="0082410C"/>
    <w:rsid w:val="008242B7"/>
    <w:rsid w:val="008243DE"/>
    <w:rsid w:val="00824501"/>
    <w:rsid w:val="008246A5"/>
    <w:rsid w:val="00824703"/>
    <w:rsid w:val="008247A0"/>
    <w:rsid w:val="00824894"/>
    <w:rsid w:val="00824978"/>
    <w:rsid w:val="00824A1E"/>
    <w:rsid w:val="00824A5A"/>
    <w:rsid w:val="00824B3D"/>
    <w:rsid w:val="00824D61"/>
    <w:rsid w:val="00824DC2"/>
    <w:rsid w:val="00824E31"/>
    <w:rsid w:val="00824FFF"/>
    <w:rsid w:val="008250CC"/>
    <w:rsid w:val="008250EC"/>
    <w:rsid w:val="00825161"/>
    <w:rsid w:val="00825208"/>
    <w:rsid w:val="00825243"/>
    <w:rsid w:val="0082532D"/>
    <w:rsid w:val="00825366"/>
    <w:rsid w:val="0082549F"/>
    <w:rsid w:val="0082559B"/>
    <w:rsid w:val="008255A8"/>
    <w:rsid w:val="00825B78"/>
    <w:rsid w:val="00825D32"/>
    <w:rsid w:val="00825E19"/>
    <w:rsid w:val="00825E20"/>
    <w:rsid w:val="00825E84"/>
    <w:rsid w:val="00825F5E"/>
    <w:rsid w:val="00825FCE"/>
    <w:rsid w:val="008260D4"/>
    <w:rsid w:val="00826117"/>
    <w:rsid w:val="008261BB"/>
    <w:rsid w:val="00826266"/>
    <w:rsid w:val="0082638D"/>
    <w:rsid w:val="008266E5"/>
    <w:rsid w:val="0082671D"/>
    <w:rsid w:val="0082679C"/>
    <w:rsid w:val="008267BE"/>
    <w:rsid w:val="00826A22"/>
    <w:rsid w:val="00826A84"/>
    <w:rsid w:val="00826A92"/>
    <w:rsid w:val="00826B09"/>
    <w:rsid w:val="00826C7B"/>
    <w:rsid w:val="00826D51"/>
    <w:rsid w:val="00826DD9"/>
    <w:rsid w:val="00826E01"/>
    <w:rsid w:val="00827127"/>
    <w:rsid w:val="0082721A"/>
    <w:rsid w:val="0082722D"/>
    <w:rsid w:val="00827299"/>
    <w:rsid w:val="008272C3"/>
    <w:rsid w:val="00827300"/>
    <w:rsid w:val="00827339"/>
    <w:rsid w:val="008274E7"/>
    <w:rsid w:val="008276D5"/>
    <w:rsid w:val="008277A8"/>
    <w:rsid w:val="008278B6"/>
    <w:rsid w:val="00827A89"/>
    <w:rsid w:val="00827AD6"/>
    <w:rsid w:val="00827C3F"/>
    <w:rsid w:val="00827C4C"/>
    <w:rsid w:val="00827DB3"/>
    <w:rsid w:val="00827F11"/>
    <w:rsid w:val="00827F3E"/>
    <w:rsid w:val="0082DBFE"/>
    <w:rsid w:val="008300A2"/>
    <w:rsid w:val="008301FE"/>
    <w:rsid w:val="00830414"/>
    <w:rsid w:val="008305C6"/>
    <w:rsid w:val="0083060B"/>
    <w:rsid w:val="008306A0"/>
    <w:rsid w:val="008307AE"/>
    <w:rsid w:val="008307ED"/>
    <w:rsid w:val="00830827"/>
    <w:rsid w:val="0083083A"/>
    <w:rsid w:val="008308E3"/>
    <w:rsid w:val="0083093A"/>
    <w:rsid w:val="008309CB"/>
    <w:rsid w:val="00830AE2"/>
    <w:rsid w:val="00830B3B"/>
    <w:rsid w:val="00830B58"/>
    <w:rsid w:val="00830C2E"/>
    <w:rsid w:val="00830D61"/>
    <w:rsid w:val="00830DE9"/>
    <w:rsid w:val="00830F10"/>
    <w:rsid w:val="0083107F"/>
    <w:rsid w:val="0083123C"/>
    <w:rsid w:val="00831240"/>
    <w:rsid w:val="0083134C"/>
    <w:rsid w:val="00831358"/>
    <w:rsid w:val="0083149B"/>
    <w:rsid w:val="00831954"/>
    <w:rsid w:val="008319EF"/>
    <w:rsid w:val="00831A90"/>
    <w:rsid w:val="00831DD3"/>
    <w:rsid w:val="00831F65"/>
    <w:rsid w:val="00831FA4"/>
    <w:rsid w:val="0083202D"/>
    <w:rsid w:val="00832051"/>
    <w:rsid w:val="008320EA"/>
    <w:rsid w:val="00832100"/>
    <w:rsid w:val="00832132"/>
    <w:rsid w:val="008321FF"/>
    <w:rsid w:val="00832374"/>
    <w:rsid w:val="00832563"/>
    <w:rsid w:val="008326EE"/>
    <w:rsid w:val="00832880"/>
    <w:rsid w:val="00832927"/>
    <w:rsid w:val="008329F1"/>
    <w:rsid w:val="00832AF9"/>
    <w:rsid w:val="00832D39"/>
    <w:rsid w:val="00832F67"/>
    <w:rsid w:val="00833083"/>
    <w:rsid w:val="008331ED"/>
    <w:rsid w:val="008331F7"/>
    <w:rsid w:val="008332FC"/>
    <w:rsid w:val="0083348D"/>
    <w:rsid w:val="0083350F"/>
    <w:rsid w:val="008337A6"/>
    <w:rsid w:val="00833885"/>
    <w:rsid w:val="00833A5A"/>
    <w:rsid w:val="00833B08"/>
    <w:rsid w:val="00833B8A"/>
    <w:rsid w:val="00833B8D"/>
    <w:rsid w:val="00833C22"/>
    <w:rsid w:val="00833D6D"/>
    <w:rsid w:val="00833F80"/>
    <w:rsid w:val="0083415D"/>
    <w:rsid w:val="00834234"/>
    <w:rsid w:val="008342B6"/>
    <w:rsid w:val="00834358"/>
    <w:rsid w:val="0083437E"/>
    <w:rsid w:val="008346BD"/>
    <w:rsid w:val="00834923"/>
    <w:rsid w:val="00834BDA"/>
    <w:rsid w:val="00834E8C"/>
    <w:rsid w:val="00835063"/>
    <w:rsid w:val="00835118"/>
    <w:rsid w:val="0083521B"/>
    <w:rsid w:val="008352A6"/>
    <w:rsid w:val="00835373"/>
    <w:rsid w:val="008355C0"/>
    <w:rsid w:val="00835659"/>
    <w:rsid w:val="008356B3"/>
    <w:rsid w:val="008356BF"/>
    <w:rsid w:val="008356C0"/>
    <w:rsid w:val="008356F1"/>
    <w:rsid w:val="0083599F"/>
    <w:rsid w:val="008359EB"/>
    <w:rsid w:val="00835A80"/>
    <w:rsid w:val="00835BC5"/>
    <w:rsid w:val="00835C88"/>
    <w:rsid w:val="00835CA6"/>
    <w:rsid w:val="00835D3F"/>
    <w:rsid w:val="00835F6B"/>
    <w:rsid w:val="00835FA5"/>
    <w:rsid w:val="0083617C"/>
    <w:rsid w:val="008362F7"/>
    <w:rsid w:val="0083640D"/>
    <w:rsid w:val="0083643D"/>
    <w:rsid w:val="00836483"/>
    <w:rsid w:val="0083651F"/>
    <w:rsid w:val="00836689"/>
    <w:rsid w:val="00836856"/>
    <w:rsid w:val="008368A5"/>
    <w:rsid w:val="00836935"/>
    <w:rsid w:val="00836A64"/>
    <w:rsid w:val="00836B7A"/>
    <w:rsid w:val="00836C2A"/>
    <w:rsid w:val="00836D9F"/>
    <w:rsid w:val="00837127"/>
    <w:rsid w:val="008372F8"/>
    <w:rsid w:val="00837323"/>
    <w:rsid w:val="00837438"/>
    <w:rsid w:val="008374AD"/>
    <w:rsid w:val="008375E6"/>
    <w:rsid w:val="00837A12"/>
    <w:rsid w:val="00837AD9"/>
    <w:rsid w:val="00837B2A"/>
    <w:rsid w:val="00837B90"/>
    <w:rsid w:val="00837C4A"/>
    <w:rsid w:val="008400C5"/>
    <w:rsid w:val="00840267"/>
    <w:rsid w:val="008403B4"/>
    <w:rsid w:val="008404A8"/>
    <w:rsid w:val="008404DE"/>
    <w:rsid w:val="00840579"/>
    <w:rsid w:val="008409AA"/>
    <w:rsid w:val="008409FD"/>
    <w:rsid w:val="00840A78"/>
    <w:rsid w:val="00840AD2"/>
    <w:rsid w:val="00840B6A"/>
    <w:rsid w:val="00840BF7"/>
    <w:rsid w:val="00840E06"/>
    <w:rsid w:val="00840E97"/>
    <w:rsid w:val="00840FB8"/>
    <w:rsid w:val="00841052"/>
    <w:rsid w:val="00841079"/>
    <w:rsid w:val="00841186"/>
    <w:rsid w:val="008411ED"/>
    <w:rsid w:val="00841244"/>
    <w:rsid w:val="00841269"/>
    <w:rsid w:val="0084137C"/>
    <w:rsid w:val="0084145A"/>
    <w:rsid w:val="008414B7"/>
    <w:rsid w:val="008417CE"/>
    <w:rsid w:val="00841AC6"/>
    <w:rsid w:val="00841AC7"/>
    <w:rsid w:val="00841B94"/>
    <w:rsid w:val="00841E1A"/>
    <w:rsid w:val="00842002"/>
    <w:rsid w:val="0084200E"/>
    <w:rsid w:val="00842235"/>
    <w:rsid w:val="008423D5"/>
    <w:rsid w:val="0084242F"/>
    <w:rsid w:val="00842569"/>
    <w:rsid w:val="00842672"/>
    <w:rsid w:val="008426EC"/>
    <w:rsid w:val="00842872"/>
    <w:rsid w:val="008428E1"/>
    <w:rsid w:val="0084295A"/>
    <w:rsid w:val="00842BC6"/>
    <w:rsid w:val="00842BCC"/>
    <w:rsid w:val="00842C1A"/>
    <w:rsid w:val="00842CB6"/>
    <w:rsid w:val="00842CEB"/>
    <w:rsid w:val="00842D7F"/>
    <w:rsid w:val="00842DD4"/>
    <w:rsid w:val="00842E0C"/>
    <w:rsid w:val="00843085"/>
    <w:rsid w:val="008430DB"/>
    <w:rsid w:val="008433E4"/>
    <w:rsid w:val="008435C7"/>
    <w:rsid w:val="008436BA"/>
    <w:rsid w:val="0084371C"/>
    <w:rsid w:val="00843758"/>
    <w:rsid w:val="00843925"/>
    <w:rsid w:val="008439B0"/>
    <w:rsid w:val="008439E1"/>
    <w:rsid w:val="00843A3D"/>
    <w:rsid w:val="00843A74"/>
    <w:rsid w:val="00843A7A"/>
    <w:rsid w:val="00843AA9"/>
    <w:rsid w:val="00843E03"/>
    <w:rsid w:val="00843E26"/>
    <w:rsid w:val="00843E2F"/>
    <w:rsid w:val="00843E58"/>
    <w:rsid w:val="00843FE5"/>
    <w:rsid w:val="0084403F"/>
    <w:rsid w:val="008440EA"/>
    <w:rsid w:val="00844205"/>
    <w:rsid w:val="008442AE"/>
    <w:rsid w:val="00844402"/>
    <w:rsid w:val="0084447A"/>
    <w:rsid w:val="008447F5"/>
    <w:rsid w:val="00844923"/>
    <w:rsid w:val="00844938"/>
    <w:rsid w:val="008449CF"/>
    <w:rsid w:val="00844B93"/>
    <w:rsid w:val="00844C52"/>
    <w:rsid w:val="00844DF6"/>
    <w:rsid w:val="00844E08"/>
    <w:rsid w:val="00844E09"/>
    <w:rsid w:val="00844F7A"/>
    <w:rsid w:val="00844FBD"/>
    <w:rsid w:val="00844FEB"/>
    <w:rsid w:val="0084514B"/>
    <w:rsid w:val="00845213"/>
    <w:rsid w:val="00845355"/>
    <w:rsid w:val="008453D1"/>
    <w:rsid w:val="00845477"/>
    <w:rsid w:val="008454A9"/>
    <w:rsid w:val="0084561E"/>
    <w:rsid w:val="0084596A"/>
    <w:rsid w:val="00845ACA"/>
    <w:rsid w:val="00845B08"/>
    <w:rsid w:val="00845B0F"/>
    <w:rsid w:val="00845B79"/>
    <w:rsid w:val="00845CC1"/>
    <w:rsid w:val="00845DBE"/>
    <w:rsid w:val="00845F9E"/>
    <w:rsid w:val="00845FE4"/>
    <w:rsid w:val="00846210"/>
    <w:rsid w:val="00846292"/>
    <w:rsid w:val="008462E7"/>
    <w:rsid w:val="0084680C"/>
    <w:rsid w:val="00846AA3"/>
    <w:rsid w:val="00846FA9"/>
    <w:rsid w:val="0084703B"/>
    <w:rsid w:val="0084705E"/>
    <w:rsid w:val="0084709B"/>
    <w:rsid w:val="008470C3"/>
    <w:rsid w:val="00847151"/>
    <w:rsid w:val="00847251"/>
    <w:rsid w:val="008473D6"/>
    <w:rsid w:val="00847473"/>
    <w:rsid w:val="00847753"/>
    <w:rsid w:val="0084782F"/>
    <w:rsid w:val="00847A21"/>
    <w:rsid w:val="00847B52"/>
    <w:rsid w:val="00847B65"/>
    <w:rsid w:val="00847BDF"/>
    <w:rsid w:val="00847EF4"/>
    <w:rsid w:val="00848B39"/>
    <w:rsid w:val="0084D9A4"/>
    <w:rsid w:val="008500B8"/>
    <w:rsid w:val="008502BE"/>
    <w:rsid w:val="008505EB"/>
    <w:rsid w:val="00850620"/>
    <w:rsid w:val="008506E1"/>
    <w:rsid w:val="00850753"/>
    <w:rsid w:val="00850761"/>
    <w:rsid w:val="008507D7"/>
    <w:rsid w:val="008507F9"/>
    <w:rsid w:val="008508EC"/>
    <w:rsid w:val="00850956"/>
    <w:rsid w:val="00850973"/>
    <w:rsid w:val="00850AFB"/>
    <w:rsid w:val="00850C75"/>
    <w:rsid w:val="00850C7D"/>
    <w:rsid w:val="00850CF7"/>
    <w:rsid w:val="00850D96"/>
    <w:rsid w:val="00850F8C"/>
    <w:rsid w:val="00850FB3"/>
    <w:rsid w:val="00851249"/>
    <w:rsid w:val="0085134E"/>
    <w:rsid w:val="00851391"/>
    <w:rsid w:val="00851462"/>
    <w:rsid w:val="0085146D"/>
    <w:rsid w:val="008515EE"/>
    <w:rsid w:val="00851704"/>
    <w:rsid w:val="00851841"/>
    <w:rsid w:val="00851A7F"/>
    <w:rsid w:val="00851A8E"/>
    <w:rsid w:val="00851D50"/>
    <w:rsid w:val="00851EC7"/>
    <w:rsid w:val="00851F5B"/>
    <w:rsid w:val="00851FB7"/>
    <w:rsid w:val="0085245A"/>
    <w:rsid w:val="008524BD"/>
    <w:rsid w:val="008524EE"/>
    <w:rsid w:val="00852613"/>
    <w:rsid w:val="00852739"/>
    <w:rsid w:val="008527F6"/>
    <w:rsid w:val="0085284F"/>
    <w:rsid w:val="00852857"/>
    <w:rsid w:val="008528CD"/>
    <w:rsid w:val="008528D3"/>
    <w:rsid w:val="00852B93"/>
    <w:rsid w:val="00852DC6"/>
    <w:rsid w:val="00852E8D"/>
    <w:rsid w:val="00852F5A"/>
    <w:rsid w:val="0085302B"/>
    <w:rsid w:val="0085315D"/>
    <w:rsid w:val="00853380"/>
    <w:rsid w:val="008534FB"/>
    <w:rsid w:val="00853505"/>
    <w:rsid w:val="00853522"/>
    <w:rsid w:val="0085358F"/>
    <w:rsid w:val="00853718"/>
    <w:rsid w:val="00853A0A"/>
    <w:rsid w:val="00853AA6"/>
    <w:rsid w:val="00853B24"/>
    <w:rsid w:val="00853D38"/>
    <w:rsid w:val="00853DB4"/>
    <w:rsid w:val="00854124"/>
    <w:rsid w:val="00854451"/>
    <w:rsid w:val="008544F0"/>
    <w:rsid w:val="00854553"/>
    <w:rsid w:val="008547F0"/>
    <w:rsid w:val="008549A5"/>
    <w:rsid w:val="00854A42"/>
    <w:rsid w:val="00854A73"/>
    <w:rsid w:val="00854ABC"/>
    <w:rsid w:val="00854BC4"/>
    <w:rsid w:val="00854BE8"/>
    <w:rsid w:val="00854C99"/>
    <w:rsid w:val="00854CE4"/>
    <w:rsid w:val="00854D61"/>
    <w:rsid w:val="00854EAF"/>
    <w:rsid w:val="00854FED"/>
    <w:rsid w:val="008552F9"/>
    <w:rsid w:val="00855386"/>
    <w:rsid w:val="00855508"/>
    <w:rsid w:val="00855599"/>
    <w:rsid w:val="008557C1"/>
    <w:rsid w:val="008558B5"/>
    <w:rsid w:val="008559E7"/>
    <w:rsid w:val="00855B86"/>
    <w:rsid w:val="00855C51"/>
    <w:rsid w:val="008560DE"/>
    <w:rsid w:val="0085615F"/>
    <w:rsid w:val="00856254"/>
    <w:rsid w:val="00856270"/>
    <w:rsid w:val="008562EF"/>
    <w:rsid w:val="008563E8"/>
    <w:rsid w:val="0085643A"/>
    <w:rsid w:val="008564AD"/>
    <w:rsid w:val="008564BA"/>
    <w:rsid w:val="00856595"/>
    <w:rsid w:val="008565BE"/>
    <w:rsid w:val="00856783"/>
    <w:rsid w:val="00856911"/>
    <w:rsid w:val="00856C05"/>
    <w:rsid w:val="00856C11"/>
    <w:rsid w:val="00856C39"/>
    <w:rsid w:val="00856D47"/>
    <w:rsid w:val="00856E05"/>
    <w:rsid w:val="00856F3D"/>
    <w:rsid w:val="008570EA"/>
    <w:rsid w:val="008571C6"/>
    <w:rsid w:val="00857245"/>
    <w:rsid w:val="008576C4"/>
    <w:rsid w:val="00857805"/>
    <w:rsid w:val="00857925"/>
    <w:rsid w:val="00857932"/>
    <w:rsid w:val="008579AF"/>
    <w:rsid w:val="008579DB"/>
    <w:rsid w:val="00857A36"/>
    <w:rsid w:val="00857B56"/>
    <w:rsid w:val="00857BE6"/>
    <w:rsid w:val="00857E35"/>
    <w:rsid w:val="00857EA2"/>
    <w:rsid w:val="0086004C"/>
    <w:rsid w:val="008601C3"/>
    <w:rsid w:val="0086032D"/>
    <w:rsid w:val="00860390"/>
    <w:rsid w:val="008603B7"/>
    <w:rsid w:val="00860440"/>
    <w:rsid w:val="008604CE"/>
    <w:rsid w:val="0086065B"/>
    <w:rsid w:val="0086066B"/>
    <w:rsid w:val="008606C9"/>
    <w:rsid w:val="00860765"/>
    <w:rsid w:val="00860785"/>
    <w:rsid w:val="00860874"/>
    <w:rsid w:val="008608D3"/>
    <w:rsid w:val="00860922"/>
    <w:rsid w:val="008609A3"/>
    <w:rsid w:val="00860A33"/>
    <w:rsid w:val="00860B3E"/>
    <w:rsid w:val="00860B5A"/>
    <w:rsid w:val="00860C9A"/>
    <w:rsid w:val="00860CD3"/>
    <w:rsid w:val="00861085"/>
    <w:rsid w:val="008610F6"/>
    <w:rsid w:val="00861334"/>
    <w:rsid w:val="0086159D"/>
    <w:rsid w:val="00861709"/>
    <w:rsid w:val="00861A59"/>
    <w:rsid w:val="00861B80"/>
    <w:rsid w:val="00861DC0"/>
    <w:rsid w:val="00861E4B"/>
    <w:rsid w:val="00861E5D"/>
    <w:rsid w:val="00861EFD"/>
    <w:rsid w:val="00861F1C"/>
    <w:rsid w:val="00862008"/>
    <w:rsid w:val="00862055"/>
    <w:rsid w:val="00862090"/>
    <w:rsid w:val="0086219A"/>
    <w:rsid w:val="00862230"/>
    <w:rsid w:val="00862330"/>
    <w:rsid w:val="0086236C"/>
    <w:rsid w:val="00862470"/>
    <w:rsid w:val="00862499"/>
    <w:rsid w:val="008624B8"/>
    <w:rsid w:val="00862589"/>
    <w:rsid w:val="00862601"/>
    <w:rsid w:val="008626A7"/>
    <w:rsid w:val="00862720"/>
    <w:rsid w:val="008628C8"/>
    <w:rsid w:val="00862A18"/>
    <w:rsid w:val="00862A66"/>
    <w:rsid w:val="00862ADC"/>
    <w:rsid w:val="00862B2A"/>
    <w:rsid w:val="00862D00"/>
    <w:rsid w:val="00862DB8"/>
    <w:rsid w:val="00862E9E"/>
    <w:rsid w:val="00862FF5"/>
    <w:rsid w:val="008630B9"/>
    <w:rsid w:val="0086343F"/>
    <w:rsid w:val="008635DF"/>
    <w:rsid w:val="008635F3"/>
    <w:rsid w:val="00863812"/>
    <w:rsid w:val="0086383C"/>
    <w:rsid w:val="00863873"/>
    <w:rsid w:val="0086390D"/>
    <w:rsid w:val="008639B9"/>
    <w:rsid w:val="008639DA"/>
    <w:rsid w:val="00863AEB"/>
    <w:rsid w:val="00863B5F"/>
    <w:rsid w:val="00863C6E"/>
    <w:rsid w:val="00863C9D"/>
    <w:rsid w:val="00863F37"/>
    <w:rsid w:val="00864058"/>
    <w:rsid w:val="0086406B"/>
    <w:rsid w:val="008640CB"/>
    <w:rsid w:val="00864173"/>
    <w:rsid w:val="00864238"/>
    <w:rsid w:val="008642B0"/>
    <w:rsid w:val="0086439D"/>
    <w:rsid w:val="00864458"/>
    <w:rsid w:val="00864564"/>
    <w:rsid w:val="008645F5"/>
    <w:rsid w:val="00864728"/>
    <w:rsid w:val="0086489C"/>
    <w:rsid w:val="0086492E"/>
    <w:rsid w:val="00864C58"/>
    <w:rsid w:val="00864C8C"/>
    <w:rsid w:val="00864DFB"/>
    <w:rsid w:val="00864F2E"/>
    <w:rsid w:val="008651ED"/>
    <w:rsid w:val="00865269"/>
    <w:rsid w:val="008652ED"/>
    <w:rsid w:val="00865350"/>
    <w:rsid w:val="0086538C"/>
    <w:rsid w:val="008653B3"/>
    <w:rsid w:val="008653CA"/>
    <w:rsid w:val="00865492"/>
    <w:rsid w:val="008655C4"/>
    <w:rsid w:val="0086566D"/>
    <w:rsid w:val="008656F7"/>
    <w:rsid w:val="00865754"/>
    <w:rsid w:val="008659FB"/>
    <w:rsid w:val="00865A4F"/>
    <w:rsid w:val="00865AB7"/>
    <w:rsid w:val="00865C4B"/>
    <w:rsid w:val="00865EF0"/>
    <w:rsid w:val="008660D3"/>
    <w:rsid w:val="00866103"/>
    <w:rsid w:val="00866118"/>
    <w:rsid w:val="00866280"/>
    <w:rsid w:val="00866510"/>
    <w:rsid w:val="00866549"/>
    <w:rsid w:val="00866684"/>
    <w:rsid w:val="008666A2"/>
    <w:rsid w:val="008666E2"/>
    <w:rsid w:val="00866764"/>
    <w:rsid w:val="00866D69"/>
    <w:rsid w:val="00866DDC"/>
    <w:rsid w:val="00866E17"/>
    <w:rsid w:val="00866EED"/>
    <w:rsid w:val="00866F0F"/>
    <w:rsid w:val="00866FE5"/>
    <w:rsid w:val="0086709D"/>
    <w:rsid w:val="008670A6"/>
    <w:rsid w:val="008671A3"/>
    <w:rsid w:val="00867242"/>
    <w:rsid w:val="008672A2"/>
    <w:rsid w:val="00867348"/>
    <w:rsid w:val="008673AD"/>
    <w:rsid w:val="008673F8"/>
    <w:rsid w:val="00867495"/>
    <w:rsid w:val="008674A4"/>
    <w:rsid w:val="008675F2"/>
    <w:rsid w:val="00867651"/>
    <w:rsid w:val="0086775A"/>
    <w:rsid w:val="008678E2"/>
    <w:rsid w:val="00867B16"/>
    <w:rsid w:val="00867B5A"/>
    <w:rsid w:val="00870058"/>
    <w:rsid w:val="00870125"/>
    <w:rsid w:val="00870189"/>
    <w:rsid w:val="0087018E"/>
    <w:rsid w:val="008702CE"/>
    <w:rsid w:val="0087031D"/>
    <w:rsid w:val="0087033E"/>
    <w:rsid w:val="00870497"/>
    <w:rsid w:val="008704CA"/>
    <w:rsid w:val="00870C55"/>
    <w:rsid w:val="0087104D"/>
    <w:rsid w:val="0087121C"/>
    <w:rsid w:val="008712D8"/>
    <w:rsid w:val="008714BA"/>
    <w:rsid w:val="00871692"/>
    <w:rsid w:val="00871794"/>
    <w:rsid w:val="008717F0"/>
    <w:rsid w:val="00871A99"/>
    <w:rsid w:val="00871B56"/>
    <w:rsid w:val="00871D3C"/>
    <w:rsid w:val="00871D66"/>
    <w:rsid w:val="00871F1F"/>
    <w:rsid w:val="00871F67"/>
    <w:rsid w:val="0087216F"/>
    <w:rsid w:val="00872460"/>
    <w:rsid w:val="008724E8"/>
    <w:rsid w:val="0087252D"/>
    <w:rsid w:val="008726ED"/>
    <w:rsid w:val="00872740"/>
    <w:rsid w:val="008727D2"/>
    <w:rsid w:val="008729EC"/>
    <w:rsid w:val="00872D03"/>
    <w:rsid w:val="00872D62"/>
    <w:rsid w:val="00872E1A"/>
    <w:rsid w:val="00872F5C"/>
    <w:rsid w:val="00872FC8"/>
    <w:rsid w:val="0087310B"/>
    <w:rsid w:val="0087331E"/>
    <w:rsid w:val="0087337C"/>
    <w:rsid w:val="008734CA"/>
    <w:rsid w:val="008734D0"/>
    <w:rsid w:val="0087385A"/>
    <w:rsid w:val="00873A99"/>
    <w:rsid w:val="00873D00"/>
    <w:rsid w:val="00874009"/>
    <w:rsid w:val="008740E8"/>
    <w:rsid w:val="00874158"/>
    <w:rsid w:val="008743F3"/>
    <w:rsid w:val="0087444A"/>
    <w:rsid w:val="00874603"/>
    <w:rsid w:val="00874604"/>
    <w:rsid w:val="008748D7"/>
    <w:rsid w:val="008748F7"/>
    <w:rsid w:val="00874A97"/>
    <w:rsid w:val="00874BBC"/>
    <w:rsid w:val="00874C18"/>
    <w:rsid w:val="00874EAF"/>
    <w:rsid w:val="00874EE8"/>
    <w:rsid w:val="00875056"/>
    <w:rsid w:val="00875139"/>
    <w:rsid w:val="00875200"/>
    <w:rsid w:val="0087522F"/>
    <w:rsid w:val="00875410"/>
    <w:rsid w:val="008754C8"/>
    <w:rsid w:val="00875631"/>
    <w:rsid w:val="008756A6"/>
    <w:rsid w:val="008756F9"/>
    <w:rsid w:val="008757FC"/>
    <w:rsid w:val="00875828"/>
    <w:rsid w:val="008758EC"/>
    <w:rsid w:val="008759E3"/>
    <w:rsid w:val="00875A78"/>
    <w:rsid w:val="00875B44"/>
    <w:rsid w:val="00875C62"/>
    <w:rsid w:val="00875DB9"/>
    <w:rsid w:val="00875FA1"/>
    <w:rsid w:val="00876167"/>
    <w:rsid w:val="008762D2"/>
    <w:rsid w:val="00876592"/>
    <w:rsid w:val="00876708"/>
    <w:rsid w:val="0087688A"/>
    <w:rsid w:val="00876AE6"/>
    <w:rsid w:val="00876F5A"/>
    <w:rsid w:val="00877095"/>
    <w:rsid w:val="008771C6"/>
    <w:rsid w:val="00877206"/>
    <w:rsid w:val="00877380"/>
    <w:rsid w:val="008773F5"/>
    <w:rsid w:val="008774A5"/>
    <w:rsid w:val="008774EC"/>
    <w:rsid w:val="00877695"/>
    <w:rsid w:val="00877717"/>
    <w:rsid w:val="00877908"/>
    <w:rsid w:val="00877A79"/>
    <w:rsid w:val="00877A88"/>
    <w:rsid w:val="00877AFD"/>
    <w:rsid w:val="00877B49"/>
    <w:rsid w:val="00877BA0"/>
    <w:rsid w:val="00877BD3"/>
    <w:rsid w:val="00877C07"/>
    <w:rsid w:val="00877C1F"/>
    <w:rsid w:val="00877E26"/>
    <w:rsid w:val="00877EAA"/>
    <w:rsid w:val="00877EC7"/>
    <w:rsid w:val="00880043"/>
    <w:rsid w:val="00880044"/>
    <w:rsid w:val="00880219"/>
    <w:rsid w:val="00880266"/>
    <w:rsid w:val="00880405"/>
    <w:rsid w:val="008804E6"/>
    <w:rsid w:val="00880536"/>
    <w:rsid w:val="00880595"/>
    <w:rsid w:val="0088075C"/>
    <w:rsid w:val="0088085B"/>
    <w:rsid w:val="00880AE1"/>
    <w:rsid w:val="00880AEF"/>
    <w:rsid w:val="00880B4C"/>
    <w:rsid w:val="00880D43"/>
    <w:rsid w:val="00880EB7"/>
    <w:rsid w:val="00880EDF"/>
    <w:rsid w:val="00880F56"/>
    <w:rsid w:val="008811FD"/>
    <w:rsid w:val="00881300"/>
    <w:rsid w:val="008813ED"/>
    <w:rsid w:val="00881549"/>
    <w:rsid w:val="0088173E"/>
    <w:rsid w:val="008817B6"/>
    <w:rsid w:val="008819B7"/>
    <w:rsid w:val="008819F6"/>
    <w:rsid w:val="00881A03"/>
    <w:rsid w:val="00881AB6"/>
    <w:rsid w:val="00881C31"/>
    <w:rsid w:val="00881CE8"/>
    <w:rsid w:val="00881E2A"/>
    <w:rsid w:val="00881F05"/>
    <w:rsid w:val="00881F4A"/>
    <w:rsid w:val="00881F56"/>
    <w:rsid w:val="00881FB3"/>
    <w:rsid w:val="0088200E"/>
    <w:rsid w:val="0088208D"/>
    <w:rsid w:val="00882101"/>
    <w:rsid w:val="0088228F"/>
    <w:rsid w:val="008822E7"/>
    <w:rsid w:val="008823A6"/>
    <w:rsid w:val="00882446"/>
    <w:rsid w:val="008825DE"/>
    <w:rsid w:val="0088262B"/>
    <w:rsid w:val="0088268F"/>
    <w:rsid w:val="008826AB"/>
    <w:rsid w:val="008826EC"/>
    <w:rsid w:val="00882A58"/>
    <w:rsid w:val="00882B81"/>
    <w:rsid w:val="00882C3A"/>
    <w:rsid w:val="00882C99"/>
    <w:rsid w:val="00882CD1"/>
    <w:rsid w:val="00882CE6"/>
    <w:rsid w:val="00882DE6"/>
    <w:rsid w:val="00882DFD"/>
    <w:rsid w:val="00882E22"/>
    <w:rsid w:val="008830E3"/>
    <w:rsid w:val="008832D3"/>
    <w:rsid w:val="008833B6"/>
    <w:rsid w:val="0088349E"/>
    <w:rsid w:val="008834A7"/>
    <w:rsid w:val="008834AA"/>
    <w:rsid w:val="008836F6"/>
    <w:rsid w:val="00883848"/>
    <w:rsid w:val="008838D3"/>
    <w:rsid w:val="008839AB"/>
    <w:rsid w:val="008839EC"/>
    <w:rsid w:val="00883A20"/>
    <w:rsid w:val="00883A53"/>
    <w:rsid w:val="00883CC0"/>
    <w:rsid w:val="00883D4D"/>
    <w:rsid w:val="00884007"/>
    <w:rsid w:val="00884039"/>
    <w:rsid w:val="00884209"/>
    <w:rsid w:val="008844A7"/>
    <w:rsid w:val="008848E6"/>
    <w:rsid w:val="00884992"/>
    <w:rsid w:val="00884B59"/>
    <w:rsid w:val="00884C09"/>
    <w:rsid w:val="00885043"/>
    <w:rsid w:val="008850B4"/>
    <w:rsid w:val="008850BA"/>
    <w:rsid w:val="00885336"/>
    <w:rsid w:val="0088534F"/>
    <w:rsid w:val="008853DD"/>
    <w:rsid w:val="00885580"/>
    <w:rsid w:val="008857B5"/>
    <w:rsid w:val="00885876"/>
    <w:rsid w:val="008858F1"/>
    <w:rsid w:val="00885996"/>
    <w:rsid w:val="00885DE4"/>
    <w:rsid w:val="00885EDD"/>
    <w:rsid w:val="00885F4D"/>
    <w:rsid w:val="00885F71"/>
    <w:rsid w:val="00885FB2"/>
    <w:rsid w:val="00886163"/>
    <w:rsid w:val="00886185"/>
    <w:rsid w:val="008861D9"/>
    <w:rsid w:val="0088638C"/>
    <w:rsid w:val="00886576"/>
    <w:rsid w:val="00886593"/>
    <w:rsid w:val="008865A6"/>
    <w:rsid w:val="00886685"/>
    <w:rsid w:val="00886795"/>
    <w:rsid w:val="008867E0"/>
    <w:rsid w:val="00886857"/>
    <w:rsid w:val="00886954"/>
    <w:rsid w:val="008869B5"/>
    <w:rsid w:val="008869C6"/>
    <w:rsid w:val="00886D43"/>
    <w:rsid w:val="00886D92"/>
    <w:rsid w:val="00886DE8"/>
    <w:rsid w:val="00886E74"/>
    <w:rsid w:val="00886EDF"/>
    <w:rsid w:val="00886F2E"/>
    <w:rsid w:val="00887018"/>
    <w:rsid w:val="00887079"/>
    <w:rsid w:val="00887483"/>
    <w:rsid w:val="00887588"/>
    <w:rsid w:val="008876E2"/>
    <w:rsid w:val="0088777E"/>
    <w:rsid w:val="0088789E"/>
    <w:rsid w:val="00887964"/>
    <w:rsid w:val="00887A7B"/>
    <w:rsid w:val="00887AAF"/>
    <w:rsid w:val="00887AB1"/>
    <w:rsid w:val="00887B79"/>
    <w:rsid w:val="00887B83"/>
    <w:rsid w:val="00887BA1"/>
    <w:rsid w:val="00887CBB"/>
    <w:rsid w:val="00887DDB"/>
    <w:rsid w:val="00887EBA"/>
    <w:rsid w:val="00887F5B"/>
    <w:rsid w:val="00887FEB"/>
    <w:rsid w:val="0088EBA1"/>
    <w:rsid w:val="008900BB"/>
    <w:rsid w:val="00890185"/>
    <w:rsid w:val="008901AC"/>
    <w:rsid w:val="00890222"/>
    <w:rsid w:val="0089042D"/>
    <w:rsid w:val="0089048D"/>
    <w:rsid w:val="00890682"/>
    <w:rsid w:val="00890709"/>
    <w:rsid w:val="008908E5"/>
    <w:rsid w:val="00890BDD"/>
    <w:rsid w:val="00890CD1"/>
    <w:rsid w:val="00890D58"/>
    <w:rsid w:val="00890F67"/>
    <w:rsid w:val="00890F8A"/>
    <w:rsid w:val="00890FE1"/>
    <w:rsid w:val="00891013"/>
    <w:rsid w:val="0089115F"/>
    <w:rsid w:val="00891216"/>
    <w:rsid w:val="00891415"/>
    <w:rsid w:val="00891483"/>
    <w:rsid w:val="008917BC"/>
    <w:rsid w:val="0089186A"/>
    <w:rsid w:val="00891884"/>
    <w:rsid w:val="00891975"/>
    <w:rsid w:val="008919A6"/>
    <w:rsid w:val="008919C9"/>
    <w:rsid w:val="00891A18"/>
    <w:rsid w:val="00891A50"/>
    <w:rsid w:val="00891AB1"/>
    <w:rsid w:val="00891B79"/>
    <w:rsid w:val="00891CE6"/>
    <w:rsid w:val="00891FC2"/>
    <w:rsid w:val="00891FE1"/>
    <w:rsid w:val="00892026"/>
    <w:rsid w:val="008921FF"/>
    <w:rsid w:val="008922BF"/>
    <w:rsid w:val="00892437"/>
    <w:rsid w:val="0089247A"/>
    <w:rsid w:val="0089249F"/>
    <w:rsid w:val="008925D3"/>
    <w:rsid w:val="0089261D"/>
    <w:rsid w:val="008927CD"/>
    <w:rsid w:val="0089286E"/>
    <w:rsid w:val="00892893"/>
    <w:rsid w:val="00892A03"/>
    <w:rsid w:val="00892BB6"/>
    <w:rsid w:val="00892C49"/>
    <w:rsid w:val="00892C57"/>
    <w:rsid w:val="00892CBA"/>
    <w:rsid w:val="0089327B"/>
    <w:rsid w:val="0089332A"/>
    <w:rsid w:val="008934AE"/>
    <w:rsid w:val="00893E9C"/>
    <w:rsid w:val="0089430C"/>
    <w:rsid w:val="0089432F"/>
    <w:rsid w:val="008943BA"/>
    <w:rsid w:val="00894796"/>
    <w:rsid w:val="0089485F"/>
    <w:rsid w:val="0089488B"/>
    <w:rsid w:val="00894A78"/>
    <w:rsid w:val="00894B58"/>
    <w:rsid w:val="00894C78"/>
    <w:rsid w:val="00894D48"/>
    <w:rsid w:val="00894DC4"/>
    <w:rsid w:val="00894FDC"/>
    <w:rsid w:val="0089504C"/>
    <w:rsid w:val="00895315"/>
    <w:rsid w:val="0089538B"/>
    <w:rsid w:val="008955B0"/>
    <w:rsid w:val="008956D9"/>
    <w:rsid w:val="00895798"/>
    <w:rsid w:val="008957D3"/>
    <w:rsid w:val="008959B8"/>
    <w:rsid w:val="00895DA8"/>
    <w:rsid w:val="00895DB4"/>
    <w:rsid w:val="00895E0F"/>
    <w:rsid w:val="00895E10"/>
    <w:rsid w:val="00895EB1"/>
    <w:rsid w:val="00895F43"/>
    <w:rsid w:val="0089601D"/>
    <w:rsid w:val="0089609D"/>
    <w:rsid w:val="00896106"/>
    <w:rsid w:val="0089614A"/>
    <w:rsid w:val="008963F1"/>
    <w:rsid w:val="00896414"/>
    <w:rsid w:val="008964F8"/>
    <w:rsid w:val="0089657A"/>
    <w:rsid w:val="00896608"/>
    <w:rsid w:val="00896787"/>
    <w:rsid w:val="00896801"/>
    <w:rsid w:val="0089683A"/>
    <w:rsid w:val="008968BE"/>
    <w:rsid w:val="00896A28"/>
    <w:rsid w:val="00896AB1"/>
    <w:rsid w:val="00896AD3"/>
    <w:rsid w:val="00896C96"/>
    <w:rsid w:val="00896E18"/>
    <w:rsid w:val="00896F55"/>
    <w:rsid w:val="00896FC8"/>
    <w:rsid w:val="00897040"/>
    <w:rsid w:val="008970E4"/>
    <w:rsid w:val="0089716F"/>
    <w:rsid w:val="008972BC"/>
    <w:rsid w:val="00897306"/>
    <w:rsid w:val="0089732E"/>
    <w:rsid w:val="0089734D"/>
    <w:rsid w:val="008973F2"/>
    <w:rsid w:val="008974BA"/>
    <w:rsid w:val="00897765"/>
    <w:rsid w:val="00897C71"/>
    <w:rsid w:val="00897CE1"/>
    <w:rsid w:val="00897EB6"/>
    <w:rsid w:val="00897F53"/>
    <w:rsid w:val="00897F69"/>
    <w:rsid w:val="00897FCC"/>
    <w:rsid w:val="008A00D5"/>
    <w:rsid w:val="008A0178"/>
    <w:rsid w:val="008A01BA"/>
    <w:rsid w:val="008A03B2"/>
    <w:rsid w:val="008A07A3"/>
    <w:rsid w:val="008A0839"/>
    <w:rsid w:val="008A0A11"/>
    <w:rsid w:val="008A0BD1"/>
    <w:rsid w:val="008A0BEF"/>
    <w:rsid w:val="008A0C9E"/>
    <w:rsid w:val="008A0F36"/>
    <w:rsid w:val="008A0F54"/>
    <w:rsid w:val="008A0F90"/>
    <w:rsid w:val="008A1136"/>
    <w:rsid w:val="008A1169"/>
    <w:rsid w:val="008A132D"/>
    <w:rsid w:val="008A145B"/>
    <w:rsid w:val="008A14C4"/>
    <w:rsid w:val="008A155E"/>
    <w:rsid w:val="008A16F3"/>
    <w:rsid w:val="008A16F9"/>
    <w:rsid w:val="008A1799"/>
    <w:rsid w:val="008A19E2"/>
    <w:rsid w:val="008A1A07"/>
    <w:rsid w:val="008A1C98"/>
    <w:rsid w:val="008A1D3E"/>
    <w:rsid w:val="008A1DA4"/>
    <w:rsid w:val="008A1DC7"/>
    <w:rsid w:val="008A1F97"/>
    <w:rsid w:val="008A1F98"/>
    <w:rsid w:val="008A21E2"/>
    <w:rsid w:val="008A25A2"/>
    <w:rsid w:val="008A2609"/>
    <w:rsid w:val="008A26A6"/>
    <w:rsid w:val="008A273A"/>
    <w:rsid w:val="008A2957"/>
    <w:rsid w:val="008A29EB"/>
    <w:rsid w:val="008A2A6B"/>
    <w:rsid w:val="008A2AC5"/>
    <w:rsid w:val="008A2B2E"/>
    <w:rsid w:val="008A2C14"/>
    <w:rsid w:val="008A2C86"/>
    <w:rsid w:val="008A2C95"/>
    <w:rsid w:val="008A2E4D"/>
    <w:rsid w:val="008A2FF4"/>
    <w:rsid w:val="008A3019"/>
    <w:rsid w:val="008A3038"/>
    <w:rsid w:val="008A3217"/>
    <w:rsid w:val="008A324B"/>
    <w:rsid w:val="008A32CE"/>
    <w:rsid w:val="008A33A5"/>
    <w:rsid w:val="008A33F3"/>
    <w:rsid w:val="008A347C"/>
    <w:rsid w:val="008A34EC"/>
    <w:rsid w:val="008A352C"/>
    <w:rsid w:val="008A35D9"/>
    <w:rsid w:val="008A38E4"/>
    <w:rsid w:val="008A3911"/>
    <w:rsid w:val="008A3AE8"/>
    <w:rsid w:val="008A3B2E"/>
    <w:rsid w:val="008A3B5D"/>
    <w:rsid w:val="008A3B8E"/>
    <w:rsid w:val="008A3BE9"/>
    <w:rsid w:val="008A3BEE"/>
    <w:rsid w:val="008A3D43"/>
    <w:rsid w:val="008A3E8D"/>
    <w:rsid w:val="008A3EF7"/>
    <w:rsid w:val="008A42AB"/>
    <w:rsid w:val="008A438B"/>
    <w:rsid w:val="008A44A9"/>
    <w:rsid w:val="008A4547"/>
    <w:rsid w:val="008A474C"/>
    <w:rsid w:val="008A4791"/>
    <w:rsid w:val="008A4826"/>
    <w:rsid w:val="008A48CC"/>
    <w:rsid w:val="008A4B16"/>
    <w:rsid w:val="008A4BC4"/>
    <w:rsid w:val="008A4C98"/>
    <w:rsid w:val="008A4D63"/>
    <w:rsid w:val="008A4E11"/>
    <w:rsid w:val="008A4E29"/>
    <w:rsid w:val="008A4ED8"/>
    <w:rsid w:val="008A4FC0"/>
    <w:rsid w:val="008A50CB"/>
    <w:rsid w:val="008A5243"/>
    <w:rsid w:val="008A534E"/>
    <w:rsid w:val="008A53A9"/>
    <w:rsid w:val="008A53EE"/>
    <w:rsid w:val="008A5403"/>
    <w:rsid w:val="008A5447"/>
    <w:rsid w:val="008A54A5"/>
    <w:rsid w:val="008A5566"/>
    <w:rsid w:val="008A56FF"/>
    <w:rsid w:val="008A59B6"/>
    <w:rsid w:val="008A5AE9"/>
    <w:rsid w:val="008A5AFC"/>
    <w:rsid w:val="008A6129"/>
    <w:rsid w:val="008A6202"/>
    <w:rsid w:val="008A62E7"/>
    <w:rsid w:val="008A6696"/>
    <w:rsid w:val="008A67D5"/>
    <w:rsid w:val="008A6801"/>
    <w:rsid w:val="008A6839"/>
    <w:rsid w:val="008A68DC"/>
    <w:rsid w:val="008A6927"/>
    <w:rsid w:val="008A6A04"/>
    <w:rsid w:val="008A6AB9"/>
    <w:rsid w:val="008A6BEA"/>
    <w:rsid w:val="008A6D60"/>
    <w:rsid w:val="008A6D62"/>
    <w:rsid w:val="008A6E0C"/>
    <w:rsid w:val="008A6F50"/>
    <w:rsid w:val="008A707A"/>
    <w:rsid w:val="008A718D"/>
    <w:rsid w:val="008A719B"/>
    <w:rsid w:val="008A720C"/>
    <w:rsid w:val="008A78B1"/>
    <w:rsid w:val="008A78D8"/>
    <w:rsid w:val="008A7957"/>
    <w:rsid w:val="008A7BAE"/>
    <w:rsid w:val="008A7C67"/>
    <w:rsid w:val="008A7ED0"/>
    <w:rsid w:val="008B0024"/>
    <w:rsid w:val="008B01C4"/>
    <w:rsid w:val="008B04E8"/>
    <w:rsid w:val="008B0605"/>
    <w:rsid w:val="008B073E"/>
    <w:rsid w:val="008B0835"/>
    <w:rsid w:val="008B084C"/>
    <w:rsid w:val="008B0865"/>
    <w:rsid w:val="008B08A0"/>
    <w:rsid w:val="008B08A3"/>
    <w:rsid w:val="008B098F"/>
    <w:rsid w:val="008B0993"/>
    <w:rsid w:val="008B0A47"/>
    <w:rsid w:val="008B0A90"/>
    <w:rsid w:val="008B0B99"/>
    <w:rsid w:val="008B0C8C"/>
    <w:rsid w:val="008B0E24"/>
    <w:rsid w:val="008B0E33"/>
    <w:rsid w:val="008B0FD3"/>
    <w:rsid w:val="008B101E"/>
    <w:rsid w:val="008B1225"/>
    <w:rsid w:val="008B1264"/>
    <w:rsid w:val="008B1275"/>
    <w:rsid w:val="008B13E9"/>
    <w:rsid w:val="008B142E"/>
    <w:rsid w:val="008B14F2"/>
    <w:rsid w:val="008B15B4"/>
    <w:rsid w:val="008B1624"/>
    <w:rsid w:val="008B16E3"/>
    <w:rsid w:val="008B171F"/>
    <w:rsid w:val="008B1782"/>
    <w:rsid w:val="008B18AE"/>
    <w:rsid w:val="008B1BB1"/>
    <w:rsid w:val="008B1C09"/>
    <w:rsid w:val="008B1E03"/>
    <w:rsid w:val="008B1E87"/>
    <w:rsid w:val="008B207A"/>
    <w:rsid w:val="008B2130"/>
    <w:rsid w:val="008B2257"/>
    <w:rsid w:val="008B236E"/>
    <w:rsid w:val="008B2436"/>
    <w:rsid w:val="008B24C8"/>
    <w:rsid w:val="008B2842"/>
    <w:rsid w:val="008B285F"/>
    <w:rsid w:val="008B2913"/>
    <w:rsid w:val="008B2B2C"/>
    <w:rsid w:val="008B2B89"/>
    <w:rsid w:val="008B2C2B"/>
    <w:rsid w:val="008B2CD5"/>
    <w:rsid w:val="008B2CE4"/>
    <w:rsid w:val="008B2F1E"/>
    <w:rsid w:val="008B2F5A"/>
    <w:rsid w:val="008B3040"/>
    <w:rsid w:val="008B3132"/>
    <w:rsid w:val="008B319A"/>
    <w:rsid w:val="008B31B3"/>
    <w:rsid w:val="008B31B9"/>
    <w:rsid w:val="008B3236"/>
    <w:rsid w:val="008B325A"/>
    <w:rsid w:val="008B331F"/>
    <w:rsid w:val="008B3346"/>
    <w:rsid w:val="008B335E"/>
    <w:rsid w:val="008B346D"/>
    <w:rsid w:val="008B34F7"/>
    <w:rsid w:val="008B3590"/>
    <w:rsid w:val="008B37E2"/>
    <w:rsid w:val="008B384F"/>
    <w:rsid w:val="008B3B51"/>
    <w:rsid w:val="008B3B78"/>
    <w:rsid w:val="008B3BAB"/>
    <w:rsid w:val="008B3C22"/>
    <w:rsid w:val="008B3C43"/>
    <w:rsid w:val="008B3CBD"/>
    <w:rsid w:val="008B3D6A"/>
    <w:rsid w:val="008B401A"/>
    <w:rsid w:val="008B4023"/>
    <w:rsid w:val="008B4057"/>
    <w:rsid w:val="008B412E"/>
    <w:rsid w:val="008B4145"/>
    <w:rsid w:val="008B42DE"/>
    <w:rsid w:val="008B47D8"/>
    <w:rsid w:val="008B497C"/>
    <w:rsid w:val="008B4CB8"/>
    <w:rsid w:val="008B4CFC"/>
    <w:rsid w:val="008B4F6E"/>
    <w:rsid w:val="008B5071"/>
    <w:rsid w:val="008B5260"/>
    <w:rsid w:val="008B5290"/>
    <w:rsid w:val="008B52FE"/>
    <w:rsid w:val="008B5347"/>
    <w:rsid w:val="008B5548"/>
    <w:rsid w:val="008B5752"/>
    <w:rsid w:val="008B57B9"/>
    <w:rsid w:val="008B583B"/>
    <w:rsid w:val="008B5858"/>
    <w:rsid w:val="008B586E"/>
    <w:rsid w:val="008B5878"/>
    <w:rsid w:val="008B5992"/>
    <w:rsid w:val="008B5BE3"/>
    <w:rsid w:val="008B5C4D"/>
    <w:rsid w:val="008B5D8E"/>
    <w:rsid w:val="008B5E57"/>
    <w:rsid w:val="008B6156"/>
    <w:rsid w:val="008B6398"/>
    <w:rsid w:val="008B639F"/>
    <w:rsid w:val="008B63CE"/>
    <w:rsid w:val="008B64AD"/>
    <w:rsid w:val="008B651A"/>
    <w:rsid w:val="008B652D"/>
    <w:rsid w:val="008B6572"/>
    <w:rsid w:val="008B6631"/>
    <w:rsid w:val="008B68FA"/>
    <w:rsid w:val="008B69B9"/>
    <w:rsid w:val="008B6A26"/>
    <w:rsid w:val="008B6A40"/>
    <w:rsid w:val="008B6B20"/>
    <w:rsid w:val="008B6E6B"/>
    <w:rsid w:val="008B6E79"/>
    <w:rsid w:val="008B703E"/>
    <w:rsid w:val="008B70BE"/>
    <w:rsid w:val="008B7109"/>
    <w:rsid w:val="008B71CB"/>
    <w:rsid w:val="008B725D"/>
    <w:rsid w:val="008B72EC"/>
    <w:rsid w:val="008B736D"/>
    <w:rsid w:val="008B73FA"/>
    <w:rsid w:val="008B7629"/>
    <w:rsid w:val="008B76CB"/>
    <w:rsid w:val="008B771B"/>
    <w:rsid w:val="008B772E"/>
    <w:rsid w:val="008B778F"/>
    <w:rsid w:val="008B77EE"/>
    <w:rsid w:val="008B7914"/>
    <w:rsid w:val="008B7A3A"/>
    <w:rsid w:val="008B7D66"/>
    <w:rsid w:val="008B7DC9"/>
    <w:rsid w:val="008B7E37"/>
    <w:rsid w:val="008B7F2C"/>
    <w:rsid w:val="008C0161"/>
    <w:rsid w:val="008C01BB"/>
    <w:rsid w:val="008C024D"/>
    <w:rsid w:val="008C02C0"/>
    <w:rsid w:val="008C02F3"/>
    <w:rsid w:val="008C0300"/>
    <w:rsid w:val="008C039C"/>
    <w:rsid w:val="008C053A"/>
    <w:rsid w:val="008C05B9"/>
    <w:rsid w:val="008C0731"/>
    <w:rsid w:val="008C0814"/>
    <w:rsid w:val="008C0882"/>
    <w:rsid w:val="008C08E8"/>
    <w:rsid w:val="008C09FB"/>
    <w:rsid w:val="008C0A93"/>
    <w:rsid w:val="008C0BD9"/>
    <w:rsid w:val="008C0C8C"/>
    <w:rsid w:val="008C0CAA"/>
    <w:rsid w:val="008C0D8E"/>
    <w:rsid w:val="008C0F43"/>
    <w:rsid w:val="008C0FBB"/>
    <w:rsid w:val="008C1023"/>
    <w:rsid w:val="008C1073"/>
    <w:rsid w:val="008C1074"/>
    <w:rsid w:val="008C1086"/>
    <w:rsid w:val="008C1195"/>
    <w:rsid w:val="008C11FF"/>
    <w:rsid w:val="008C1290"/>
    <w:rsid w:val="008C130F"/>
    <w:rsid w:val="008C13DE"/>
    <w:rsid w:val="008C148D"/>
    <w:rsid w:val="008C1505"/>
    <w:rsid w:val="008C15B0"/>
    <w:rsid w:val="008C1961"/>
    <w:rsid w:val="008C1973"/>
    <w:rsid w:val="008C1A0C"/>
    <w:rsid w:val="008C1B85"/>
    <w:rsid w:val="008C1BC7"/>
    <w:rsid w:val="008C1BCA"/>
    <w:rsid w:val="008C1EE0"/>
    <w:rsid w:val="008C1F87"/>
    <w:rsid w:val="008C2035"/>
    <w:rsid w:val="008C211E"/>
    <w:rsid w:val="008C25DE"/>
    <w:rsid w:val="008C2668"/>
    <w:rsid w:val="008C26B1"/>
    <w:rsid w:val="008C26B2"/>
    <w:rsid w:val="008C2705"/>
    <w:rsid w:val="008C2763"/>
    <w:rsid w:val="008C27E0"/>
    <w:rsid w:val="008C27F1"/>
    <w:rsid w:val="008C28B1"/>
    <w:rsid w:val="008C28B4"/>
    <w:rsid w:val="008C291D"/>
    <w:rsid w:val="008C2955"/>
    <w:rsid w:val="008C2B4A"/>
    <w:rsid w:val="008C2CFD"/>
    <w:rsid w:val="008C2D93"/>
    <w:rsid w:val="008C2E19"/>
    <w:rsid w:val="008C2E20"/>
    <w:rsid w:val="008C2E8D"/>
    <w:rsid w:val="008C2EBA"/>
    <w:rsid w:val="008C2EE1"/>
    <w:rsid w:val="008C3224"/>
    <w:rsid w:val="008C324F"/>
    <w:rsid w:val="008C326E"/>
    <w:rsid w:val="008C33B6"/>
    <w:rsid w:val="008C3456"/>
    <w:rsid w:val="008C34E5"/>
    <w:rsid w:val="008C35A0"/>
    <w:rsid w:val="008C366E"/>
    <w:rsid w:val="008C38AD"/>
    <w:rsid w:val="008C3C39"/>
    <w:rsid w:val="008C3DC4"/>
    <w:rsid w:val="008C3F9E"/>
    <w:rsid w:val="008C3FDC"/>
    <w:rsid w:val="008C4002"/>
    <w:rsid w:val="008C4026"/>
    <w:rsid w:val="008C40D6"/>
    <w:rsid w:val="008C4280"/>
    <w:rsid w:val="008C4367"/>
    <w:rsid w:val="008C4459"/>
    <w:rsid w:val="008C45D1"/>
    <w:rsid w:val="008C47AD"/>
    <w:rsid w:val="008C48C8"/>
    <w:rsid w:val="008C49D4"/>
    <w:rsid w:val="008C4A0C"/>
    <w:rsid w:val="008C4CAF"/>
    <w:rsid w:val="008C4DC1"/>
    <w:rsid w:val="008C5088"/>
    <w:rsid w:val="008C5105"/>
    <w:rsid w:val="008C511C"/>
    <w:rsid w:val="008C518E"/>
    <w:rsid w:val="008C537D"/>
    <w:rsid w:val="008C5559"/>
    <w:rsid w:val="008C556B"/>
    <w:rsid w:val="008C55A9"/>
    <w:rsid w:val="008C5820"/>
    <w:rsid w:val="008C59A2"/>
    <w:rsid w:val="008C59D5"/>
    <w:rsid w:val="008C5BCC"/>
    <w:rsid w:val="008C5C16"/>
    <w:rsid w:val="008C5C86"/>
    <w:rsid w:val="008C5D77"/>
    <w:rsid w:val="008C603A"/>
    <w:rsid w:val="008C6432"/>
    <w:rsid w:val="008C657F"/>
    <w:rsid w:val="008C686A"/>
    <w:rsid w:val="008C693B"/>
    <w:rsid w:val="008C6B3A"/>
    <w:rsid w:val="008C6D7F"/>
    <w:rsid w:val="008C6E19"/>
    <w:rsid w:val="008C6E4E"/>
    <w:rsid w:val="008C6F7C"/>
    <w:rsid w:val="008C7027"/>
    <w:rsid w:val="008C71C8"/>
    <w:rsid w:val="008C7238"/>
    <w:rsid w:val="008C72C4"/>
    <w:rsid w:val="008C7386"/>
    <w:rsid w:val="008C75D7"/>
    <w:rsid w:val="008C763C"/>
    <w:rsid w:val="008C767B"/>
    <w:rsid w:val="008C770F"/>
    <w:rsid w:val="008C7861"/>
    <w:rsid w:val="008C79A4"/>
    <w:rsid w:val="008C79B5"/>
    <w:rsid w:val="008C79E3"/>
    <w:rsid w:val="008C7A5B"/>
    <w:rsid w:val="008C7AE2"/>
    <w:rsid w:val="008C7B34"/>
    <w:rsid w:val="008C7C9A"/>
    <w:rsid w:val="008C7D12"/>
    <w:rsid w:val="008C7DE3"/>
    <w:rsid w:val="008C7E9B"/>
    <w:rsid w:val="008C8CC0"/>
    <w:rsid w:val="008D0251"/>
    <w:rsid w:val="008D02B1"/>
    <w:rsid w:val="008D0474"/>
    <w:rsid w:val="008D0555"/>
    <w:rsid w:val="008D0697"/>
    <w:rsid w:val="008D06C3"/>
    <w:rsid w:val="008D0BD5"/>
    <w:rsid w:val="008D0D28"/>
    <w:rsid w:val="008D0D85"/>
    <w:rsid w:val="008D0F0D"/>
    <w:rsid w:val="008D0F15"/>
    <w:rsid w:val="008D0F71"/>
    <w:rsid w:val="008D101F"/>
    <w:rsid w:val="008D10E2"/>
    <w:rsid w:val="008D1126"/>
    <w:rsid w:val="008D11B2"/>
    <w:rsid w:val="008D11D4"/>
    <w:rsid w:val="008D11F3"/>
    <w:rsid w:val="008D125A"/>
    <w:rsid w:val="008D1397"/>
    <w:rsid w:val="008D1447"/>
    <w:rsid w:val="008D14AC"/>
    <w:rsid w:val="008D1656"/>
    <w:rsid w:val="008D167D"/>
    <w:rsid w:val="008D168D"/>
    <w:rsid w:val="008D1B43"/>
    <w:rsid w:val="008D1B4F"/>
    <w:rsid w:val="008D1C58"/>
    <w:rsid w:val="008D1D3C"/>
    <w:rsid w:val="008D1DA1"/>
    <w:rsid w:val="008D1DF6"/>
    <w:rsid w:val="008D22CD"/>
    <w:rsid w:val="008D2351"/>
    <w:rsid w:val="008D24A4"/>
    <w:rsid w:val="008D24B8"/>
    <w:rsid w:val="008D264C"/>
    <w:rsid w:val="008D268E"/>
    <w:rsid w:val="008D27C4"/>
    <w:rsid w:val="008D2C23"/>
    <w:rsid w:val="008D2EF6"/>
    <w:rsid w:val="008D2F44"/>
    <w:rsid w:val="008D2F9C"/>
    <w:rsid w:val="008D3018"/>
    <w:rsid w:val="008D30B6"/>
    <w:rsid w:val="008D3116"/>
    <w:rsid w:val="008D31B4"/>
    <w:rsid w:val="008D3208"/>
    <w:rsid w:val="008D3482"/>
    <w:rsid w:val="008D3541"/>
    <w:rsid w:val="008D35E6"/>
    <w:rsid w:val="008D35F0"/>
    <w:rsid w:val="008D3661"/>
    <w:rsid w:val="008D37A7"/>
    <w:rsid w:val="008D3824"/>
    <w:rsid w:val="008D38F8"/>
    <w:rsid w:val="008D3BA0"/>
    <w:rsid w:val="008D3C3A"/>
    <w:rsid w:val="008D3DE3"/>
    <w:rsid w:val="008D3EFF"/>
    <w:rsid w:val="008D3F63"/>
    <w:rsid w:val="008D43C6"/>
    <w:rsid w:val="008D4485"/>
    <w:rsid w:val="008D459B"/>
    <w:rsid w:val="008D45F9"/>
    <w:rsid w:val="008D46E7"/>
    <w:rsid w:val="008D48E9"/>
    <w:rsid w:val="008D492A"/>
    <w:rsid w:val="008D4965"/>
    <w:rsid w:val="008D4B58"/>
    <w:rsid w:val="008D4B7F"/>
    <w:rsid w:val="008D4B8A"/>
    <w:rsid w:val="008D4C7B"/>
    <w:rsid w:val="008D4D31"/>
    <w:rsid w:val="008D4D3C"/>
    <w:rsid w:val="008D4E4B"/>
    <w:rsid w:val="008D4E4E"/>
    <w:rsid w:val="008D4EE5"/>
    <w:rsid w:val="008D4F76"/>
    <w:rsid w:val="008D502F"/>
    <w:rsid w:val="008D510F"/>
    <w:rsid w:val="008D518B"/>
    <w:rsid w:val="008D51DF"/>
    <w:rsid w:val="008D530C"/>
    <w:rsid w:val="008D5323"/>
    <w:rsid w:val="008D5338"/>
    <w:rsid w:val="008D54AA"/>
    <w:rsid w:val="008D5500"/>
    <w:rsid w:val="008D556B"/>
    <w:rsid w:val="008D55E1"/>
    <w:rsid w:val="008D569E"/>
    <w:rsid w:val="008D573E"/>
    <w:rsid w:val="008D57DE"/>
    <w:rsid w:val="008D57E0"/>
    <w:rsid w:val="008D5882"/>
    <w:rsid w:val="008D5B3E"/>
    <w:rsid w:val="008D5BD5"/>
    <w:rsid w:val="008D5E9E"/>
    <w:rsid w:val="008D604F"/>
    <w:rsid w:val="008D618C"/>
    <w:rsid w:val="008D6501"/>
    <w:rsid w:val="008D6541"/>
    <w:rsid w:val="008D65A7"/>
    <w:rsid w:val="008D6620"/>
    <w:rsid w:val="008D66FE"/>
    <w:rsid w:val="008D670E"/>
    <w:rsid w:val="008D69A4"/>
    <w:rsid w:val="008D6B49"/>
    <w:rsid w:val="008D6C35"/>
    <w:rsid w:val="008D6D12"/>
    <w:rsid w:val="008D6DF6"/>
    <w:rsid w:val="008D6E99"/>
    <w:rsid w:val="008D707F"/>
    <w:rsid w:val="008D70B8"/>
    <w:rsid w:val="008D7131"/>
    <w:rsid w:val="008D7190"/>
    <w:rsid w:val="008D71BF"/>
    <w:rsid w:val="008D7207"/>
    <w:rsid w:val="008D7262"/>
    <w:rsid w:val="008D75AC"/>
    <w:rsid w:val="008D7740"/>
    <w:rsid w:val="008D77F2"/>
    <w:rsid w:val="008D7807"/>
    <w:rsid w:val="008D7C84"/>
    <w:rsid w:val="008D7D45"/>
    <w:rsid w:val="008D7D71"/>
    <w:rsid w:val="008D7D7B"/>
    <w:rsid w:val="008D7F4B"/>
    <w:rsid w:val="008E01D1"/>
    <w:rsid w:val="008E01FE"/>
    <w:rsid w:val="008E028B"/>
    <w:rsid w:val="008E02F6"/>
    <w:rsid w:val="008E0387"/>
    <w:rsid w:val="008E0584"/>
    <w:rsid w:val="008E0662"/>
    <w:rsid w:val="008E08EA"/>
    <w:rsid w:val="008E0928"/>
    <w:rsid w:val="008E0BF5"/>
    <w:rsid w:val="008E0C16"/>
    <w:rsid w:val="008E0C83"/>
    <w:rsid w:val="008E0D44"/>
    <w:rsid w:val="008E0EF0"/>
    <w:rsid w:val="008E0F52"/>
    <w:rsid w:val="008E0FF5"/>
    <w:rsid w:val="008E1052"/>
    <w:rsid w:val="008E1188"/>
    <w:rsid w:val="008E11CE"/>
    <w:rsid w:val="008E121F"/>
    <w:rsid w:val="008E1221"/>
    <w:rsid w:val="008E1300"/>
    <w:rsid w:val="008E134D"/>
    <w:rsid w:val="008E1395"/>
    <w:rsid w:val="008E1480"/>
    <w:rsid w:val="008E162C"/>
    <w:rsid w:val="008E16A8"/>
    <w:rsid w:val="008E17A1"/>
    <w:rsid w:val="008E183D"/>
    <w:rsid w:val="008E1B61"/>
    <w:rsid w:val="008E1CE1"/>
    <w:rsid w:val="008E203C"/>
    <w:rsid w:val="008E2136"/>
    <w:rsid w:val="008E216C"/>
    <w:rsid w:val="008E2250"/>
    <w:rsid w:val="008E2316"/>
    <w:rsid w:val="008E2426"/>
    <w:rsid w:val="008E244C"/>
    <w:rsid w:val="008E24F1"/>
    <w:rsid w:val="008E25EF"/>
    <w:rsid w:val="008E2659"/>
    <w:rsid w:val="008E2816"/>
    <w:rsid w:val="008E28F0"/>
    <w:rsid w:val="008E29A3"/>
    <w:rsid w:val="008E2A66"/>
    <w:rsid w:val="008E2AE9"/>
    <w:rsid w:val="008E2C97"/>
    <w:rsid w:val="008E2CBF"/>
    <w:rsid w:val="008E2E0C"/>
    <w:rsid w:val="008E2FF8"/>
    <w:rsid w:val="008E3063"/>
    <w:rsid w:val="008E30CD"/>
    <w:rsid w:val="008E3174"/>
    <w:rsid w:val="008E31BA"/>
    <w:rsid w:val="008E3232"/>
    <w:rsid w:val="008E3289"/>
    <w:rsid w:val="008E32C2"/>
    <w:rsid w:val="008E34BE"/>
    <w:rsid w:val="008E385C"/>
    <w:rsid w:val="008E390E"/>
    <w:rsid w:val="008E3AA8"/>
    <w:rsid w:val="008E3C19"/>
    <w:rsid w:val="008E3E57"/>
    <w:rsid w:val="008E3E92"/>
    <w:rsid w:val="008E40C1"/>
    <w:rsid w:val="008E40F2"/>
    <w:rsid w:val="008E4299"/>
    <w:rsid w:val="008E42CE"/>
    <w:rsid w:val="008E42F4"/>
    <w:rsid w:val="008E42FF"/>
    <w:rsid w:val="008E4332"/>
    <w:rsid w:val="008E4333"/>
    <w:rsid w:val="008E43E8"/>
    <w:rsid w:val="008E45EA"/>
    <w:rsid w:val="008E4828"/>
    <w:rsid w:val="008E49D0"/>
    <w:rsid w:val="008E4A31"/>
    <w:rsid w:val="008E4AAA"/>
    <w:rsid w:val="008E4C09"/>
    <w:rsid w:val="008E4DAA"/>
    <w:rsid w:val="008E4DFA"/>
    <w:rsid w:val="008E4E00"/>
    <w:rsid w:val="008E4EE4"/>
    <w:rsid w:val="008E4F26"/>
    <w:rsid w:val="008E50AB"/>
    <w:rsid w:val="008E50D5"/>
    <w:rsid w:val="008E52F2"/>
    <w:rsid w:val="008E535B"/>
    <w:rsid w:val="008E5497"/>
    <w:rsid w:val="008E54A1"/>
    <w:rsid w:val="008E5598"/>
    <w:rsid w:val="008E55AC"/>
    <w:rsid w:val="008E5604"/>
    <w:rsid w:val="008E5657"/>
    <w:rsid w:val="008E56FD"/>
    <w:rsid w:val="008E57B0"/>
    <w:rsid w:val="008E57FF"/>
    <w:rsid w:val="008E59E5"/>
    <w:rsid w:val="008E5A7A"/>
    <w:rsid w:val="008E5C14"/>
    <w:rsid w:val="008E5CBA"/>
    <w:rsid w:val="008E5CCA"/>
    <w:rsid w:val="008E5CF9"/>
    <w:rsid w:val="008E5D26"/>
    <w:rsid w:val="008E5D4F"/>
    <w:rsid w:val="008E5D84"/>
    <w:rsid w:val="008E5E51"/>
    <w:rsid w:val="008E5FA8"/>
    <w:rsid w:val="008E5FFB"/>
    <w:rsid w:val="008E61DC"/>
    <w:rsid w:val="008E62A2"/>
    <w:rsid w:val="008E64E1"/>
    <w:rsid w:val="008E652C"/>
    <w:rsid w:val="008E666D"/>
    <w:rsid w:val="008E6740"/>
    <w:rsid w:val="008E6B17"/>
    <w:rsid w:val="008E6CC8"/>
    <w:rsid w:val="008E6D53"/>
    <w:rsid w:val="008E6E56"/>
    <w:rsid w:val="008E6E8E"/>
    <w:rsid w:val="008E70D1"/>
    <w:rsid w:val="008E72F1"/>
    <w:rsid w:val="008E74C1"/>
    <w:rsid w:val="008E76AF"/>
    <w:rsid w:val="008E7A1C"/>
    <w:rsid w:val="008E7A6A"/>
    <w:rsid w:val="008E7AFE"/>
    <w:rsid w:val="008F0023"/>
    <w:rsid w:val="008F0071"/>
    <w:rsid w:val="008F00DB"/>
    <w:rsid w:val="008F021D"/>
    <w:rsid w:val="008F0329"/>
    <w:rsid w:val="008F03DB"/>
    <w:rsid w:val="008F03F7"/>
    <w:rsid w:val="008F053F"/>
    <w:rsid w:val="008F06E8"/>
    <w:rsid w:val="008F0729"/>
    <w:rsid w:val="008F07CE"/>
    <w:rsid w:val="008F081B"/>
    <w:rsid w:val="008F0A0F"/>
    <w:rsid w:val="008F0A56"/>
    <w:rsid w:val="008F0AA4"/>
    <w:rsid w:val="008F0E32"/>
    <w:rsid w:val="008F0F74"/>
    <w:rsid w:val="008F1014"/>
    <w:rsid w:val="008F1243"/>
    <w:rsid w:val="008F1250"/>
    <w:rsid w:val="008F1264"/>
    <w:rsid w:val="008F13D4"/>
    <w:rsid w:val="008F1430"/>
    <w:rsid w:val="008F173A"/>
    <w:rsid w:val="008F17EA"/>
    <w:rsid w:val="008F1804"/>
    <w:rsid w:val="008F18F3"/>
    <w:rsid w:val="008F1A4A"/>
    <w:rsid w:val="008F1AB2"/>
    <w:rsid w:val="008F1B0E"/>
    <w:rsid w:val="008F1B42"/>
    <w:rsid w:val="008F1C15"/>
    <w:rsid w:val="008F1DAD"/>
    <w:rsid w:val="008F1EA9"/>
    <w:rsid w:val="008F1EC1"/>
    <w:rsid w:val="008F1F5E"/>
    <w:rsid w:val="008F1FAB"/>
    <w:rsid w:val="008F228F"/>
    <w:rsid w:val="008F2421"/>
    <w:rsid w:val="008F2556"/>
    <w:rsid w:val="008F2710"/>
    <w:rsid w:val="008F2805"/>
    <w:rsid w:val="008F2810"/>
    <w:rsid w:val="008F2908"/>
    <w:rsid w:val="008F2952"/>
    <w:rsid w:val="008F2B3F"/>
    <w:rsid w:val="008F2CFE"/>
    <w:rsid w:val="008F2E1F"/>
    <w:rsid w:val="008F2EDD"/>
    <w:rsid w:val="008F2F42"/>
    <w:rsid w:val="008F3073"/>
    <w:rsid w:val="008F3165"/>
    <w:rsid w:val="008F3232"/>
    <w:rsid w:val="008F32F6"/>
    <w:rsid w:val="008F32F7"/>
    <w:rsid w:val="008F337E"/>
    <w:rsid w:val="008F348D"/>
    <w:rsid w:val="008F381B"/>
    <w:rsid w:val="008F3B48"/>
    <w:rsid w:val="008F3C21"/>
    <w:rsid w:val="008F3EC6"/>
    <w:rsid w:val="008F3F88"/>
    <w:rsid w:val="008F40A3"/>
    <w:rsid w:val="008F4177"/>
    <w:rsid w:val="008F4191"/>
    <w:rsid w:val="008F4342"/>
    <w:rsid w:val="008F4360"/>
    <w:rsid w:val="008F43AA"/>
    <w:rsid w:val="008F4540"/>
    <w:rsid w:val="008F467F"/>
    <w:rsid w:val="008F46D2"/>
    <w:rsid w:val="008F47C6"/>
    <w:rsid w:val="008F4882"/>
    <w:rsid w:val="008F4A95"/>
    <w:rsid w:val="008F4B17"/>
    <w:rsid w:val="008F503C"/>
    <w:rsid w:val="008F5125"/>
    <w:rsid w:val="008F518C"/>
    <w:rsid w:val="008F54B2"/>
    <w:rsid w:val="008F5858"/>
    <w:rsid w:val="008F5994"/>
    <w:rsid w:val="008F59BC"/>
    <w:rsid w:val="008F5A70"/>
    <w:rsid w:val="008F5A8D"/>
    <w:rsid w:val="008F5C27"/>
    <w:rsid w:val="008F5E78"/>
    <w:rsid w:val="008F5F0D"/>
    <w:rsid w:val="008F5F52"/>
    <w:rsid w:val="008F60BB"/>
    <w:rsid w:val="008F639F"/>
    <w:rsid w:val="008F662B"/>
    <w:rsid w:val="008F6647"/>
    <w:rsid w:val="008F6BE4"/>
    <w:rsid w:val="008F6E28"/>
    <w:rsid w:val="008F700E"/>
    <w:rsid w:val="008F7064"/>
    <w:rsid w:val="008F71AE"/>
    <w:rsid w:val="008F74F0"/>
    <w:rsid w:val="008F7738"/>
    <w:rsid w:val="008F7885"/>
    <w:rsid w:val="008F7949"/>
    <w:rsid w:val="008F7954"/>
    <w:rsid w:val="008F79C3"/>
    <w:rsid w:val="008F7A39"/>
    <w:rsid w:val="008F7C67"/>
    <w:rsid w:val="008F7CB9"/>
    <w:rsid w:val="008F7D1B"/>
    <w:rsid w:val="008F7D84"/>
    <w:rsid w:val="008F7F45"/>
    <w:rsid w:val="008F7F74"/>
    <w:rsid w:val="00900085"/>
    <w:rsid w:val="0090015A"/>
    <w:rsid w:val="0090019C"/>
    <w:rsid w:val="009001C2"/>
    <w:rsid w:val="00900279"/>
    <w:rsid w:val="00900343"/>
    <w:rsid w:val="009004B0"/>
    <w:rsid w:val="00900634"/>
    <w:rsid w:val="009006A2"/>
    <w:rsid w:val="009006FD"/>
    <w:rsid w:val="00900715"/>
    <w:rsid w:val="0090083E"/>
    <w:rsid w:val="0090088A"/>
    <w:rsid w:val="00900AAB"/>
    <w:rsid w:val="00900B14"/>
    <w:rsid w:val="00900C12"/>
    <w:rsid w:val="00900F24"/>
    <w:rsid w:val="00900FCE"/>
    <w:rsid w:val="0090102B"/>
    <w:rsid w:val="00901052"/>
    <w:rsid w:val="00901061"/>
    <w:rsid w:val="009010A0"/>
    <w:rsid w:val="00901101"/>
    <w:rsid w:val="009011B4"/>
    <w:rsid w:val="00901275"/>
    <w:rsid w:val="00901448"/>
    <w:rsid w:val="00901536"/>
    <w:rsid w:val="0090155E"/>
    <w:rsid w:val="0090161C"/>
    <w:rsid w:val="009018A1"/>
    <w:rsid w:val="0090192C"/>
    <w:rsid w:val="009019D9"/>
    <w:rsid w:val="00901A0C"/>
    <w:rsid w:val="00901A38"/>
    <w:rsid w:val="00901A4F"/>
    <w:rsid w:val="00901A98"/>
    <w:rsid w:val="00901AD1"/>
    <w:rsid w:val="0090208E"/>
    <w:rsid w:val="009020B2"/>
    <w:rsid w:val="009020CB"/>
    <w:rsid w:val="0090228E"/>
    <w:rsid w:val="00902305"/>
    <w:rsid w:val="009023C8"/>
    <w:rsid w:val="00902407"/>
    <w:rsid w:val="00902491"/>
    <w:rsid w:val="009024C0"/>
    <w:rsid w:val="009024E5"/>
    <w:rsid w:val="009024FA"/>
    <w:rsid w:val="0090258B"/>
    <w:rsid w:val="00902667"/>
    <w:rsid w:val="009028B8"/>
    <w:rsid w:val="00902BE7"/>
    <w:rsid w:val="00902C96"/>
    <w:rsid w:val="00902ECA"/>
    <w:rsid w:val="00902FFE"/>
    <w:rsid w:val="0090316F"/>
    <w:rsid w:val="009031B2"/>
    <w:rsid w:val="009031B9"/>
    <w:rsid w:val="009031D4"/>
    <w:rsid w:val="00903204"/>
    <w:rsid w:val="00903334"/>
    <w:rsid w:val="009034D3"/>
    <w:rsid w:val="00903663"/>
    <w:rsid w:val="00903679"/>
    <w:rsid w:val="009036BC"/>
    <w:rsid w:val="00903782"/>
    <w:rsid w:val="0090378B"/>
    <w:rsid w:val="0090378C"/>
    <w:rsid w:val="00903946"/>
    <w:rsid w:val="00903992"/>
    <w:rsid w:val="009039C4"/>
    <w:rsid w:val="009039D9"/>
    <w:rsid w:val="00903A69"/>
    <w:rsid w:val="00903BF7"/>
    <w:rsid w:val="00903D02"/>
    <w:rsid w:val="00903D30"/>
    <w:rsid w:val="00903DBE"/>
    <w:rsid w:val="00903F15"/>
    <w:rsid w:val="00903F19"/>
    <w:rsid w:val="00903F1C"/>
    <w:rsid w:val="00904072"/>
    <w:rsid w:val="009040C2"/>
    <w:rsid w:val="0090419B"/>
    <w:rsid w:val="009041BE"/>
    <w:rsid w:val="0090423D"/>
    <w:rsid w:val="0090437F"/>
    <w:rsid w:val="00904414"/>
    <w:rsid w:val="009044A1"/>
    <w:rsid w:val="009044C5"/>
    <w:rsid w:val="009044DD"/>
    <w:rsid w:val="009045AD"/>
    <w:rsid w:val="009045B2"/>
    <w:rsid w:val="0090474F"/>
    <w:rsid w:val="00904AD4"/>
    <w:rsid w:val="00904B9B"/>
    <w:rsid w:val="00904BBB"/>
    <w:rsid w:val="00904BEF"/>
    <w:rsid w:val="00904BFF"/>
    <w:rsid w:val="00904CA0"/>
    <w:rsid w:val="00904CC4"/>
    <w:rsid w:val="00904D24"/>
    <w:rsid w:val="00904EC4"/>
    <w:rsid w:val="00905077"/>
    <w:rsid w:val="00905082"/>
    <w:rsid w:val="00905197"/>
    <w:rsid w:val="00905361"/>
    <w:rsid w:val="009054FE"/>
    <w:rsid w:val="009055B4"/>
    <w:rsid w:val="009055C1"/>
    <w:rsid w:val="009055E4"/>
    <w:rsid w:val="0090580E"/>
    <w:rsid w:val="0090581D"/>
    <w:rsid w:val="00905989"/>
    <w:rsid w:val="0090598E"/>
    <w:rsid w:val="00905C47"/>
    <w:rsid w:val="00905D75"/>
    <w:rsid w:val="00906108"/>
    <w:rsid w:val="009061FE"/>
    <w:rsid w:val="00906259"/>
    <w:rsid w:val="0090626D"/>
    <w:rsid w:val="00906379"/>
    <w:rsid w:val="00906384"/>
    <w:rsid w:val="00906562"/>
    <w:rsid w:val="00906656"/>
    <w:rsid w:val="00906727"/>
    <w:rsid w:val="00906771"/>
    <w:rsid w:val="00906829"/>
    <w:rsid w:val="00906837"/>
    <w:rsid w:val="00906883"/>
    <w:rsid w:val="00906899"/>
    <w:rsid w:val="009068A0"/>
    <w:rsid w:val="0090697E"/>
    <w:rsid w:val="00906A8C"/>
    <w:rsid w:val="00906B9D"/>
    <w:rsid w:val="00906BEC"/>
    <w:rsid w:val="00906CF7"/>
    <w:rsid w:val="00906D0B"/>
    <w:rsid w:val="00906D3D"/>
    <w:rsid w:val="00906D61"/>
    <w:rsid w:val="00906DCC"/>
    <w:rsid w:val="00906FB8"/>
    <w:rsid w:val="0090703C"/>
    <w:rsid w:val="00907091"/>
    <w:rsid w:val="00907117"/>
    <w:rsid w:val="009072BA"/>
    <w:rsid w:val="00907603"/>
    <w:rsid w:val="00907666"/>
    <w:rsid w:val="00907694"/>
    <w:rsid w:val="00907A8D"/>
    <w:rsid w:val="00907AEE"/>
    <w:rsid w:val="00907B7B"/>
    <w:rsid w:val="00907E68"/>
    <w:rsid w:val="00907F01"/>
    <w:rsid w:val="009100BD"/>
    <w:rsid w:val="009101EA"/>
    <w:rsid w:val="00910312"/>
    <w:rsid w:val="0091037C"/>
    <w:rsid w:val="009105B2"/>
    <w:rsid w:val="009105F8"/>
    <w:rsid w:val="00910629"/>
    <w:rsid w:val="009106B9"/>
    <w:rsid w:val="009106FC"/>
    <w:rsid w:val="00910726"/>
    <w:rsid w:val="0091076A"/>
    <w:rsid w:val="009107C6"/>
    <w:rsid w:val="009108E5"/>
    <w:rsid w:val="00910995"/>
    <w:rsid w:val="00910A11"/>
    <w:rsid w:val="00910A20"/>
    <w:rsid w:val="00910A5B"/>
    <w:rsid w:val="00910B0A"/>
    <w:rsid w:val="00910B23"/>
    <w:rsid w:val="00910B40"/>
    <w:rsid w:val="00910D4D"/>
    <w:rsid w:val="00910E30"/>
    <w:rsid w:val="00910F55"/>
    <w:rsid w:val="009110E3"/>
    <w:rsid w:val="009110ED"/>
    <w:rsid w:val="00911123"/>
    <w:rsid w:val="0091112A"/>
    <w:rsid w:val="0091131D"/>
    <w:rsid w:val="009113D2"/>
    <w:rsid w:val="009114F1"/>
    <w:rsid w:val="0091184F"/>
    <w:rsid w:val="009118BB"/>
    <w:rsid w:val="0091191F"/>
    <w:rsid w:val="009119B1"/>
    <w:rsid w:val="00911D46"/>
    <w:rsid w:val="00911E62"/>
    <w:rsid w:val="00911E7D"/>
    <w:rsid w:val="00911F5C"/>
    <w:rsid w:val="009120A9"/>
    <w:rsid w:val="00912205"/>
    <w:rsid w:val="00912455"/>
    <w:rsid w:val="0091257B"/>
    <w:rsid w:val="0091266B"/>
    <w:rsid w:val="00912B09"/>
    <w:rsid w:val="00912B18"/>
    <w:rsid w:val="00912BFA"/>
    <w:rsid w:val="00912EB4"/>
    <w:rsid w:val="00912FD8"/>
    <w:rsid w:val="00913090"/>
    <w:rsid w:val="009132E4"/>
    <w:rsid w:val="00913316"/>
    <w:rsid w:val="009133DF"/>
    <w:rsid w:val="009134C3"/>
    <w:rsid w:val="0091355C"/>
    <w:rsid w:val="009135F1"/>
    <w:rsid w:val="009136CB"/>
    <w:rsid w:val="009138E2"/>
    <w:rsid w:val="009139A9"/>
    <w:rsid w:val="009139C4"/>
    <w:rsid w:val="00913D11"/>
    <w:rsid w:val="00914108"/>
    <w:rsid w:val="009141DE"/>
    <w:rsid w:val="00914220"/>
    <w:rsid w:val="00914793"/>
    <w:rsid w:val="009147B0"/>
    <w:rsid w:val="009148A3"/>
    <w:rsid w:val="00914959"/>
    <w:rsid w:val="00914AB1"/>
    <w:rsid w:val="00914C57"/>
    <w:rsid w:val="00914C87"/>
    <w:rsid w:val="00914C89"/>
    <w:rsid w:val="00914CD2"/>
    <w:rsid w:val="00914D92"/>
    <w:rsid w:val="00914E54"/>
    <w:rsid w:val="00914E66"/>
    <w:rsid w:val="00914F22"/>
    <w:rsid w:val="00914FE7"/>
    <w:rsid w:val="0091524A"/>
    <w:rsid w:val="009152EF"/>
    <w:rsid w:val="00915627"/>
    <w:rsid w:val="0091576E"/>
    <w:rsid w:val="00915869"/>
    <w:rsid w:val="009158F1"/>
    <w:rsid w:val="009158F9"/>
    <w:rsid w:val="0091598E"/>
    <w:rsid w:val="009159A7"/>
    <w:rsid w:val="00915A27"/>
    <w:rsid w:val="00915A32"/>
    <w:rsid w:val="00915AA3"/>
    <w:rsid w:val="00915B81"/>
    <w:rsid w:val="00915C91"/>
    <w:rsid w:val="00915CC0"/>
    <w:rsid w:val="00915D6B"/>
    <w:rsid w:val="00915E3A"/>
    <w:rsid w:val="00915F31"/>
    <w:rsid w:val="00916097"/>
    <w:rsid w:val="009160DF"/>
    <w:rsid w:val="00916265"/>
    <w:rsid w:val="009162C7"/>
    <w:rsid w:val="009163B5"/>
    <w:rsid w:val="00916490"/>
    <w:rsid w:val="009164DE"/>
    <w:rsid w:val="0091656C"/>
    <w:rsid w:val="00916709"/>
    <w:rsid w:val="009167EC"/>
    <w:rsid w:val="00916808"/>
    <w:rsid w:val="00916820"/>
    <w:rsid w:val="0091683B"/>
    <w:rsid w:val="00916A05"/>
    <w:rsid w:val="00916A21"/>
    <w:rsid w:val="00916B5D"/>
    <w:rsid w:val="00916C26"/>
    <w:rsid w:val="00916D18"/>
    <w:rsid w:val="00916EC2"/>
    <w:rsid w:val="00916FDC"/>
    <w:rsid w:val="00916FEA"/>
    <w:rsid w:val="0091706D"/>
    <w:rsid w:val="00917218"/>
    <w:rsid w:val="00917291"/>
    <w:rsid w:val="00917401"/>
    <w:rsid w:val="0091754A"/>
    <w:rsid w:val="0091755A"/>
    <w:rsid w:val="0091755C"/>
    <w:rsid w:val="00917585"/>
    <w:rsid w:val="00917680"/>
    <w:rsid w:val="009176A1"/>
    <w:rsid w:val="00917758"/>
    <w:rsid w:val="0091782A"/>
    <w:rsid w:val="00917B03"/>
    <w:rsid w:val="00917B78"/>
    <w:rsid w:val="00917BEF"/>
    <w:rsid w:val="00917E1E"/>
    <w:rsid w:val="00917E34"/>
    <w:rsid w:val="00917E57"/>
    <w:rsid w:val="00920060"/>
    <w:rsid w:val="00920295"/>
    <w:rsid w:val="009202B5"/>
    <w:rsid w:val="009202C7"/>
    <w:rsid w:val="0092040A"/>
    <w:rsid w:val="0092054C"/>
    <w:rsid w:val="009205D1"/>
    <w:rsid w:val="0092082D"/>
    <w:rsid w:val="0092085C"/>
    <w:rsid w:val="009208DE"/>
    <w:rsid w:val="00920905"/>
    <w:rsid w:val="00920953"/>
    <w:rsid w:val="009209F1"/>
    <w:rsid w:val="00920A94"/>
    <w:rsid w:val="00920AA4"/>
    <w:rsid w:val="00920BA5"/>
    <w:rsid w:val="00920CB9"/>
    <w:rsid w:val="00920D4A"/>
    <w:rsid w:val="00920D9E"/>
    <w:rsid w:val="00920E35"/>
    <w:rsid w:val="00920E63"/>
    <w:rsid w:val="00920EE2"/>
    <w:rsid w:val="00920F8A"/>
    <w:rsid w:val="009212C4"/>
    <w:rsid w:val="009213BD"/>
    <w:rsid w:val="00921579"/>
    <w:rsid w:val="0092159D"/>
    <w:rsid w:val="009215B9"/>
    <w:rsid w:val="009215D2"/>
    <w:rsid w:val="00921643"/>
    <w:rsid w:val="009218AB"/>
    <w:rsid w:val="0092192C"/>
    <w:rsid w:val="00921933"/>
    <w:rsid w:val="009219E5"/>
    <w:rsid w:val="00921AE9"/>
    <w:rsid w:val="00921C5B"/>
    <w:rsid w:val="00921CF3"/>
    <w:rsid w:val="00921D2E"/>
    <w:rsid w:val="00921FDE"/>
    <w:rsid w:val="0092207C"/>
    <w:rsid w:val="009221E8"/>
    <w:rsid w:val="0092226E"/>
    <w:rsid w:val="009222FA"/>
    <w:rsid w:val="00922346"/>
    <w:rsid w:val="0092234C"/>
    <w:rsid w:val="00922412"/>
    <w:rsid w:val="009225BA"/>
    <w:rsid w:val="009225EB"/>
    <w:rsid w:val="009228B7"/>
    <w:rsid w:val="00922A16"/>
    <w:rsid w:val="00922A1E"/>
    <w:rsid w:val="00922B47"/>
    <w:rsid w:val="00922D6D"/>
    <w:rsid w:val="00922EF4"/>
    <w:rsid w:val="00922F17"/>
    <w:rsid w:val="009230A6"/>
    <w:rsid w:val="009231E6"/>
    <w:rsid w:val="009231EB"/>
    <w:rsid w:val="0092344A"/>
    <w:rsid w:val="009234E5"/>
    <w:rsid w:val="009236AA"/>
    <w:rsid w:val="009236E3"/>
    <w:rsid w:val="00923ABC"/>
    <w:rsid w:val="00923B34"/>
    <w:rsid w:val="00923B62"/>
    <w:rsid w:val="00923E41"/>
    <w:rsid w:val="00923E50"/>
    <w:rsid w:val="00923FAA"/>
    <w:rsid w:val="00923FD9"/>
    <w:rsid w:val="00924393"/>
    <w:rsid w:val="009243AC"/>
    <w:rsid w:val="009243B2"/>
    <w:rsid w:val="00924627"/>
    <w:rsid w:val="009246FA"/>
    <w:rsid w:val="0092485C"/>
    <w:rsid w:val="009248D5"/>
    <w:rsid w:val="00924925"/>
    <w:rsid w:val="00924947"/>
    <w:rsid w:val="00924AF7"/>
    <w:rsid w:val="00924D1B"/>
    <w:rsid w:val="00925033"/>
    <w:rsid w:val="009250A8"/>
    <w:rsid w:val="009250C5"/>
    <w:rsid w:val="009252A8"/>
    <w:rsid w:val="00925460"/>
    <w:rsid w:val="0092549E"/>
    <w:rsid w:val="0092587B"/>
    <w:rsid w:val="00925A7C"/>
    <w:rsid w:val="00925AEC"/>
    <w:rsid w:val="00925BE6"/>
    <w:rsid w:val="00925CE7"/>
    <w:rsid w:val="00925D3D"/>
    <w:rsid w:val="00925DD6"/>
    <w:rsid w:val="00925F46"/>
    <w:rsid w:val="009260DB"/>
    <w:rsid w:val="009261F0"/>
    <w:rsid w:val="0092655C"/>
    <w:rsid w:val="0092659B"/>
    <w:rsid w:val="009265A1"/>
    <w:rsid w:val="00926697"/>
    <w:rsid w:val="00926953"/>
    <w:rsid w:val="00926A67"/>
    <w:rsid w:val="00926AC0"/>
    <w:rsid w:val="00926C7B"/>
    <w:rsid w:val="00926E2A"/>
    <w:rsid w:val="00926F61"/>
    <w:rsid w:val="00926F8F"/>
    <w:rsid w:val="00926FA9"/>
    <w:rsid w:val="00927362"/>
    <w:rsid w:val="009275A3"/>
    <w:rsid w:val="00927956"/>
    <w:rsid w:val="009279EF"/>
    <w:rsid w:val="00927C42"/>
    <w:rsid w:val="00927D7A"/>
    <w:rsid w:val="00927EE3"/>
    <w:rsid w:val="00927FF8"/>
    <w:rsid w:val="0093008F"/>
    <w:rsid w:val="009303BE"/>
    <w:rsid w:val="0093096C"/>
    <w:rsid w:val="00930B34"/>
    <w:rsid w:val="00930C29"/>
    <w:rsid w:val="00930C49"/>
    <w:rsid w:val="00930E4B"/>
    <w:rsid w:val="00930E94"/>
    <w:rsid w:val="00931045"/>
    <w:rsid w:val="009310D0"/>
    <w:rsid w:val="00931147"/>
    <w:rsid w:val="00931149"/>
    <w:rsid w:val="0093123D"/>
    <w:rsid w:val="0093127F"/>
    <w:rsid w:val="00931297"/>
    <w:rsid w:val="009312F5"/>
    <w:rsid w:val="009314B7"/>
    <w:rsid w:val="009316AC"/>
    <w:rsid w:val="009316CB"/>
    <w:rsid w:val="009317A3"/>
    <w:rsid w:val="009317B9"/>
    <w:rsid w:val="00931D48"/>
    <w:rsid w:val="00931DF0"/>
    <w:rsid w:val="00931EE2"/>
    <w:rsid w:val="00931FD2"/>
    <w:rsid w:val="009320C5"/>
    <w:rsid w:val="009320DD"/>
    <w:rsid w:val="00932189"/>
    <w:rsid w:val="0093227A"/>
    <w:rsid w:val="009322DB"/>
    <w:rsid w:val="00932564"/>
    <w:rsid w:val="009326BA"/>
    <w:rsid w:val="00932882"/>
    <w:rsid w:val="00932953"/>
    <w:rsid w:val="009329F2"/>
    <w:rsid w:val="00932A49"/>
    <w:rsid w:val="00932AE6"/>
    <w:rsid w:val="00932CB3"/>
    <w:rsid w:val="00932D8A"/>
    <w:rsid w:val="00932EA3"/>
    <w:rsid w:val="00933040"/>
    <w:rsid w:val="009330E9"/>
    <w:rsid w:val="00933457"/>
    <w:rsid w:val="00933587"/>
    <w:rsid w:val="009336B6"/>
    <w:rsid w:val="009336DD"/>
    <w:rsid w:val="00933805"/>
    <w:rsid w:val="0093387D"/>
    <w:rsid w:val="0093388D"/>
    <w:rsid w:val="00933AD5"/>
    <w:rsid w:val="00933C00"/>
    <w:rsid w:val="00933C63"/>
    <w:rsid w:val="00933C65"/>
    <w:rsid w:val="00933D8E"/>
    <w:rsid w:val="00933DB0"/>
    <w:rsid w:val="00933E45"/>
    <w:rsid w:val="00933FB5"/>
    <w:rsid w:val="00933FFC"/>
    <w:rsid w:val="0093402B"/>
    <w:rsid w:val="00934038"/>
    <w:rsid w:val="00934086"/>
    <w:rsid w:val="009341EE"/>
    <w:rsid w:val="009341F3"/>
    <w:rsid w:val="0093430C"/>
    <w:rsid w:val="00934405"/>
    <w:rsid w:val="009344A6"/>
    <w:rsid w:val="009344BF"/>
    <w:rsid w:val="00934542"/>
    <w:rsid w:val="009346B7"/>
    <w:rsid w:val="0093474A"/>
    <w:rsid w:val="0093475E"/>
    <w:rsid w:val="00934A58"/>
    <w:rsid w:val="00934C69"/>
    <w:rsid w:val="00934CF3"/>
    <w:rsid w:val="00934D97"/>
    <w:rsid w:val="00934FA4"/>
    <w:rsid w:val="0093529A"/>
    <w:rsid w:val="0093537A"/>
    <w:rsid w:val="0093569E"/>
    <w:rsid w:val="009356BA"/>
    <w:rsid w:val="009358C4"/>
    <w:rsid w:val="00935913"/>
    <w:rsid w:val="00935CD9"/>
    <w:rsid w:val="00935D15"/>
    <w:rsid w:val="00935F6D"/>
    <w:rsid w:val="00935FF5"/>
    <w:rsid w:val="0093607C"/>
    <w:rsid w:val="00936150"/>
    <w:rsid w:val="0093626E"/>
    <w:rsid w:val="009362B0"/>
    <w:rsid w:val="0093631A"/>
    <w:rsid w:val="0093638C"/>
    <w:rsid w:val="009363A2"/>
    <w:rsid w:val="009363F8"/>
    <w:rsid w:val="0093656B"/>
    <w:rsid w:val="0093659F"/>
    <w:rsid w:val="009365F7"/>
    <w:rsid w:val="00936736"/>
    <w:rsid w:val="00936827"/>
    <w:rsid w:val="009368B2"/>
    <w:rsid w:val="009368E6"/>
    <w:rsid w:val="00936A25"/>
    <w:rsid w:val="00936D5A"/>
    <w:rsid w:val="00936E81"/>
    <w:rsid w:val="00936EA9"/>
    <w:rsid w:val="00936F65"/>
    <w:rsid w:val="00937060"/>
    <w:rsid w:val="009371E9"/>
    <w:rsid w:val="009371F2"/>
    <w:rsid w:val="00937459"/>
    <w:rsid w:val="0093772A"/>
    <w:rsid w:val="00937794"/>
    <w:rsid w:val="009378AC"/>
    <w:rsid w:val="009378B5"/>
    <w:rsid w:val="00937913"/>
    <w:rsid w:val="0093796A"/>
    <w:rsid w:val="00937A31"/>
    <w:rsid w:val="00937A39"/>
    <w:rsid w:val="00937ABC"/>
    <w:rsid w:val="00937AE6"/>
    <w:rsid w:val="00937AF6"/>
    <w:rsid w:val="00937B4C"/>
    <w:rsid w:val="00937C04"/>
    <w:rsid w:val="00937C0A"/>
    <w:rsid w:val="00937C95"/>
    <w:rsid w:val="00937D25"/>
    <w:rsid w:val="00937E47"/>
    <w:rsid w:val="0094022D"/>
    <w:rsid w:val="009402E4"/>
    <w:rsid w:val="0094035B"/>
    <w:rsid w:val="009405E9"/>
    <w:rsid w:val="009406E0"/>
    <w:rsid w:val="0094071C"/>
    <w:rsid w:val="00940727"/>
    <w:rsid w:val="00940783"/>
    <w:rsid w:val="009409B0"/>
    <w:rsid w:val="00940A3B"/>
    <w:rsid w:val="00940A45"/>
    <w:rsid w:val="00940A55"/>
    <w:rsid w:val="00940A96"/>
    <w:rsid w:val="00940C1A"/>
    <w:rsid w:val="00940E1A"/>
    <w:rsid w:val="00940E43"/>
    <w:rsid w:val="0094100C"/>
    <w:rsid w:val="009411FB"/>
    <w:rsid w:val="00941220"/>
    <w:rsid w:val="009414A9"/>
    <w:rsid w:val="009414B3"/>
    <w:rsid w:val="009414DE"/>
    <w:rsid w:val="0094156F"/>
    <w:rsid w:val="00941611"/>
    <w:rsid w:val="0094168F"/>
    <w:rsid w:val="009418DE"/>
    <w:rsid w:val="00941B71"/>
    <w:rsid w:val="00941BCA"/>
    <w:rsid w:val="00941BFC"/>
    <w:rsid w:val="00941CA1"/>
    <w:rsid w:val="00941DF9"/>
    <w:rsid w:val="00941EC4"/>
    <w:rsid w:val="009421AD"/>
    <w:rsid w:val="0094221C"/>
    <w:rsid w:val="00942314"/>
    <w:rsid w:val="00942483"/>
    <w:rsid w:val="00942620"/>
    <w:rsid w:val="00942626"/>
    <w:rsid w:val="0094275D"/>
    <w:rsid w:val="0094290F"/>
    <w:rsid w:val="00942B19"/>
    <w:rsid w:val="00942DC7"/>
    <w:rsid w:val="00942E42"/>
    <w:rsid w:val="00942E8A"/>
    <w:rsid w:val="00942F52"/>
    <w:rsid w:val="00943124"/>
    <w:rsid w:val="00943227"/>
    <w:rsid w:val="009433E5"/>
    <w:rsid w:val="009433F6"/>
    <w:rsid w:val="009434A1"/>
    <w:rsid w:val="009436B3"/>
    <w:rsid w:val="00943908"/>
    <w:rsid w:val="00943957"/>
    <w:rsid w:val="00943A47"/>
    <w:rsid w:val="00943A68"/>
    <w:rsid w:val="00943A96"/>
    <w:rsid w:val="00943AEF"/>
    <w:rsid w:val="00943C43"/>
    <w:rsid w:val="00943DF3"/>
    <w:rsid w:val="00943E71"/>
    <w:rsid w:val="00943ECA"/>
    <w:rsid w:val="00943FA9"/>
    <w:rsid w:val="0094406F"/>
    <w:rsid w:val="0094409C"/>
    <w:rsid w:val="009440DF"/>
    <w:rsid w:val="00944158"/>
    <w:rsid w:val="00944159"/>
    <w:rsid w:val="0094437A"/>
    <w:rsid w:val="00944420"/>
    <w:rsid w:val="00944529"/>
    <w:rsid w:val="00944558"/>
    <w:rsid w:val="00944912"/>
    <w:rsid w:val="0094498E"/>
    <w:rsid w:val="009449B2"/>
    <w:rsid w:val="009449B5"/>
    <w:rsid w:val="00944A51"/>
    <w:rsid w:val="00944A82"/>
    <w:rsid w:val="00944BA5"/>
    <w:rsid w:val="00944DDB"/>
    <w:rsid w:val="00944F68"/>
    <w:rsid w:val="009450EB"/>
    <w:rsid w:val="00945300"/>
    <w:rsid w:val="00945376"/>
    <w:rsid w:val="0094539A"/>
    <w:rsid w:val="009453A5"/>
    <w:rsid w:val="009453A8"/>
    <w:rsid w:val="0094559D"/>
    <w:rsid w:val="0094565F"/>
    <w:rsid w:val="00945758"/>
    <w:rsid w:val="009459B0"/>
    <w:rsid w:val="00945A9E"/>
    <w:rsid w:val="00945C37"/>
    <w:rsid w:val="00945D29"/>
    <w:rsid w:val="00945D38"/>
    <w:rsid w:val="00945D72"/>
    <w:rsid w:val="00946039"/>
    <w:rsid w:val="009462E3"/>
    <w:rsid w:val="009463AF"/>
    <w:rsid w:val="009463DB"/>
    <w:rsid w:val="0094641A"/>
    <w:rsid w:val="009464B4"/>
    <w:rsid w:val="009464C4"/>
    <w:rsid w:val="009465B4"/>
    <w:rsid w:val="009466EF"/>
    <w:rsid w:val="00946849"/>
    <w:rsid w:val="009469F6"/>
    <w:rsid w:val="00946C4D"/>
    <w:rsid w:val="00946D00"/>
    <w:rsid w:val="00946DD1"/>
    <w:rsid w:val="00946E74"/>
    <w:rsid w:val="00946E7C"/>
    <w:rsid w:val="0094700A"/>
    <w:rsid w:val="0094708E"/>
    <w:rsid w:val="009471EA"/>
    <w:rsid w:val="009472F8"/>
    <w:rsid w:val="00947328"/>
    <w:rsid w:val="009475FC"/>
    <w:rsid w:val="0094780B"/>
    <w:rsid w:val="00947829"/>
    <w:rsid w:val="009479D8"/>
    <w:rsid w:val="00947AD1"/>
    <w:rsid w:val="00947D8E"/>
    <w:rsid w:val="00947DF9"/>
    <w:rsid w:val="00947E44"/>
    <w:rsid w:val="00947E79"/>
    <w:rsid w:val="00947E82"/>
    <w:rsid w:val="00947EF0"/>
    <w:rsid w:val="00947F90"/>
    <w:rsid w:val="0095002D"/>
    <w:rsid w:val="009500D5"/>
    <w:rsid w:val="00950134"/>
    <w:rsid w:val="0095019A"/>
    <w:rsid w:val="00950467"/>
    <w:rsid w:val="0095060F"/>
    <w:rsid w:val="00950673"/>
    <w:rsid w:val="009506C2"/>
    <w:rsid w:val="00950A93"/>
    <w:rsid w:val="00950B9B"/>
    <w:rsid w:val="00950BF7"/>
    <w:rsid w:val="00950D20"/>
    <w:rsid w:val="00950E27"/>
    <w:rsid w:val="00950F0A"/>
    <w:rsid w:val="00950F0C"/>
    <w:rsid w:val="00950F1E"/>
    <w:rsid w:val="00950F8A"/>
    <w:rsid w:val="00951122"/>
    <w:rsid w:val="009511EC"/>
    <w:rsid w:val="00951204"/>
    <w:rsid w:val="00951239"/>
    <w:rsid w:val="009513B9"/>
    <w:rsid w:val="00951484"/>
    <w:rsid w:val="00951566"/>
    <w:rsid w:val="00951638"/>
    <w:rsid w:val="0095166E"/>
    <w:rsid w:val="00951686"/>
    <w:rsid w:val="00951741"/>
    <w:rsid w:val="009517B9"/>
    <w:rsid w:val="00951A09"/>
    <w:rsid w:val="00951A2C"/>
    <w:rsid w:val="00951AA5"/>
    <w:rsid w:val="00951BF2"/>
    <w:rsid w:val="00951DC1"/>
    <w:rsid w:val="00951EAC"/>
    <w:rsid w:val="00951F94"/>
    <w:rsid w:val="00951FD0"/>
    <w:rsid w:val="0095216D"/>
    <w:rsid w:val="009521F1"/>
    <w:rsid w:val="00952229"/>
    <w:rsid w:val="00952230"/>
    <w:rsid w:val="0095224A"/>
    <w:rsid w:val="009522A0"/>
    <w:rsid w:val="009522B6"/>
    <w:rsid w:val="009523F6"/>
    <w:rsid w:val="009524F3"/>
    <w:rsid w:val="0095258D"/>
    <w:rsid w:val="0095265E"/>
    <w:rsid w:val="00952730"/>
    <w:rsid w:val="0095285B"/>
    <w:rsid w:val="009528AA"/>
    <w:rsid w:val="009528D4"/>
    <w:rsid w:val="00952903"/>
    <w:rsid w:val="00952A7E"/>
    <w:rsid w:val="00952AA2"/>
    <w:rsid w:val="00952B21"/>
    <w:rsid w:val="00952C31"/>
    <w:rsid w:val="00952DEE"/>
    <w:rsid w:val="00952E1A"/>
    <w:rsid w:val="00952F30"/>
    <w:rsid w:val="0095325A"/>
    <w:rsid w:val="009534DA"/>
    <w:rsid w:val="00953577"/>
    <w:rsid w:val="00953641"/>
    <w:rsid w:val="009536FB"/>
    <w:rsid w:val="009538A5"/>
    <w:rsid w:val="0095392C"/>
    <w:rsid w:val="00953AA9"/>
    <w:rsid w:val="00953B73"/>
    <w:rsid w:val="00953BC9"/>
    <w:rsid w:val="00953E56"/>
    <w:rsid w:val="00953F23"/>
    <w:rsid w:val="00953FE9"/>
    <w:rsid w:val="00954019"/>
    <w:rsid w:val="009540C2"/>
    <w:rsid w:val="009542C7"/>
    <w:rsid w:val="00954331"/>
    <w:rsid w:val="00954417"/>
    <w:rsid w:val="00954593"/>
    <w:rsid w:val="00954624"/>
    <w:rsid w:val="00954760"/>
    <w:rsid w:val="009547B4"/>
    <w:rsid w:val="009547F0"/>
    <w:rsid w:val="0095481C"/>
    <w:rsid w:val="00954878"/>
    <w:rsid w:val="009548BC"/>
    <w:rsid w:val="009548EE"/>
    <w:rsid w:val="009548F3"/>
    <w:rsid w:val="0095490B"/>
    <w:rsid w:val="00954A4D"/>
    <w:rsid w:val="00954AE5"/>
    <w:rsid w:val="00954C70"/>
    <w:rsid w:val="00954C75"/>
    <w:rsid w:val="00954D07"/>
    <w:rsid w:val="00954D76"/>
    <w:rsid w:val="00954F37"/>
    <w:rsid w:val="00955046"/>
    <w:rsid w:val="009550DC"/>
    <w:rsid w:val="00955188"/>
    <w:rsid w:val="0095526F"/>
    <w:rsid w:val="00955367"/>
    <w:rsid w:val="0095536C"/>
    <w:rsid w:val="009555AA"/>
    <w:rsid w:val="009557E4"/>
    <w:rsid w:val="009557E7"/>
    <w:rsid w:val="00955B64"/>
    <w:rsid w:val="00955BB7"/>
    <w:rsid w:val="00955DDE"/>
    <w:rsid w:val="00955E63"/>
    <w:rsid w:val="00956188"/>
    <w:rsid w:val="00956255"/>
    <w:rsid w:val="009563F0"/>
    <w:rsid w:val="009564E4"/>
    <w:rsid w:val="00956551"/>
    <w:rsid w:val="00956617"/>
    <w:rsid w:val="009567E6"/>
    <w:rsid w:val="00956B4A"/>
    <w:rsid w:val="00956D23"/>
    <w:rsid w:val="00956E93"/>
    <w:rsid w:val="00956ECC"/>
    <w:rsid w:val="00956FB9"/>
    <w:rsid w:val="00957076"/>
    <w:rsid w:val="009570AA"/>
    <w:rsid w:val="0095712A"/>
    <w:rsid w:val="00957132"/>
    <w:rsid w:val="0095726C"/>
    <w:rsid w:val="009572BC"/>
    <w:rsid w:val="00957391"/>
    <w:rsid w:val="009573E8"/>
    <w:rsid w:val="00957489"/>
    <w:rsid w:val="00957688"/>
    <w:rsid w:val="009576B0"/>
    <w:rsid w:val="009576FD"/>
    <w:rsid w:val="009578EB"/>
    <w:rsid w:val="009578FF"/>
    <w:rsid w:val="00957A33"/>
    <w:rsid w:val="00957C88"/>
    <w:rsid w:val="00957CA6"/>
    <w:rsid w:val="00957D34"/>
    <w:rsid w:val="00957E03"/>
    <w:rsid w:val="00957E1A"/>
    <w:rsid w:val="00957E54"/>
    <w:rsid w:val="00957F20"/>
    <w:rsid w:val="00957FF7"/>
    <w:rsid w:val="009602E8"/>
    <w:rsid w:val="00960446"/>
    <w:rsid w:val="009605B2"/>
    <w:rsid w:val="0096063D"/>
    <w:rsid w:val="009606AB"/>
    <w:rsid w:val="009606B2"/>
    <w:rsid w:val="00960764"/>
    <w:rsid w:val="0096077F"/>
    <w:rsid w:val="00960780"/>
    <w:rsid w:val="00960786"/>
    <w:rsid w:val="009609B0"/>
    <w:rsid w:val="00960A67"/>
    <w:rsid w:val="00960AC0"/>
    <w:rsid w:val="00960CA1"/>
    <w:rsid w:val="00960D9A"/>
    <w:rsid w:val="009610ED"/>
    <w:rsid w:val="00961235"/>
    <w:rsid w:val="009614E0"/>
    <w:rsid w:val="009614EA"/>
    <w:rsid w:val="0096151C"/>
    <w:rsid w:val="00961826"/>
    <w:rsid w:val="0096199F"/>
    <w:rsid w:val="009619E6"/>
    <w:rsid w:val="00961B37"/>
    <w:rsid w:val="00961BAD"/>
    <w:rsid w:val="00961D8A"/>
    <w:rsid w:val="00961E21"/>
    <w:rsid w:val="00961EE9"/>
    <w:rsid w:val="00961F4F"/>
    <w:rsid w:val="00961F59"/>
    <w:rsid w:val="00961F76"/>
    <w:rsid w:val="00962257"/>
    <w:rsid w:val="00962411"/>
    <w:rsid w:val="009624F7"/>
    <w:rsid w:val="0096250D"/>
    <w:rsid w:val="0096262E"/>
    <w:rsid w:val="00962766"/>
    <w:rsid w:val="009627A6"/>
    <w:rsid w:val="00962840"/>
    <w:rsid w:val="00962846"/>
    <w:rsid w:val="00962A25"/>
    <w:rsid w:val="00962A3E"/>
    <w:rsid w:val="00962B17"/>
    <w:rsid w:val="00962DFD"/>
    <w:rsid w:val="009630D4"/>
    <w:rsid w:val="00963102"/>
    <w:rsid w:val="00963134"/>
    <w:rsid w:val="0096323E"/>
    <w:rsid w:val="009632FE"/>
    <w:rsid w:val="009633BB"/>
    <w:rsid w:val="0096351A"/>
    <w:rsid w:val="00963606"/>
    <w:rsid w:val="0096371B"/>
    <w:rsid w:val="00963853"/>
    <w:rsid w:val="00963890"/>
    <w:rsid w:val="00963931"/>
    <w:rsid w:val="00963973"/>
    <w:rsid w:val="00963A36"/>
    <w:rsid w:val="00963B2C"/>
    <w:rsid w:val="00963B6A"/>
    <w:rsid w:val="00963B7B"/>
    <w:rsid w:val="00963E7A"/>
    <w:rsid w:val="00964253"/>
    <w:rsid w:val="009643DA"/>
    <w:rsid w:val="00964418"/>
    <w:rsid w:val="00964752"/>
    <w:rsid w:val="0096485F"/>
    <w:rsid w:val="00964994"/>
    <w:rsid w:val="009649F3"/>
    <w:rsid w:val="00964B9D"/>
    <w:rsid w:val="00964BB4"/>
    <w:rsid w:val="00964C2E"/>
    <w:rsid w:val="00964D43"/>
    <w:rsid w:val="00964DA8"/>
    <w:rsid w:val="00964DE4"/>
    <w:rsid w:val="00964E8C"/>
    <w:rsid w:val="009650E1"/>
    <w:rsid w:val="00965292"/>
    <w:rsid w:val="00965346"/>
    <w:rsid w:val="00965519"/>
    <w:rsid w:val="00965709"/>
    <w:rsid w:val="0096573E"/>
    <w:rsid w:val="009658A2"/>
    <w:rsid w:val="00965B9F"/>
    <w:rsid w:val="00965C40"/>
    <w:rsid w:val="00965CE4"/>
    <w:rsid w:val="00965DD3"/>
    <w:rsid w:val="00965E9C"/>
    <w:rsid w:val="00965EBE"/>
    <w:rsid w:val="00966021"/>
    <w:rsid w:val="00966070"/>
    <w:rsid w:val="00966298"/>
    <w:rsid w:val="009663AC"/>
    <w:rsid w:val="0096642E"/>
    <w:rsid w:val="009664AA"/>
    <w:rsid w:val="009664CB"/>
    <w:rsid w:val="00966614"/>
    <w:rsid w:val="009666EC"/>
    <w:rsid w:val="009667B4"/>
    <w:rsid w:val="0096688D"/>
    <w:rsid w:val="009668F1"/>
    <w:rsid w:val="009668FD"/>
    <w:rsid w:val="00966B9E"/>
    <w:rsid w:val="00967063"/>
    <w:rsid w:val="009670EF"/>
    <w:rsid w:val="009671DF"/>
    <w:rsid w:val="00967354"/>
    <w:rsid w:val="00967375"/>
    <w:rsid w:val="00967486"/>
    <w:rsid w:val="00967775"/>
    <w:rsid w:val="00967836"/>
    <w:rsid w:val="00967A97"/>
    <w:rsid w:val="00967CCB"/>
    <w:rsid w:val="00967CE7"/>
    <w:rsid w:val="00967D04"/>
    <w:rsid w:val="00967D54"/>
    <w:rsid w:val="00970072"/>
    <w:rsid w:val="00970190"/>
    <w:rsid w:val="009704DF"/>
    <w:rsid w:val="0097078D"/>
    <w:rsid w:val="00970825"/>
    <w:rsid w:val="009708BA"/>
    <w:rsid w:val="0097091E"/>
    <w:rsid w:val="00970AD0"/>
    <w:rsid w:val="00970C1B"/>
    <w:rsid w:val="00970CBC"/>
    <w:rsid w:val="00970E0E"/>
    <w:rsid w:val="00970FBB"/>
    <w:rsid w:val="009710EC"/>
    <w:rsid w:val="00971209"/>
    <w:rsid w:val="00971349"/>
    <w:rsid w:val="0097134E"/>
    <w:rsid w:val="009714AD"/>
    <w:rsid w:val="00971592"/>
    <w:rsid w:val="00971617"/>
    <w:rsid w:val="009716EC"/>
    <w:rsid w:val="009717F8"/>
    <w:rsid w:val="009718F3"/>
    <w:rsid w:val="009719D7"/>
    <w:rsid w:val="00971A74"/>
    <w:rsid w:val="00971AEF"/>
    <w:rsid w:val="00971CA6"/>
    <w:rsid w:val="00971CC6"/>
    <w:rsid w:val="00971CD3"/>
    <w:rsid w:val="00971DDF"/>
    <w:rsid w:val="009720B9"/>
    <w:rsid w:val="0097222E"/>
    <w:rsid w:val="0097225C"/>
    <w:rsid w:val="00972309"/>
    <w:rsid w:val="0097235E"/>
    <w:rsid w:val="009725C7"/>
    <w:rsid w:val="009729D8"/>
    <w:rsid w:val="00972A14"/>
    <w:rsid w:val="00972AE9"/>
    <w:rsid w:val="00972B26"/>
    <w:rsid w:val="00972C70"/>
    <w:rsid w:val="00972DC9"/>
    <w:rsid w:val="00972E5F"/>
    <w:rsid w:val="00972EE7"/>
    <w:rsid w:val="00972FD3"/>
    <w:rsid w:val="00973061"/>
    <w:rsid w:val="009731D6"/>
    <w:rsid w:val="009731FB"/>
    <w:rsid w:val="00973217"/>
    <w:rsid w:val="009732C7"/>
    <w:rsid w:val="00973355"/>
    <w:rsid w:val="009733DE"/>
    <w:rsid w:val="009735F5"/>
    <w:rsid w:val="009739A1"/>
    <w:rsid w:val="00973BF0"/>
    <w:rsid w:val="00973DC1"/>
    <w:rsid w:val="00973DC8"/>
    <w:rsid w:val="00973FC6"/>
    <w:rsid w:val="00974054"/>
    <w:rsid w:val="00974070"/>
    <w:rsid w:val="009741BC"/>
    <w:rsid w:val="009745C6"/>
    <w:rsid w:val="009746A2"/>
    <w:rsid w:val="00974746"/>
    <w:rsid w:val="0097479B"/>
    <w:rsid w:val="009747D3"/>
    <w:rsid w:val="00974932"/>
    <w:rsid w:val="009749D4"/>
    <w:rsid w:val="00974A93"/>
    <w:rsid w:val="00974A94"/>
    <w:rsid w:val="00974A9A"/>
    <w:rsid w:val="00974C6B"/>
    <w:rsid w:val="00974D08"/>
    <w:rsid w:val="00974D5B"/>
    <w:rsid w:val="00974D87"/>
    <w:rsid w:val="00974DDD"/>
    <w:rsid w:val="00974F46"/>
    <w:rsid w:val="00975119"/>
    <w:rsid w:val="0097545C"/>
    <w:rsid w:val="0097566C"/>
    <w:rsid w:val="00975678"/>
    <w:rsid w:val="009756BE"/>
    <w:rsid w:val="00975824"/>
    <w:rsid w:val="0097592D"/>
    <w:rsid w:val="00975ABC"/>
    <w:rsid w:val="00975F02"/>
    <w:rsid w:val="00975F68"/>
    <w:rsid w:val="009760E9"/>
    <w:rsid w:val="0097635F"/>
    <w:rsid w:val="0097636B"/>
    <w:rsid w:val="009763ED"/>
    <w:rsid w:val="00976410"/>
    <w:rsid w:val="009764F3"/>
    <w:rsid w:val="009767B0"/>
    <w:rsid w:val="00976CF2"/>
    <w:rsid w:val="00976D69"/>
    <w:rsid w:val="00976DA4"/>
    <w:rsid w:val="00976EF7"/>
    <w:rsid w:val="00976F04"/>
    <w:rsid w:val="00977069"/>
    <w:rsid w:val="00977606"/>
    <w:rsid w:val="009777F4"/>
    <w:rsid w:val="00977873"/>
    <w:rsid w:val="009778A2"/>
    <w:rsid w:val="009778E8"/>
    <w:rsid w:val="00977AD8"/>
    <w:rsid w:val="00977B3F"/>
    <w:rsid w:val="00977BF2"/>
    <w:rsid w:val="00977D14"/>
    <w:rsid w:val="00977E29"/>
    <w:rsid w:val="00977F27"/>
    <w:rsid w:val="00980105"/>
    <w:rsid w:val="0098089C"/>
    <w:rsid w:val="00980926"/>
    <w:rsid w:val="00980A10"/>
    <w:rsid w:val="00980CE3"/>
    <w:rsid w:val="00980E01"/>
    <w:rsid w:val="00980E1C"/>
    <w:rsid w:val="00980ED3"/>
    <w:rsid w:val="00980ED9"/>
    <w:rsid w:val="0098109C"/>
    <w:rsid w:val="00981105"/>
    <w:rsid w:val="00981130"/>
    <w:rsid w:val="0098113E"/>
    <w:rsid w:val="0098124D"/>
    <w:rsid w:val="00981269"/>
    <w:rsid w:val="0098128D"/>
    <w:rsid w:val="009815BA"/>
    <w:rsid w:val="00981645"/>
    <w:rsid w:val="00981867"/>
    <w:rsid w:val="00981B0C"/>
    <w:rsid w:val="00981BA2"/>
    <w:rsid w:val="00981DDA"/>
    <w:rsid w:val="00981DDD"/>
    <w:rsid w:val="00981E1F"/>
    <w:rsid w:val="00981FD8"/>
    <w:rsid w:val="0098212E"/>
    <w:rsid w:val="0098227C"/>
    <w:rsid w:val="0098229C"/>
    <w:rsid w:val="009822CD"/>
    <w:rsid w:val="009823EA"/>
    <w:rsid w:val="0098251D"/>
    <w:rsid w:val="00982533"/>
    <w:rsid w:val="009826FA"/>
    <w:rsid w:val="00982720"/>
    <w:rsid w:val="0098289D"/>
    <w:rsid w:val="00982971"/>
    <w:rsid w:val="00982B0D"/>
    <w:rsid w:val="00982B8B"/>
    <w:rsid w:val="00982BE5"/>
    <w:rsid w:val="00982C01"/>
    <w:rsid w:val="00982C84"/>
    <w:rsid w:val="00982F13"/>
    <w:rsid w:val="00982F86"/>
    <w:rsid w:val="00982FD6"/>
    <w:rsid w:val="00983062"/>
    <w:rsid w:val="00983128"/>
    <w:rsid w:val="0098340A"/>
    <w:rsid w:val="009835E0"/>
    <w:rsid w:val="009835E9"/>
    <w:rsid w:val="009835F2"/>
    <w:rsid w:val="00983716"/>
    <w:rsid w:val="00983815"/>
    <w:rsid w:val="00983AA7"/>
    <w:rsid w:val="00983B3E"/>
    <w:rsid w:val="00983C5D"/>
    <w:rsid w:val="00983D46"/>
    <w:rsid w:val="00983D5E"/>
    <w:rsid w:val="00983DCA"/>
    <w:rsid w:val="00983F1E"/>
    <w:rsid w:val="00983FFC"/>
    <w:rsid w:val="0098402B"/>
    <w:rsid w:val="00984625"/>
    <w:rsid w:val="009846A1"/>
    <w:rsid w:val="0098471D"/>
    <w:rsid w:val="00984771"/>
    <w:rsid w:val="00984894"/>
    <w:rsid w:val="009849BA"/>
    <w:rsid w:val="00984AF3"/>
    <w:rsid w:val="00984B07"/>
    <w:rsid w:val="00984B39"/>
    <w:rsid w:val="00984C90"/>
    <w:rsid w:val="00984D42"/>
    <w:rsid w:val="00984E02"/>
    <w:rsid w:val="009850C2"/>
    <w:rsid w:val="009850DD"/>
    <w:rsid w:val="00985154"/>
    <w:rsid w:val="0098541C"/>
    <w:rsid w:val="0098541E"/>
    <w:rsid w:val="00985420"/>
    <w:rsid w:val="0098571A"/>
    <w:rsid w:val="0098575E"/>
    <w:rsid w:val="009858F5"/>
    <w:rsid w:val="00985B94"/>
    <w:rsid w:val="00985CC9"/>
    <w:rsid w:val="00985DFC"/>
    <w:rsid w:val="00985EF7"/>
    <w:rsid w:val="00985F57"/>
    <w:rsid w:val="00985F5F"/>
    <w:rsid w:val="00985F88"/>
    <w:rsid w:val="0098601C"/>
    <w:rsid w:val="00986093"/>
    <w:rsid w:val="009860C3"/>
    <w:rsid w:val="0098610B"/>
    <w:rsid w:val="00986146"/>
    <w:rsid w:val="0098620D"/>
    <w:rsid w:val="009863D6"/>
    <w:rsid w:val="0098677D"/>
    <w:rsid w:val="00986781"/>
    <w:rsid w:val="00986787"/>
    <w:rsid w:val="009868F2"/>
    <w:rsid w:val="00986A46"/>
    <w:rsid w:val="00986A78"/>
    <w:rsid w:val="00986ACD"/>
    <w:rsid w:val="00986C31"/>
    <w:rsid w:val="00986C70"/>
    <w:rsid w:val="00986CF9"/>
    <w:rsid w:val="00986ED5"/>
    <w:rsid w:val="00986EE5"/>
    <w:rsid w:val="00986F50"/>
    <w:rsid w:val="00987054"/>
    <w:rsid w:val="00987163"/>
    <w:rsid w:val="0098727B"/>
    <w:rsid w:val="0098739B"/>
    <w:rsid w:val="009873B2"/>
    <w:rsid w:val="009873FA"/>
    <w:rsid w:val="00987416"/>
    <w:rsid w:val="009874E8"/>
    <w:rsid w:val="00987595"/>
    <w:rsid w:val="0098769E"/>
    <w:rsid w:val="00987737"/>
    <w:rsid w:val="0098773E"/>
    <w:rsid w:val="00987979"/>
    <w:rsid w:val="00987A6E"/>
    <w:rsid w:val="00987BE4"/>
    <w:rsid w:val="00987C5F"/>
    <w:rsid w:val="00987D66"/>
    <w:rsid w:val="00987D7D"/>
    <w:rsid w:val="00987F25"/>
    <w:rsid w:val="0099011D"/>
    <w:rsid w:val="009902CE"/>
    <w:rsid w:val="0099030D"/>
    <w:rsid w:val="009904EB"/>
    <w:rsid w:val="0099050E"/>
    <w:rsid w:val="0099070A"/>
    <w:rsid w:val="0099090E"/>
    <w:rsid w:val="009909F7"/>
    <w:rsid w:val="00990C0E"/>
    <w:rsid w:val="00990C1A"/>
    <w:rsid w:val="00990D3B"/>
    <w:rsid w:val="00990D75"/>
    <w:rsid w:val="00990DA7"/>
    <w:rsid w:val="00990E90"/>
    <w:rsid w:val="00990FD6"/>
    <w:rsid w:val="00991093"/>
    <w:rsid w:val="00991135"/>
    <w:rsid w:val="00991150"/>
    <w:rsid w:val="00991324"/>
    <w:rsid w:val="0099146D"/>
    <w:rsid w:val="009914D0"/>
    <w:rsid w:val="009915B3"/>
    <w:rsid w:val="009915E7"/>
    <w:rsid w:val="0099163B"/>
    <w:rsid w:val="00991703"/>
    <w:rsid w:val="00991741"/>
    <w:rsid w:val="0099188C"/>
    <w:rsid w:val="009919C6"/>
    <w:rsid w:val="00991C55"/>
    <w:rsid w:val="00991E6B"/>
    <w:rsid w:val="009920D1"/>
    <w:rsid w:val="009920F1"/>
    <w:rsid w:val="00992236"/>
    <w:rsid w:val="00992305"/>
    <w:rsid w:val="00992308"/>
    <w:rsid w:val="00992343"/>
    <w:rsid w:val="009924E5"/>
    <w:rsid w:val="00992548"/>
    <w:rsid w:val="0099282F"/>
    <w:rsid w:val="00992942"/>
    <w:rsid w:val="00992F47"/>
    <w:rsid w:val="00993058"/>
    <w:rsid w:val="0099307C"/>
    <w:rsid w:val="009933A9"/>
    <w:rsid w:val="009933B9"/>
    <w:rsid w:val="00993492"/>
    <w:rsid w:val="009934E4"/>
    <w:rsid w:val="00993538"/>
    <w:rsid w:val="00993591"/>
    <w:rsid w:val="009935C7"/>
    <w:rsid w:val="009935E2"/>
    <w:rsid w:val="00993710"/>
    <w:rsid w:val="00993753"/>
    <w:rsid w:val="0099383D"/>
    <w:rsid w:val="00993885"/>
    <w:rsid w:val="0099389C"/>
    <w:rsid w:val="009938B1"/>
    <w:rsid w:val="009938CE"/>
    <w:rsid w:val="009939B5"/>
    <w:rsid w:val="00993C64"/>
    <w:rsid w:val="00993E77"/>
    <w:rsid w:val="00993EC4"/>
    <w:rsid w:val="00993F50"/>
    <w:rsid w:val="00994045"/>
    <w:rsid w:val="0099404F"/>
    <w:rsid w:val="0099416C"/>
    <w:rsid w:val="009941B9"/>
    <w:rsid w:val="00994218"/>
    <w:rsid w:val="009942C2"/>
    <w:rsid w:val="009942D3"/>
    <w:rsid w:val="00994347"/>
    <w:rsid w:val="00994389"/>
    <w:rsid w:val="00994580"/>
    <w:rsid w:val="00994752"/>
    <w:rsid w:val="00994836"/>
    <w:rsid w:val="00994984"/>
    <w:rsid w:val="009949BA"/>
    <w:rsid w:val="009949BB"/>
    <w:rsid w:val="00994A08"/>
    <w:rsid w:val="00994A98"/>
    <w:rsid w:val="00994AB4"/>
    <w:rsid w:val="00994B28"/>
    <w:rsid w:val="00994B76"/>
    <w:rsid w:val="00994C2A"/>
    <w:rsid w:val="00994C2B"/>
    <w:rsid w:val="00994CE8"/>
    <w:rsid w:val="00994D96"/>
    <w:rsid w:val="00994E09"/>
    <w:rsid w:val="0099512E"/>
    <w:rsid w:val="009951F2"/>
    <w:rsid w:val="009953A4"/>
    <w:rsid w:val="009953E5"/>
    <w:rsid w:val="00995432"/>
    <w:rsid w:val="00995465"/>
    <w:rsid w:val="009954D4"/>
    <w:rsid w:val="00995567"/>
    <w:rsid w:val="00995713"/>
    <w:rsid w:val="00995736"/>
    <w:rsid w:val="00995918"/>
    <w:rsid w:val="00995B3F"/>
    <w:rsid w:val="00995BA0"/>
    <w:rsid w:val="00995C7B"/>
    <w:rsid w:val="00995D3A"/>
    <w:rsid w:val="00995DE1"/>
    <w:rsid w:val="00995E9E"/>
    <w:rsid w:val="00995F16"/>
    <w:rsid w:val="00995F1F"/>
    <w:rsid w:val="00995FC3"/>
    <w:rsid w:val="009960E7"/>
    <w:rsid w:val="00996258"/>
    <w:rsid w:val="00996306"/>
    <w:rsid w:val="009963AD"/>
    <w:rsid w:val="0099640D"/>
    <w:rsid w:val="00996462"/>
    <w:rsid w:val="009964F1"/>
    <w:rsid w:val="00996744"/>
    <w:rsid w:val="009969D8"/>
    <w:rsid w:val="00996A18"/>
    <w:rsid w:val="00996A4C"/>
    <w:rsid w:val="00996A92"/>
    <w:rsid w:val="00996B06"/>
    <w:rsid w:val="00996B87"/>
    <w:rsid w:val="00996F39"/>
    <w:rsid w:val="00996FC5"/>
    <w:rsid w:val="0099709E"/>
    <w:rsid w:val="009972BA"/>
    <w:rsid w:val="009973F4"/>
    <w:rsid w:val="00997463"/>
    <w:rsid w:val="00997508"/>
    <w:rsid w:val="00997711"/>
    <w:rsid w:val="0099787B"/>
    <w:rsid w:val="00997942"/>
    <w:rsid w:val="00997B94"/>
    <w:rsid w:val="00997C34"/>
    <w:rsid w:val="00997C46"/>
    <w:rsid w:val="00997C4E"/>
    <w:rsid w:val="00997CF4"/>
    <w:rsid w:val="00997E5B"/>
    <w:rsid w:val="00997E9F"/>
    <w:rsid w:val="009A0190"/>
    <w:rsid w:val="009A0308"/>
    <w:rsid w:val="009A0338"/>
    <w:rsid w:val="009A0485"/>
    <w:rsid w:val="009A054E"/>
    <w:rsid w:val="009A0672"/>
    <w:rsid w:val="009A07F7"/>
    <w:rsid w:val="009A09C1"/>
    <w:rsid w:val="009A09D8"/>
    <w:rsid w:val="009A09F1"/>
    <w:rsid w:val="009A0ABC"/>
    <w:rsid w:val="009A0ADA"/>
    <w:rsid w:val="009A0D5A"/>
    <w:rsid w:val="009A0D85"/>
    <w:rsid w:val="009A1169"/>
    <w:rsid w:val="009A118A"/>
    <w:rsid w:val="009A1213"/>
    <w:rsid w:val="009A135D"/>
    <w:rsid w:val="009A1512"/>
    <w:rsid w:val="009A164C"/>
    <w:rsid w:val="009A1968"/>
    <w:rsid w:val="009A1AAC"/>
    <w:rsid w:val="009A1B41"/>
    <w:rsid w:val="009A1C2A"/>
    <w:rsid w:val="009A1C9C"/>
    <w:rsid w:val="009A1EE5"/>
    <w:rsid w:val="009A1F31"/>
    <w:rsid w:val="009A217C"/>
    <w:rsid w:val="009A22EF"/>
    <w:rsid w:val="009A2348"/>
    <w:rsid w:val="009A2442"/>
    <w:rsid w:val="009A2461"/>
    <w:rsid w:val="009A258C"/>
    <w:rsid w:val="009A2804"/>
    <w:rsid w:val="009A2842"/>
    <w:rsid w:val="009A2997"/>
    <w:rsid w:val="009A2A18"/>
    <w:rsid w:val="009A2AA2"/>
    <w:rsid w:val="009A2BB6"/>
    <w:rsid w:val="009A2BF9"/>
    <w:rsid w:val="009A2C4F"/>
    <w:rsid w:val="009A2CB8"/>
    <w:rsid w:val="009A2EAF"/>
    <w:rsid w:val="009A3138"/>
    <w:rsid w:val="009A3145"/>
    <w:rsid w:val="009A315C"/>
    <w:rsid w:val="009A3370"/>
    <w:rsid w:val="009A339A"/>
    <w:rsid w:val="009A33D5"/>
    <w:rsid w:val="009A342F"/>
    <w:rsid w:val="009A3598"/>
    <w:rsid w:val="009A3655"/>
    <w:rsid w:val="009A365E"/>
    <w:rsid w:val="009A3789"/>
    <w:rsid w:val="009A38BE"/>
    <w:rsid w:val="009A393B"/>
    <w:rsid w:val="009A3B0F"/>
    <w:rsid w:val="009A3C80"/>
    <w:rsid w:val="009A3DDC"/>
    <w:rsid w:val="009A4180"/>
    <w:rsid w:val="009A4320"/>
    <w:rsid w:val="009A4347"/>
    <w:rsid w:val="009A4466"/>
    <w:rsid w:val="009A45A2"/>
    <w:rsid w:val="009A45C8"/>
    <w:rsid w:val="009A4646"/>
    <w:rsid w:val="009A464D"/>
    <w:rsid w:val="009A49A1"/>
    <w:rsid w:val="009A4A6E"/>
    <w:rsid w:val="009A4A83"/>
    <w:rsid w:val="009A4AA5"/>
    <w:rsid w:val="009A4C66"/>
    <w:rsid w:val="009A4EA5"/>
    <w:rsid w:val="009A4F29"/>
    <w:rsid w:val="009A4FC6"/>
    <w:rsid w:val="009A54A4"/>
    <w:rsid w:val="009A5585"/>
    <w:rsid w:val="009A5590"/>
    <w:rsid w:val="009A5616"/>
    <w:rsid w:val="009A5625"/>
    <w:rsid w:val="009A56A1"/>
    <w:rsid w:val="009A58CA"/>
    <w:rsid w:val="009A5A37"/>
    <w:rsid w:val="009A5C37"/>
    <w:rsid w:val="009A5C49"/>
    <w:rsid w:val="009A5C5B"/>
    <w:rsid w:val="009A5C66"/>
    <w:rsid w:val="009A5EF6"/>
    <w:rsid w:val="009A61AC"/>
    <w:rsid w:val="009A62D6"/>
    <w:rsid w:val="009A65E0"/>
    <w:rsid w:val="009A6631"/>
    <w:rsid w:val="009A67DE"/>
    <w:rsid w:val="009A68DF"/>
    <w:rsid w:val="009A6919"/>
    <w:rsid w:val="009A691B"/>
    <w:rsid w:val="009A694B"/>
    <w:rsid w:val="009A6AC7"/>
    <w:rsid w:val="009A6CCE"/>
    <w:rsid w:val="009A7477"/>
    <w:rsid w:val="009A759F"/>
    <w:rsid w:val="009A765A"/>
    <w:rsid w:val="009A76CF"/>
    <w:rsid w:val="009A772C"/>
    <w:rsid w:val="009A7800"/>
    <w:rsid w:val="009A784F"/>
    <w:rsid w:val="009A78A6"/>
    <w:rsid w:val="009A79B1"/>
    <w:rsid w:val="009A7A42"/>
    <w:rsid w:val="009A7AD3"/>
    <w:rsid w:val="009A7ADE"/>
    <w:rsid w:val="009A7C1F"/>
    <w:rsid w:val="009A7D23"/>
    <w:rsid w:val="009A7DC6"/>
    <w:rsid w:val="009B00B8"/>
    <w:rsid w:val="009B00C5"/>
    <w:rsid w:val="009B0152"/>
    <w:rsid w:val="009B0173"/>
    <w:rsid w:val="009B02C1"/>
    <w:rsid w:val="009B0408"/>
    <w:rsid w:val="009B047C"/>
    <w:rsid w:val="009B048D"/>
    <w:rsid w:val="009B05FB"/>
    <w:rsid w:val="009B0627"/>
    <w:rsid w:val="009B072B"/>
    <w:rsid w:val="009B0838"/>
    <w:rsid w:val="009B0843"/>
    <w:rsid w:val="009B0856"/>
    <w:rsid w:val="009B08C7"/>
    <w:rsid w:val="009B09A6"/>
    <w:rsid w:val="009B0AED"/>
    <w:rsid w:val="009B0BC1"/>
    <w:rsid w:val="009B0C97"/>
    <w:rsid w:val="009B0DEE"/>
    <w:rsid w:val="009B0EA1"/>
    <w:rsid w:val="009B0EFB"/>
    <w:rsid w:val="009B0FEC"/>
    <w:rsid w:val="009B1335"/>
    <w:rsid w:val="009B1395"/>
    <w:rsid w:val="009B176D"/>
    <w:rsid w:val="009B1808"/>
    <w:rsid w:val="009B1908"/>
    <w:rsid w:val="009B19D8"/>
    <w:rsid w:val="009B1AA3"/>
    <w:rsid w:val="009B1ADB"/>
    <w:rsid w:val="009B1D51"/>
    <w:rsid w:val="009B1DCB"/>
    <w:rsid w:val="009B1E15"/>
    <w:rsid w:val="009B1E1D"/>
    <w:rsid w:val="009B1E47"/>
    <w:rsid w:val="009B1F98"/>
    <w:rsid w:val="009B2179"/>
    <w:rsid w:val="009B21C3"/>
    <w:rsid w:val="009B249B"/>
    <w:rsid w:val="009B24B2"/>
    <w:rsid w:val="009B24D7"/>
    <w:rsid w:val="009B258A"/>
    <w:rsid w:val="009B25D1"/>
    <w:rsid w:val="009B2612"/>
    <w:rsid w:val="009B2663"/>
    <w:rsid w:val="009B28B9"/>
    <w:rsid w:val="009B29D1"/>
    <w:rsid w:val="009B2A72"/>
    <w:rsid w:val="009B2B54"/>
    <w:rsid w:val="009B2B78"/>
    <w:rsid w:val="009B2BE3"/>
    <w:rsid w:val="009B2CED"/>
    <w:rsid w:val="009B2DE0"/>
    <w:rsid w:val="009B2EF0"/>
    <w:rsid w:val="009B2FC1"/>
    <w:rsid w:val="009B3054"/>
    <w:rsid w:val="009B315D"/>
    <w:rsid w:val="009B335D"/>
    <w:rsid w:val="009B3410"/>
    <w:rsid w:val="009B3715"/>
    <w:rsid w:val="009B3721"/>
    <w:rsid w:val="009B3739"/>
    <w:rsid w:val="009B3799"/>
    <w:rsid w:val="009B37BD"/>
    <w:rsid w:val="009B3828"/>
    <w:rsid w:val="009B3881"/>
    <w:rsid w:val="009B388B"/>
    <w:rsid w:val="009B39C5"/>
    <w:rsid w:val="009B3A47"/>
    <w:rsid w:val="009B3AF2"/>
    <w:rsid w:val="009B3B33"/>
    <w:rsid w:val="009B3C90"/>
    <w:rsid w:val="009B3CEE"/>
    <w:rsid w:val="009B3D4C"/>
    <w:rsid w:val="009B3E11"/>
    <w:rsid w:val="009B4237"/>
    <w:rsid w:val="009B4246"/>
    <w:rsid w:val="009B429E"/>
    <w:rsid w:val="009B42A9"/>
    <w:rsid w:val="009B4473"/>
    <w:rsid w:val="009B454E"/>
    <w:rsid w:val="009B466C"/>
    <w:rsid w:val="009B4777"/>
    <w:rsid w:val="009B4888"/>
    <w:rsid w:val="009B4AC1"/>
    <w:rsid w:val="009B4CEF"/>
    <w:rsid w:val="009B4D84"/>
    <w:rsid w:val="009B4E81"/>
    <w:rsid w:val="009B4ECF"/>
    <w:rsid w:val="009B4F30"/>
    <w:rsid w:val="009B4F68"/>
    <w:rsid w:val="009B50B1"/>
    <w:rsid w:val="009B5145"/>
    <w:rsid w:val="009B52F4"/>
    <w:rsid w:val="009B535B"/>
    <w:rsid w:val="009B535F"/>
    <w:rsid w:val="009B53CE"/>
    <w:rsid w:val="009B5792"/>
    <w:rsid w:val="009B5CAE"/>
    <w:rsid w:val="009B5CD0"/>
    <w:rsid w:val="009B5E1B"/>
    <w:rsid w:val="009B5E89"/>
    <w:rsid w:val="009B5FEC"/>
    <w:rsid w:val="009B60FE"/>
    <w:rsid w:val="009B61FB"/>
    <w:rsid w:val="009B61FC"/>
    <w:rsid w:val="009B641A"/>
    <w:rsid w:val="009B6482"/>
    <w:rsid w:val="009B64E9"/>
    <w:rsid w:val="009B651B"/>
    <w:rsid w:val="009B65DC"/>
    <w:rsid w:val="009B661F"/>
    <w:rsid w:val="009B662A"/>
    <w:rsid w:val="009B68ED"/>
    <w:rsid w:val="009B6928"/>
    <w:rsid w:val="009B6BAE"/>
    <w:rsid w:val="009B6D43"/>
    <w:rsid w:val="009B6F00"/>
    <w:rsid w:val="009B6F6E"/>
    <w:rsid w:val="009B704F"/>
    <w:rsid w:val="009B716A"/>
    <w:rsid w:val="009B717A"/>
    <w:rsid w:val="009B74B4"/>
    <w:rsid w:val="009B74CB"/>
    <w:rsid w:val="009B74E3"/>
    <w:rsid w:val="009B750F"/>
    <w:rsid w:val="009B76DC"/>
    <w:rsid w:val="009B76E3"/>
    <w:rsid w:val="009B76F9"/>
    <w:rsid w:val="009B7713"/>
    <w:rsid w:val="009B7774"/>
    <w:rsid w:val="009B7964"/>
    <w:rsid w:val="009B79FD"/>
    <w:rsid w:val="009B7A72"/>
    <w:rsid w:val="009B7BB8"/>
    <w:rsid w:val="009B7C81"/>
    <w:rsid w:val="009B7EB5"/>
    <w:rsid w:val="009B7FAC"/>
    <w:rsid w:val="009B7FD0"/>
    <w:rsid w:val="009C0156"/>
    <w:rsid w:val="009C026D"/>
    <w:rsid w:val="009C0463"/>
    <w:rsid w:val="009C064F"/>
    <w:rsid w:val="009C06BB"/>
    <w:rsid w:val="009C06DB"/>
    <w:rsid w:val="009C0719"/>
    <w:rsid w:val="009C0765"/>
    <w:rsid w:val="009C07DA"/>
    <w:rsid w:val="009C07F4"/>
    <w:rsid w:val="009C0918"/>
    <w:rsid w:val="009C0A2C"/>
    <w:rsid w:val="009C0ADA"/>
    <w:rsid w:val="009C0AF1"/>
    <w:rsid w:val="009C0B45"/>
    <w:rsid w:val="009C0D44"/>
    <w:rsid w:val="009C0D5C"/>
    <w:rsid w:val="009C0D96"/>
    <w:rsid w:val="009C0DD8"/>
    <w:rsid w:val="009C0E65"/>
    <w:rsid w:val="009C0E9B"/>
    <w:rsid w:val="009C0ED9"/>
    <w:rsid w:val="009C0FDF"/>
    <w:rsid w:val="009C11AC"/>
    <w:rsid w:val="009C11B5"/>
    <w:rsid w:val="009C126A"/>
    <w:rsid w:val="009C1545"/>
    <w:rsid w:val="009C15BA"/>
    <w:rsid w:val="009C188B"/>
    <w:rsid w:val="009C1981"/>
    <w:rsid w:val="009C1A80"/>
    <w:rsid w:val="009C1A83"/>
    <w:rsid w:val="009C1B10"/>
    <w:rsid w:val="009C1BA7"/>
    <w:rsid w:val="009C1D4C"/>
    <w:rsid w:val="009C1DBD"/>
    <w:rsid w:val="009C1F02"/>
    <w:rsid w:val="009C2066"/>
    <w:rsid w:val="009C20B0"/>
    <w:rsid w:val="009C216F"/>
    <w:rsid w:val="009C21BD"/>
    <w:rsid w:val="009C2246"/>
    <w:rsid w:val="009C226A"/>
    <w:rsid w:val="009C23FC"/>
    <w:rsid w:val="009C24B1"/>
    <w:rsid w:val="009C2766"/>
    <w:rsid w:val="009C2813"/>
    <w:rsid w:val="009C2818"/>
    <w:rsid w:val="009C28BB"/>
    <w:rsid w:val="009C2960"/>
    <w:rsid w:val="009C2AF1"/>
    <w:rsid w:val="009C2D64"/>
    <w:rsid w:val="009C2DBA"/>
    <w:rsid w:val="009C2DD2"/>
    <w:rsid w:val="009C2F63"/>
    <w:rsid w:val="009C314A"/>
    <w:rsid w:val="009C3273"/>
    <w:rsid w:val="009C348E"/>
    <w:rsid w:val="009C3558"/>
    <w:rsid w:val="009C356A"/>
    <w:rsid w:val="009C35D0"/>
    <w:rsid w:val="009C3643"/>
    <w:rsid w:val="009C3677"/>
    <w:rsid w:val="009C36DF"/>
    <w:rsid w:val="009C36E5"/>
    <w:rsid w:val="009C3932"/>
    <w:rsid w:val="009C3982"/>
    <w:rsid w:val="009C3A58"/>
    <w:rsid w:val="009C3AEA"/>
    <w:rsid w:val="009C3F60"/>
    <w:rsid w:val="009C4027"/>
    <w:rsid w:val="009C42DC"/>
    <w:rsid w:val="009C4364"/>
    <w:rsid w:val="009C441F"/>
    <w:rsid w:val="009C4636"/>
    <w:rsid w:val="009C46AF"/>
    <w:rsid w:val="009C46CB"/>
    <w:rsid w:val="009C4802"/>
    <w:rsid w:val="009C48A4"/>
    <w:rsid w:val="009C4928"/>
    <w:rsid w:val="009C4A07"/>
    <w:rsid w:val="009C4B47"/>
    <w:rsid w:val="009C4B71"/>
    <w:rsid w:val="009C4B8E"/>
    <w:rsid w:val="009C4C2A"/>
    <w:rsid w:val="009C4D41"/>
    <w:rsid w:val="009C4F3C"/>
    <w:rsid w:val="009C512C"/>
    <w:rsid w:val="009C51D5"/>
    <w:rsid w:val="009C534B"/>
    <w:rsid w:val="009C543C"/>
    <w:rsid w:val="009C547A"/>
    <w:rsid w:val="009C54DE"/>
    <w:rsid w:val="009C5511"/>
    <w:rsid w:val="009C55D0"/>
    <w:rsid w:val="009C56B2"/>
    <w:rsid w:val="009C56E0"/>
    <w:rsid w:val="009C5716"/>
    <w:rsid w:val="009C5824"/>
    <w:rsid w:val="009C591B"/>
    <w:rsid w:val="009C599A"/>
    <w:rsid w:val="009C5A69"/>
    <w:rsid w:val="009C5B24"/>
    <w:rsid w:val="009C5B56"/>
    <w:rsid w:val="009C5D48"/>
    <w:rsid w:val="009C5E03"/>
    <w:rsid w:val="009C5EFF"/>
    <w:rsid w:val="009C5F48"/>
    <w:rsid w:val="009C62D8"/>
    <w:rsid w:val="009C6300"/>
    <w:rsid w:val="009C63D2"/>
    <w:rsid w:val="009C650E"/>
    <w:rsid w:val="009C66B6"/>
    <w:rsid w:val="009C6713"/>
    <w:rsid w:val="009C6769"/>
    <w:rsid w:val="009C67FB"/>
    <w:rsid w:val="009C6818"/>
    <w:rsid w:val="009C6C1D"/>
    <w:rsid w:val="009C6C29"/>
    <w:rsid w:val="009C6D04"/>
    <w:rsid w:val="009C6EAA"/>
    <w:rsid w:val="009C6EF3"/>
    <w:rsid w:val="009C6FEF"/>
    <w:rsid w:val="009C705E"/>
    <w:rsid w:val="009C70DB"/>
    <w:rsid w:val="009C72A3"/>
    <w:rsid w:val="009C72F4"/>
    <w:rsid w:val="009C7556"/>
    <w:rsid w:val="009C7732"/>
    <w:rsid w:val="009C774A"/>
    <w:rsid w:val="009C774D"/>
    <w:rsid w:val="009C77B4"/>
    <w:rsid w:val="009C7AE7"/>
    <w:rsid w:val="009C7B34"/>
    <w:rsid w:val="009C7F93"/>
    <w:rsid w:val="009D0129"/>
    <w:rsid w:val="009D015A"/>
    <w:rsid w:val="009D02B4"/>
    <w:rsid w:val="009D02E3"/>
    <w:rsid w:val="009D062D"/>
    <w:rsid w:val="009D065F"/>
    <w:rsid w:val="009D068F"/>
    <w:rsid w:val="009D070F"/>
    <w:rsid w:val="009D0750"/>
    <w:rsid w:val="009D075D"/>
    <w:rsid w:val="009D0775"/>
    <w:rsid w:val="009D097C"/>
    <w:rsid w:val="009D09AD"/>
    <w:rsid w:val="009D09F3"/>
    <w:rsid w:val="009D0AC2"/>
    <w:rsid w:val="009D0B55"/>
    <w:rsid w:val="009D0BCB"/>
    <w:rsid w:val="009D0C13"/>
    <w:rsid w:val="009D0DE2"/>
    <w:rsid w:val="009D0EC9"/>
    <w:rsid w:val="009D0F15"/>
    <w:rsid w:val="009D0F8E"/>
    <w:rsid w:val="009D0F9D"/>
    <w:rsid w:val="009D103E"/>
    <w:rsid w:val="009D11BF"/>
    <w:rsid w:val="009D12E3"/>
    <w:rsid w:val="009D146E"/>
    <w:rsid w:val="009D150E"/>
    <w:rsid w:val="009D1751"/>
    <w:rsid w:val="009D18B0"/>
    <w:rsid w:val="009D19BC"/>
    <w:rsid w:val="009D1C77"/>
    <w:rsid w:val="009D1CA6"/>
    <w:rsid w:val="009D1CDC"/>
    <w:rsid w:val="009D1D7E"/>
    <w:rsid w:val="009D1E17"/>
    <w:rsid w:val="009D1E73"/>
    <w:rsid w:val="009D1F3D"/>
    <w:rsid w:val="009D1FFE"/>
    <w:rsid w:val="009D2288"/>
    <w:rsid w:val="009D22D0"/>
    <w:rsid w:val="009D2348"/>
    <w:rsid w:val="009D27B2"/>
    <w:rsid w:val="009D27C8"/>
    <w:rsid w:val="009D27E2"/>
    <w:rsid w:val="009D2845"/>
    <w:rsid w:val="009D28C7"/>
    <w:rsid w:val="009D2988"/>
    <w:rsid w:val="009D2A08"/>
    <w:rsid w:val="009D2EA8"/>
    <w:rsid w:val="009D2F0C"/>
    <w:rsid w:val="009D2F6A"/>
    <w:rsid w:val="009D2F99"/>
    <w:rsid w:val="009D2FF9"/>
    <w:rsid w:val="009D32F6"/>
    <w:rsid w:val="009D3306"/>
    <w:rsid w:val="009D3380"/>
    <w:rsid w:val="009D339F"/>
    <w:rsid w:val="009D33B3"/>
    <w:rsid w:val="009D3578"/>
    <w:rsid w:val="009D35F6"/>
    <w:rsid w:val="009D36F3"/>
    <w:rsid w:val="009D3712"/>
    <w:rsid w:val="009D3845"/>
    <w:rsid w:val="009D39FF"/>
    <w:rsid w:val="009D3A36"/>
    <w:rsid w:val="009D3A5F"/>
    <w:rsid w:val="009D3A9D"/>
    <w:rsid w:val="009D3BC5"/>
    <w:rsid w:val="009D3BFE"/>
    <w:rsid w:val="009D3CB2"/>
    <w:rsid w:val="009D3CB3"/>
    <w:rsid w:val="009D3CC5"/>
    <w:rsid w:val="009D3D20"/>
    <w:rsid w:val="009D3D4B"/>
    <w:rsid w:val="009D3DA6"/>
    <w:rsid w:val="009D3F88"/>
    <w:rsid w:val="009D413B"/>
    <w:rsid w:val="009D4179"/>
    <w:rsid w:val="009D433D"/>
    <w:rsid w:val="009D4371"/>
    <w:rsid w:val="009D448D"/>
    <w:rsid w:val="009D4499"/>
    <w:rsid w:val="009D4676"/>
    <w:rsid w:val="009D4759"/>
    <w:rsid w:val="009D4998"/>
    <w:rsid w:val="009D4B79"/>
    <w:rsid w:val="009D4D68"/>
    <w:rsid w:val="009D4F88"/>
    <w:rsid w:val="009D5193"/>
    <w:rsid w:val="009D53BB"/>
    <w:rsid w:val="009D5667"/>
    <w:rsid w:val="009D5691"/>
    <w:rsid w:val="009D57BB"/>
    <w:rsid w:val="009D59EF"/>
    <w:rsid w:val="009D5B78"/>
    <w:rsid w:val="009D5C32"/>
    <w:rsid w:val="009D5C56"/>
    <w:rsid w:val="009D5CA4"/>
    <w:rsid w:val="009D5D51"/>
    <w:rsid w:val="009D5D8D"/>
    <w:rsid w:val="009D5DDE"/>
    <w:rsid w:val="009D6031"/>
    <w:rsid w:val="009D6110"/>
    <w:rsid w:val="009D622A"/>
    <w:rsid w:val="009D6269"/>
    <w:rsid w:val="009D6321"/>
    <w:rsid w:val="009D6334"/>
    <w:rsid w:val="009D636E"/>
    <w:rsid w:val="009D6434"/>
    <w:rsid w:val="009D6444"/>
    <w:rsid w:val="009D6472"/>
    <w:rsid w:val="009D64F9"/>
    <w:rsid w:val="009D659D"/>
    <w:rsid w:val="009D6614"/>
    <w:rsid w:val="009D6721"/>
    <w:rsid w:val="009D6BAA"/>
    <w:rsid w:val="009D6BB0"/>
    <w:rsid w:val="009D6D18"/>
    <w:rsid w:val="009D6D80"/>
    <w:rsid w:val="009D6E18"/>
    <w:rsid w:val="009D7234"/>
    <w:rsid w:val="009D729D"/>
    <w:rsid w:val="009D7306"/>
    <w:rsid w:val="009D73A4"/>
    <w:rsid w:val="009D74AF"/>
    <w:rsid w:val="009D7609"/>
    <w:rsid w:val="009D7636"/>
    <w:rsid w:val="009D7648"/>
    <w:rsid w:val="009D7814"/>
    <w:rsid w:val="009D79F4"/>
    <w:rsid w:val="009D7AD7"/>
    <w:rsid w:val="009D7B3E"/>
    <w:rsid w:val="009D7C3B"/>
    <w:rsid w:val="009D7D08"/>
    <w:rsid w:val="009D7D19"/>
    <w:rsid w:val="009D7F53"/>
    <w:rsid w:val="009E00A3"/>
    <w:rsid w:val="009E00D6"/>
    <w:rsid w:val="009E0321"/>
    <w:rsid w:val="009E0569"/>
    <w:rsid w:val="009E05F2"/>
    <w:rsid w:val="009E05F8"/>
    <w:rsid w:val="009E06F1"/>
    <w:rsid w:val="009E081E"/>
    <w:rsid w:val="009E0828"/>
    <w:rsid w:val="009E0830"/>
    <w:rsid w:val="009E085E"/>
    <w:rsid w:val="009E0962"/>
    <w:rsid w:val="009E0BAA"/>
    <w:rsid w:val="009E0C26"/>
    <w:rsid w:val="009E0EA3"/>
    <w:rsid w:val="009E0F7F"/>
    <w:rsid w:val="009E1078"/>
    <w:rsid w:val="009E1162"/>
    <w:rsid w:val="009E126D"/>
    <w:rsid w:val="009E12D3"/>
    <w:rsid w:val="009E1331"/>
    <w:rsid w:val="009E1346"/>
    <w:rsid w:val="009E1575"/>
    <w:rsid w:val="009E1807"/>
    <w:rsid w:val="009E18DF"/>
    <w:rsid w:val="009E1A09"/>
    <w:rsid w:val="009E1A58"/>
    <w:rsid w:val="009E1BA4"/>
    <w:rsid w:val="009E1CD3"/>
    <w:rsid w:val="009E1CE4"/>
    <w:rsid w:val="009E1E40"/>
    <w:rsid w:val="009E20B1"/>
    <w:rsid w:val="009E2384"/>
    <w:rsid w:val="009E27D4"/>
    <w:rsid w:val="009E28AC"/>
    <w:rsid w:val="009E28BB"/>
    <w:rsid w:val="009E2B14"/>
    <w:rsid w:val="009E2BE6"/>
    <w:rsid w:val="009E2C38"/>
    <w:rsid w:val="009E2C4C"/>
    <w:rsid w:val="009E2E38"/>
    <w:rsid w:val="009E2F91"/>
    <w:rsid w:val="009E2FC7"/>
    <w:rsid w:val="009E305D"/>
    <w:rsid w:val="009E327B"/>
    <w:rsid w:val="009E3327"/>
    <w:rsid w:val="009E3363"/>
    <w:rsid w:val="009E33D7"/>
    <w:rsid w:val="009E34C4"/>
    <w:rsid w:val="009E3679"/>
    <w:rsid w:val="009E37A3"/>
    <w:rsid w:val="009E3973"/>
    <w:rsid w:val="009E3AC6"/>
    <w:rsid w:val="009E3AE1"/>
    <w:rsid w:val="009E3BEE"/>
    <w:rsid w:val="009E3C56"/>
    <w:rsid w:val="009E3CD1"/>
    <w:rsid w:val="009E3DCE"/>
    <w:rsid w:val="009E3E53"/>
    <w:rsid w:val="009E40D7"/>
    <w:rsid w:val="009E4234"/>
    <w:rsid w:val="009E4368"/>
    <w:rsid w:val="009E43E4"/>
    <w:rsid w:val="009E469E"/>
    <w:rsid w:val="009E47EA"/>
    <w:rsid w:val="009E4804"/>
    <w:rsid w:val="009E4870"/>
    <w:rsid w:val="009E48C0"/>
    <w:rsid w:val="009E4B00"/>
    <w:rsid w:val="009E4B53"/>
    <w:rsid w:val="009E4BBB"/>
    <w:rsid w:val="009E4CAC"/>
    <w:rsid w:val="009E4D23"/>
    <w:rsid w:val="009E4D53"/>
    <w:rsid w:val="009E4D88"/>
    <w:rsid w:val="009E5115"/>
    <w:rsid w:val="009E52E5"/>
    <w:rsid w:val="009E5520"/>
    <w:rsid w:val="009E5731"/>
    <w:rsid w:val="009E5A99"/>
    <w:rsid w:val="009E5AC3"/>
    <w:rsid w:val="009E5ACB"/>
    <w:rsid w:val="009E5AF5"/>
    <w:rsid w:val="009E5B94"/>
    <w:rsid w:val="009E5D6E"/>
    <w:rsid w:val="009E5DDB"/>
    <w:rsid w:val="009E5EB5"/>
    <w:rsid w:val="009E602B"/>
    <w:rsid w:val="009E6085"/>
    <w:rsid w:val="009E6190"/>
    <w:rsid w:val="009E6230"/>
    <w:rsid w:val="009E62D9"/>
    <w:rsid w:val="009E63CB"/>
    <w:rsid w:val="009E63EE"/>
    <w:rsid w:val="009E6445"/>
    <w:rsid w:val="009E648D"/>
    <w:rsid w:val="009E64B6"/>
    <w:rsid w:val="009E65D2"/>
    <w:rsid w:val="009E665E"/>
    <w:rsid w:val="009E6771"/>
    <w:rsid w:val="009E677C"/>
    <w:rsid w:val="009E677D"/>
    <w:rsid w:val="009E680D"/>
    <w:rsid w:val="009E6AB6"/>
    <w:rsid w:val="009E6AE6"/>
    <w:rsid w:val="009E6B53"/>
    <w:rsid w:val="009E6C11"/>
    <w:rsid w:val="009E6D15"/>
    <w:rsid w:val="009E6D6F"/>
    <w:rsid w:val="009E6E10"/>
    <w:rsid w:val="009E6E27"/>
    <w:rsid w:val="009E6E80"/>
    <w:rsid w:val="009E7069"/>
    <w:rsid w:val="009E73C2"/>
    <w:rsid w:val="009E74F0"/>
    <w:rsid w:val="009E760E"/>
    <w:rsid w:val="009E76AF"/>
    <w:rsid w:val="009E797A"/>
    <w:rsid w:val="009E7AF0"/>
    <w:rsid w:val="009E7B7D"/>
    <w:rsid w:val="009E7D3E"/>
    <w:rsid w:val="009E7F23"/>
    <w:rsid w:val="009F00F0"/>
    <w:rsid w:val="009F0233"/>
    <w:rsid w:val="009F032A"/>
    <w:rsid w:val="009F050E"/>
    <w:rsid w:val="009F0597"/>
    <w:rsid w:val="009F0768"/>
    <w:rsid w:val="009F0994"/>
    <w:rsid w:val="009F0A36"/>
    <w:rsid w:val="009F0A8E"/>
    <w:rsid w:val="009F0D31"/>
    <w:rsid w:val="009F0EAC"/>
    <w:rsid w:val="009F0EED"/>
    <w:rsid w:val="009F0FA8"/>
    <w:rsid w:val="009F1022"/>
    <w:rsid w:val="009F102A"/>
    <w:rsid w:val="009F111B"/>
    <w:rsid w:val="009F1145"/>
    <w:rsid w:val="009F114D"/>
    <w:rsid w:val="009F1164"/>
    <w:rsid w:val="009F1237"/>
    <w:rsid w:val="009F1247"/>
    <w:rsid w:val="009F127E"/>
    <w:rsid w:val="009F1289"/>
    <w:rsid w:val="009F1435"/>
    <w:rsid w:val="009F1508"/>
    <w:rsid w:val="009F150D"/>
    <w:rsid w:val="009F151C"/>
    <w:rsid w:val="009F186E"/>
    <w:rsid w:val="009F199C"/>
    <w:rsid w:val="009F19E4"/>
    <w:rsid w:val="009F1A3E"/>
    <w:rsid w:val="009F1AAC"/>
    <w:rsid w:val="009F1B76"/>
    <w:rsid w:val="009F1BB7"/>
    <w:rsid w:val="009F1BEB"/>
    <w:rsid w:val="009F1C89"/>
    <w:rsid w:val="009F1DF7"/>
    <w:rsid w:val="009F1E06"/>
    <w:rsid w:val="009F1E30"/>
    <w:rsid w:val="009F1E58"/>
    <w:rsid w:val="009F2065"/>
    <w:rsid w:val="009F207A"/>
    <w:rsid w:val="009F2125"/>
    <w:rsid w:val="009F2166"/>
    <w:rsid w:val="009F23F2"/>
    <w:rsid w:val="009F251A"/>
    <w:rsid w:val="009F260C"/>
    <w:rsid w:val="009F26C2"/>
    <w:rsid w:val="009F27AC"/>
    <w:rsid w:val="009F283A"/>
    <w:rsid w:val="009F28A4"/>
    <w:rsid w:val="009F2A19"/>
    <w:rsid w:val="009F2B10"/>
    <w:rsid w:val="009F2C90"/>
    <w:rsid w:val="009F2D5E"/>
    <w:rsid w:val="009F2DBB"/>
    <w:rsid w:val="009F2DD4"/>
    <w:rsid w:val="009F2E89"/>
    <w:rsid w:val="009F2EFC"/>
    <w:rsid w:val="009F2EFE"/>
    <w:rsid w:val="009F2F52"/>
    <w:rsid w:val="009F313C"/>
    <w:rsid w:val="009F31E0"/>
    <w:rsid w:val="009F3340"/>
    <w:rsid w:val="009F3347"/>
    <w:rsid w:val="009F334B"/>
    <w:rsid w:val="009F3522"/>
    <w:rsid w:val="009F358A"/>
    <w:rsid w:val="009F3795"/>
    <w:rsid w:val="009F395F"/>
    <w:rsid w:val="009F3A9F"/>
    <w:rsid w:val="009F3AA1"/>
    <w:rsid w:val="009F3B2F"/>
    <w:rsid w:val="009F3B80"/>
    <w:rsid w:val="009F3BCF"/>
    <w:rsid w:val="009F3DF0"/>
    <w:rsid w:val="009F4086"/>
    <w:rsid w:val="009F42E6"/>
    <w:rsid w:val="009F45AF"/>
    <w:rsid w:val="009F4644"/>
    <w:rsid w:val="009F474F"/>
    <w:rsid w:val="009F47B3"/>
    <w:rsid w:val="009F47CA"/>
    <w:rsid w:val="009F4958"/>
    <w:rsid w:val="009F49CE"/>
    <w:rsid w:val="009F4AA4"/>
    <w:rsid w:val="009F4CA8"/>
    <w:rsid w:val="009F4EAD"/>
    <w:rsid w:val="009F4EE8"/>
    <w:rsid w:val="009F4F4F"/>
    <w:rsid w:val="009F50FF"/>
    <w:rsid w:val="009F514E"/>
    <w:rsid w:val="009F52ED"/>
    <w:rsid w:val="009F533C"/>
    <w:rsid w:val="009F551C"/>
    <w:rsid w:val="009F56CE"/>
    <w:rsid w:val="009F58FD"/>
    <w:rsid w:val="009F5A50"/>
    <w:rsid w:val="009F5BD0"/>
    <w:rsid w:val="009F5C0E"/>
    <w:rsid w:val="009F5C86"/>
    <w:rsid w:val="009F5CFF"/>
    <w:rsid w:val="009F5F19"/>
    <w:rsid w:val="009F60A1"/>
    <w:rsid w:val="009F61D1"/>
    <w:rsid w:val="009F62D6"/>
    <w:rsid w:val="009F644E"/>
    <w:rsid w:val="009F6469"/>
    <w:rsid w:val="009F6C5C"/>
    <w:rsid w:val="009F6F0D"/>
    <w:rsid w:val="009F7112"/>
    <w:rsid w:val="009F713D"/>
    <w:rsid w:val="009F71A0"/>
    <w:rsid w:val="009F72E7"/>
    <w:rsid w:val="009F73C5"/>
    <w:rsid w:val="009F7467"/>
    <w:rsid w:val="009F748F"/>
    <w:rsid w:val="009F74DF"/>
    <w:rsid w:val="009F7510"/>
    <w:rsid w:val="009F75A6"/>
    <w:rsid w:val="009F77A0"/>
    <w:rsid w:val="009F7867"/>
    <w:rsid w:val="009F7904"/>
    <w:rsid w:val="009F7A38"/>
    <w:rsid w:val="009F7A90"/>
    <w:rsid w:val="009F7C62"/>
    <w:rsid w:val="009F7D66"/>
    <w:rsid w:val="009F7DC1"/>
    <w:rsid w:val="009F7DF5"/>
    <w:rsid w:val="009F7E78"/>
    <w:rsid w:val="009F7F0D"/>
    <w:rsid w:val="009F7F7C"/>
    <w:rsid w:val="009F7FCC"/>
    <w:rsid w:val="00A00029"/>
    <w:rsid w:val="00A00303"/>
    <w:rsid w:val="00A00338"/>
    <w:rsid w:val="00A00392"/>
    <w:rsid w:val="00A00406"/>
    <w:rsid w:val="00A00445"/>
    <w:rsid w:val="00A0058D"/>
    <w:rsid w:val="00A005F1"/>
    <w:rsid w:val="00A007F5"/>
    <w:rsid w:val="00A009A7"/>
    <w:rsid w:val="00A00BD2"/>
    <w:rsid w:val="00A00C01"/>
    <w:rsid w:val="00A00CB8"/>
    <w:rsid w:val="00A00D1B"/>
    <w:rsid w:val="00A00DF8"/>
    <w:rsid w:val="00A00E56"/>
    <w:rsid w:val="00A00EC4"/>
    <w:rsid w:val="00A00F58"/>
    <w:rsid w:val="00A0118D"/>
    <w:rsid w:val="00A011A2"/>
    <w:rsid w:val="00A013C4"/>
    <w:rsid w:val="00A0144D"/>
    <w:rsid w:val="00A0163D"/>
    <w:rsid w:val="00A016DB"/>
    <w:rsid w:val="00A01744"/>
    <w:rsid w:val="00A0191F"/>
    <w:rsid w:val="00A0195A"/>
    <w:rsid w:val="00A019D3"/>
    <w:rsid w:val="00A01A28"/>
    <w:rsid w:val="00A01AE4"/>
    <w:rsid w:val="00A01C12"/>
    <w:rsid w:val="00A01D0F"/>
    <w:rsid w:val="00A01D7B"/>
    <w:rsid w:val="00A01DE4"/>
    <w:rsid w:val="00A027F3"/>
    <w:rsid w:val="00A0283F"/>
    <w:rsid w:val="00A02A0F"/>
    <w:rsid w:val="00A02AFA"/>
    <w:rsid w:val="00A02C3A"/>
    <w:rsid w:val="00A02DD4"/>
    <w:rsid w:val="00A02E01"/>
    <w:rsid w:val="00A02E7A"/>
    <w:rsid w:val="00A03006"/>
    <w:rsid w:val="00A030AF"/>
    <w:rsid w:val="00A030CA"/>
    <w:rsid w:val="00A0314C"/>
    <w:rsid w:val="00A03174"/>
    <w:rsid w:val="00A03220"/>
    <w:rsid w:val="00A0331C"/>
    <w:rsid w:val="00A03525"/>
    <w:rsid w:val="00A03775"/>
    <w:rsid w:val="00A0377D"/>
    <w:rsid w:val="00A03978"/>
    <w:rsid w:val="00A03996"/>
    <w:rsid w:val="00A03A2B"/>
    <w:rsid w:val="00A03AB1"/>
    <w:rsid w:val="00A03AE4"/>
    <w:rsid w:val="00A03BA4"/>
    <w:rsid w:val="00A03C10"/>
    <w:rsid w:val="00A03C75"/>
    <w:rsid w:val="00A03DD0"/>
    <w:rsid w:val="00A03DFB"/>
    <w:rsid w:val="00A03E72"/>
    <w:rsid w:val="00A03EA7"/>
    <w:rsid w:val="00A03F84"/>
    <w:rsid w:val="00A04174"/>
    <w:rsid w:val="00A041AD"/>
    <w:rsid w:val="00A0428F"/>
    <w:rsid w:val="00A042CD"/>
    <w:rsid w:val="00A04324"/>
    <w:rsid w:val="00A043A8"/>
    <w:rsid w:val="00A045FA"/>
    <w:rsid w:val="00A0460A"/>
    <w:rsid w:val="00A049A4"/>
    <w:rsid w:val="00A04A79"/>
    <w:rsid w:val="00A04B85"/>
    <w:rsid w:val="00A04C3E"/>
    <w:rsid w:val="00A04D7E"/>
    <w:rsid w:val="00A04F28"/>
    <w:rsid w:val="00A0508C"/>
    <w:rsid w:val="00A051D9"/>
    <w:rsid w:val="00A05384"/>
    <w:rsid w:val="00A0547E"/>
    <w:rsid w:val="00A054A2"/>
    <w:rsid w:val="00A05741"/>
    <w:rsid w:val="00A05791"/>
    <w:rsid w:val="00A058CE"/>
    <w:rsid w:val="00A05A6A"/>
    <w:rsid w:val="00A05C8A"/>
    <w:rsid w:val="00A05D66"/>
    <w:rsid w:val="00A05DF3"/>
    <w:rsid w:val="00A05E80"/>
    <w:rsid w:val="00A05E85"/>
    <w:rsid w:val="00A05ED6"/>
    <w:rsid w:val="00A05F0D"/>
    <w:rsid w:val="00A05FFD"/>
    <w:rsid w:val="00A0622F"/>
    <w:rsid w:val="00A06246"/>
    <w:rsid w:val="00A062A4"/>
    <w:rsid w:val="00A062D2"/>
    <w:rsid w:val="00A0637B"/>
    <w:rsid w:val="00A063D0"/>
    <w:rsid w:val="00A064AD"/>
    <w:rsid w:val="00A065FF"/>
    <w:rsid w:val="00A0665C"/>
    <w:rsid w:val="00A0679D"/>
    <w:rsid w:val="00A0679E"/>
    <w:rsid w:val="00A068F7"/>
    <w:rsid w:val="00A06BB7"/>
    <w:rsid w:val="00A06BFE"/>
    <w:rsid w:val="00A06D45"/>
    <w:rsid w:val="00A06E06"/>
    <w:rsid w:val="00A06F9E"/>
    <w:rsid w:val="00A075A6"/>
    <w:rsid w:val="00A0773D"/>
    <w:rsid w:val="00A0774F"/>
    <w:rsid w:val="00A07752"/>
    <w:rsid w:val="00A077E8"/>
    <w:rsid w:val="00A079E6"/>
    <w:rsid w:val="00A079F9"/>
    <w:rsid w:val="00A07A37"/>
    <w:rsid w:val="00A07D93"/>
    <w:rsid w:val="00A07DF8"/>
    <w:rsid w:val="00A07E08"/>
    <w:rsid w:val="00A07E77"/>
    <w:rsid w:val="00A10030"/>
    <w:rsid w:val="00A100C6"/>
    <w:rsid w:val="00A100FB"/>
    <w:rsid w:val="00A102CD"/>
    <w:rsid w:val="00A10360"/>
    <w:rsid w:val="00A1044E"/>
    <w:rsid w:val="00A1056E"/>
    <w:rsid w:val="00A10771"/>
    <w:rsid w:val="00A10845"/>
    <w:rsid w:val="00A10948"/>
    <w:rsid w:val="00A10965"/>
    <w:rsid w:val="00A10A7A"/>
    <w:rsid w:val="00A10CD8"/>
    <w:rsid w:val="00A10D79"/>
    <w:rsid w:val="00A10FA7"/>
    <w:rsid w:val="00A10FEF"/>
    <w:rsid w:val="00A11009"/>
    <w:rsid w:val="00A110CB"/>
    <w:rsid w:val="00A11229"/>
    <w:rsid w:val="00A11358"/>
    <w:rsid w:val="00A11535"/>
    <w:rsid w:val="00A11622"/>
    <w:rsid w:val="00A1172C"/>
    <w:rsid w:val="00A11897"/>
    <w:rsid w:val="00A11A7A"/>
    <w:rsid w:val="00A11AB4"/>
    <w:rsid w:val="00A11B31"/>
    <w:rsid w:val="00A11C3E"/>
    <w:rsid w:val="00A11E56"/>
    <w:rsid w:val="00A11EDF"/>
    <w:rsid w:val="00A11FFC"/>
    <w:rsid w:val="00A121C0"/>
    <w:rsid w:val="00A12329"/>
    <w:rsid w:val="00A12690"/>
    <w:rsid w:val="00A1269F"/>
    <w:rsid w:val="00A12798"/>
    <w:rsid w:val="00A1286D"/>
    <w:rsid w:val="00A12885"/>
    <w:rsid w:val="00A128D8"/>
    <w:rsid w:val="00A129E9"/>
    <w:rsid w:val="00A12A26"/>
    <w:rsid w:val="00A12B92"/>
    <w:rsid w:val="00A12BC5"/>
    <w:rsid w:val="00A12BCB"/>
    <w:rsid w:val="00A12CFF"/>
    <w:rsid w:val="00A13328"/>
    <w:rsid w:val="00A13581"/>
    <w:rsid w:val="00A1361A"/>
    <w:rsid w:val="00A1365B"/>
    <w:rsid w:val="00A136C2"/>
    <w:rsid w:val="00A136FB"/>
    <w:rsid w:val="00A137A8"/>
    <w:rsid w:val="00A139D6"/>
    <w:rsid w:val="00A13A09"/>
    <w:rsid w:val="00A13A14"/>
    <w:rsid w:val="00A13DA8"/>
    <w:rsid w:val="00A13E61"/>
    <w:rsid w:val="00A141CC"/>
    <w:rsid w:val="00A14264"/>
    <w:rsid w:val="00A14277"/>
    <w:rsid w:val="00A142EE"/>
    <w:rsid w:val="00A143BE"/>
    <w:rsid w:val="00A14480"/>
    <w:rsid w:val="00A144E2"/>
    <w:rsid w:val="00A1465E"/>
    <w:rsid w:val="00A14686"/>
    <w:rsid w:val="00A146EF"/>
    <w:rsid w:val="00A14850"/>
    <w:rsid w:val="00A14962"/>
    <w:rsid w:val="00A149DD"/>
    <w:rsid w:val="00A14AB9"/>
    <w:rsid w:val="00A14C6D"/>
    <w:rsid w:val="00A14C71"/>
    <w:rsid w:val="00A14DF0"/>
    <w:rsid w:val="00A14E77"/>
    <w:rsid w:val="00A1504C"/>
    <w:rsid w:val="00A15059"/>
    <w:rsid w:val="00A150CE"/>
    <w:rsid w:val="00A151EC"/>
    <w:rsid w:val="00A152BA"/>
    <w:rsid w:val="00A153BE"/>
    <w:rsid w:val="00A154D9"/>
    <w:rsid w:val="00A155BA"/>
    <w:rsid w:val="00A156DB"/>
    <w:rsid w:val="00A15755"/>
    <w:rsid w:val="00A1579F"/>
    <w:rsid w:val="00A15816"/>
    <w:rsid w:val="00A158F1"/>
    <w:rsid w:val="00A15973"/>
    <w:rsid w:val="00A15A1C"/>
    <w:rsid w:val="00A15A9A"/>
    <w:rsid w:val="00A15ACC"/>
    <w:rsid w:val="00A15BC3"/>
    <w:rsid w:val="00A15C34"/>
    <w:rsid w:val="00A15C49"/>
    <w:rsid w:val="00A15C7E"/>
    <w:rsid w:val="00A15D69"/>
    <w:rsid w:val="00A15DEE"/>
    <w:rsid w:val="00A15DF6"/>
    <w:rsid w:val="00A1609A"/>
    <w:rsid w:val="00A16462"/>
    <w:rsid w:val="00A16633"/>
    <w:rsid w:val="00A16636"/>
    <w:rsid w:val="00A166EF"/>
    <w:rsid w:val="00A16722"/>
    <w:rsid w:val="00A167B5"/>
    <w:rsid w:val="00A167BF"/>
    <w:rsid w:val="00A16A2C"/>
    <w:rsid w:val="00A16A73"/>
    <w:rsid w:val="00A16B7F"/>
    <w:rsid w:val="00A16B94"/>
    <w:rsid w:val="00A16BDD"/>
    <w:rsid w:val="00A16C79"/>
    <w:rsid w:val="00A16D51"/>
    <w:rsid w:val="00A16DBE"/>
    <w:rsid w:val="00A16DD0"/>
    <w:rsid w:val="00A16E9F"/>
    <w:rsid w:val="00A17019"/>
    <w:rsid w:val="00A1703F"/>
    <w:rsid w:val="00A17113"/>
    <w:rsid w:val="00A171B8"/>
    <w:rsid w:val="00A179E0"/>
    <w:rsid w:val="00A17B27"/>
    <w:rsid w:val="00A17C4F"/>
    <w:rsid w:val="00A17E23"/>
    <w:rsid w:val="00A17E31"/>
    <w:rsid w:val="00A17F60"/>
    <w:rsid w:val="00A17F87"/>
    <w:rsid w:val="00A20054"/>
    <w:rsid w:val="00A2017E"/>
    <w:rsid w:val="00A2020A"/>
    <w:rsid w:val="00A203B7"/>
    <w:rsid w:val="00A2047B"/>
    <w:rsid w:val="00A20653"/>
    <w:rsid w:val="00A2070F"/>
    <w:rsid w:val="00A20861"/>
    <w:rsid w:val="00A208C1"/>
    <w:rsid w:val="00A20A39"/>
    <w:rsid w:val="00A20A65"/>
    <w:rsid w:val="00A20AAA"/>
    <w:rsid w:val="00A20AFF"/>
    <w:rsid w:val="00A20BAA"/>
    <w:rsid w:val="00A20BD4"/>
    <w:rsid w:val="00A20C3A"/>
    <w:rsid w:val="00A20DFF"/>
    <w:rsid w:val="00A20F02"/>
    <w:rsid w:val="00A2109C"/>
    <w:rsid w:val="00A210C5"/>
    <w:rsid w:val="00A2123D"/>
    <w:rsid w:val="00A212D0"/>
    <w:rsid w:val="00A21433"/>
    <w:rsid w:val="00A21501"/>
    <w:rsid w:val="00A215D0"/>
    <w:rsid w:val="00A21741"/>
    <w:rsid w:val="00A217E3"/>
    <w:rsid w:val="00A21A11"/>
    <w:rsid w:val="00A21A34"/>
    <w:rsid w:val="00A21AE6"/>
    <w:rsid w:val="00A21BBE"/>
    <w:rsid w:val="00A21C21"/>
    <w:rsid w:val="00A21D59"/>
    <w:rsid w:val="00A21F86"/>
    <w:rsid w:val="00A22351"/>
    <w:rsid w:val="00A22379"/>
    <w:rsid w:val="00A22390"/>
    <w:rsid w:val="00A2253E"/>
    <w:rsid w:val="00A22593"/>
    <w:rsid w:val="00A22815"/>
    <w:rsid w:val="00A22C7B"/>
    <w:rsid w:val="00A22DD6"/>
    <w:rsid w:val="00A22FCE"/>
    <w:rsid w:val="00A23021"/>
    <w:rsid w:val="00A23047"/>
    <w:rsid w:val="00A23059"/>
    <w:rsid w:val="00A23190"/>
    <w:rsid w:val="00A2323C"/>
    <w:rsid w:val="00A2340A"/>
    <w:rsid w:val="00A23460"/>
    <w:rsid w:val="00A235DF"/>
    <w:rsid w:val="00A23640"/>
    <w:rsid w:val="00A2365F"/>
    <w:rsid w:val="00A238BD"/>
    <w:rsid w:val="00A238F8"/>
    <w:rsid w:val="00A239AE"/>
    <w:rsid w:val="00A23AD2"/>
    <w:rsid w:val="00A23AD8"/>
    <w:rsid w:val="00A23CF9"/>
    <w:rsid w:val="00A23D74"/>
    <w:rsid w:val="00A23DCA"/>
    <w:rsid w:val="00A23FBE"/>
    <w:rsid w:val="00A24021"/>
    <w:rsid w:val="00A240B5"/>
    <w:rsid w:val="00A240D8"/>
    <w:rsid w:val="00A24263"/>
    <w:rsid w:val="00A243E4"/>
    <w:rsid w:val="00A243FE"/>
    <w:rsid w:val="00A24500"/>
    <w:rsid w:val="00A24579"/>
    <w:rsid w:val="00A2459D"/>
    <w:rsid w:val="00A2473F"/>
    <w:rsid w:val="00A24840"/>
    <w:rsid w:val="00A24B55"/>
    <w:rsid w:val="00A24D16"/>
    <w:rsid w:val="00A24D1C"/>
    <w:rsid w:val="00A24D6F"/>
    <w:rsid w:val="00A24E23"/>
    <w:rsid w:val="00A24EA9"/>
    <w:rsid w:val="00A24F51"/>
    <w:rsid w:val="00A250D5"/>
    <w:rsid w:val="00A251D8"/>
    <w:rsid w:val="00A25216"/>
    <w:rsid w:val="00A2534C"/>
    <w:rsid w:val="00A25356"/>
    <w:rsid w:val="00A2540C"/>
    <w:rsid w:val="00A254E0"/>
    <w:rsid w:val="00A2566C"/>
    <w:rsid w:val="00A256D8"/>
    <w:rsid w:val="00A25795"/>
    <w:rsid w:val="00A258AB"/>
    <w:rsid w:val="00A25910"/>
    <w:rsid w:val="00A25927"/>
    <w:rsid w:val="00A2597B"/>
    <w:rsid w:val="00A25A6C"/>
    <w:rsid w:val="00A25AEE"/>
    <w:rsid w:val="00A25B4A"/>
    <w:rsid w:val="00A25C72"/>
    <w:rsid w:val="00A25CED"/>
    <w:rsid w:val="00A25E5F"/>
    <w:rsid w:val="00A25F05"/>
    <w:rsid w:val="00A25F13"/>
    <w:rsid w:val="00A25F1D"/>
    <w:rsid w:val="00A25F88"/>
    <w:rsid w:val="00A26015"/>
    <w:rsid w:val="00A26115"/>
    <w:rsid w:val="00A2616C"/>
    <w:rsid w:val="00A2622A"/>
    <w:rsid w:val="00A26370"/>
    <w:rsid w:val="00A26491"/>
    <w:rsid w:val="00A264BA"/>
    <w:rsid w:val="00A267C0"/>
    <w:rsid w:val="00A26880"/>
    <w:rsid w:val="00A269D6"/>
    <w:rsid w:val="00A26D5A"/>
    <w:rsid w:val="00A26E58"/>
    <w:rsid w:val="00A271E6"/>
    <w:rsid w:val="00A27255"/>
    <w:rsid w:val="00A27355"/>
    <w:rsid w:val="00A27421"/>
    <w:rsid w:val="00A2753B"/>
    <w:rsid w:val="00A2758C"/>
    <w:rsid w:val="00A2783C"/>
    <w:rsid w:val="00A2796F"/>
    <w:rsid w:val="00A27AD6"/>
    <w:rsid w:val="00A27BD9"/>
    <w:rsid w:val="00A27BE6"/>
    <w:rsid w:val="00A27FCE"/>
    <w:rsid w:val="00A3033B"/>
    <w:rsid w:val="00A303B8"/>
    <w:rsid w:val="00A30878"/>
    <w:rsid w:val="00A309A6"/>
    <w:rsid w:val="00A30B2D"/>
    <w:rsid w:val="00A30B8E"/>
    <w:rsid w:val="00A30C48"/>
    <w:rsid w:val="00A30C7E"/>
    <w:rsid w:val="00A30DCB"/>
    <w:rsid w:val="00A30EA3"/>
    <w:rsid w:val="00A30ECC"/>
    <w:rsid w:val="00A30F38"/>
    <w:rsid w:val="00A311AE"/>
    <w:rsid w:val="00A312A6"/>
    <w:rsid w:val="00A3130E"/>
    <w:rsid w:val="00A31470"/>
    <w:rsid w:val="00A314EC"/>
    <w:rsid w:val="00A315B1"/>
    <w:rsid w:val="00A31634"/>
    <w:rsid w:val="00A3187C"/>
    <w:rsid w:val="00A3193B"/>
    <w:rsid w:val="00A3199C"/>
    <w:rsid w:val="00A31B41"/>
    <w:rsid w:val="00A31BAC"/>
    <w:rsid w:val="00A31D7A"/>
    <w:rsid w:val="00A31F2D"/>
    <w:rsid w:val="00A320B4"/>
    <w:rsid w:val="00A321C4"/>
    <w:rsid w:val="00A322A9"/>
    <w:rsid w:val="00A324A5"/>
    <w:rsid w:val="00A324CF"/>
    <w:rsid w:val="00A324D7"/>
    <w:rsid w:val="00A32564"/>
    <w:rsid w:val="00A32574"/>
    <w:rsid w:val="00A32655"/>
    <w:rsid w:val="00A32807"/>
    <w:rsid w:val="00A32957"/>
    <w:rsid w:val="00A32A55"/>
    <w:rsid w:val="00A32B43"/>
    <w:rsid w:val="00A32B6E"/>
    <w:rsid w:val="00A32BA6"/>
    <w:rsid w:val="00A32CCE"/>
    <w:rsid w:val="00A32CDF"/>
    <w:rsid w:val="00A32E20"/>
    <w:rsid w:val="00A32E8B"/>
    <w:rsid w:val="00A32ED6"/>
    <w:rsid w:val="00A33009"/>
    <w:rsid w:val="00A33024"/>
    <w:rsid w:val="00A3306F"/>
    <w:rsid w:val="00A330C6"/>
    <w:rsid w:val="00A33148"/>
    <w:rsid w:val="00A331F1"/>
    <w:rsid w:val="00A3331F"/>
    <w:rsid w:val="00A33518"/>
    <w:rsid w:val="00A335AE"/>
    <w:rsid w:val="00A33776"/>
    <w:rsid w:val="00A338B3"/>
    <w:rsid w:val="00A338D5"/>
    <w:rsid w:val="00A33B02"/>
    <w:rsid w:val="00A33DD8"/>
    <w:rsid w:val="00A33E20"/>
    <w:rsid w:val="00A33F1D"/>
    <w:rsid w:val="00A34002"/>
    <w:rsid w:val="00A340EA"/>
    <w:rsid w:val="00A3410D"/>
    <w:rsid w:val="00A34197"/>
    <w:rsid w:val="00A341EA"/>
    <w:rsid w:val="00A34394"/>
    <w:rsid w:val="00A344A5"/>
    <w:rsid w:val="00A344EE"/>
    <w:rsid w:val="00A3462A"/>
    <w:rsid w:val="00A346C3"/>
    <w:rsid w:val="00A34A1B"/>
    <w:rsid w:val="00A34A1E"/>
    <w:rsid w:val="00A34AAD"/>
    <w:rsid w:val="00A34ABE"/>
    <w:rsid w:val="00A34B3B"/>
    <w:rsid w:val="00A34D4A"/>
    <w:rsid w:val="00A34DD3"/>
    <w:rsid w:val="00A35361"/>
    <w:rsid w:val="00A3547F"/>
    <w:rsid w:val="00A35525"/>
    <w:rsid w:val="00A35616"/>
    <w:rsid w:val="00A356A1"/>
    <w:rsid w:val="00A357AF"/>
    <w:rsid w:val="00A3594E"/>
    <w:rsid w:val="00A35AA1"/>
    <w:rsid w:val="00A35AAB"/>
    <w:rsid w:val="00A35B86"/>
    <w:rsid w:val="00A35BC1"/>
    <w:rsid w:val="00A35C26"/>
    <w:rsid w:val="00A35DAA"/>
    <w:rsid w:val="00A35E72"/>
    <w:rsid w:val="00A36101"/>
    <w:rsid w:val="00A36117"/>
    <w:rsid w:val="00A36155"/>
    <w:rsid w:val="00A361C4"/>
    <w:rsid w:val="00A36296"/>
    <w:rsid w:val="00A3629E"/>
    <w:rsid w:val="00A362D2"/>
    <w:rsid w:val="00A36311"/>
    <w:rsid w:val="00A36418"/>
    <w:rsid w:val="00A36560"/>
    <w:rsid w:val="00A365AD"/>
    <w:rsid w:val="00A3660B"/>
    <w:rsid w:val="00A36733"/>
    <w:rsid w:val="00A367A6"/>
    <w:rsid w:val="00A36865"/>
    <w:rsid w:val="00A36870"/>
    <w:rsid w:val="00A368FB"/>
    <w:rsid w:val="00A36AA7"/>
    <w:rsid w:val="00A36DFC"/>
    <w:rsid w:val="00A36E41"/>
    <w:rsid w:val="00A36ED4"/>
    <w:rsid w:val="00A36FD0"/>
    <w:rsid w:val="00A37196"/>
    <w:rsid w:val="00A3721F"/>
    <w:rsid w:val="00A373EA"/>
    <w:rsid w:val="00A37545"/>
    <w:rsid w:val="00A3754E"/>
    <w:rsid w:val="00A3778C"/>
    <w:rsid w:val="00A377F0"/>
    <w:rsid w:val="00A37935"/>
    <w:rsid w:val="00A3796D"/>
    <w:rsid w:val="00A37A47"/>
    <w:rsid w:val="00A37A91"/>
    <w:rsid w:val="00A37CD7"/>
    <w:rsid w:val="00A37D13"/>
    <w:rsid w:val="00A37E59"/>
    <w:rsid w:val="00A37E84"/>
    <w:rsid w:val="00A4008C"/>
    <w:rsid w:val="00A401D4"/>
    <w:rsid w:val="00A40219"/>
    <w:rsid w:val="00A40340"/>
    <w:rsid w:val="00A403D2"/>
    <w:rsid w:val="00A40440"/>
    <w:rsid w:val="00A40658"/>
    <w:rsid w:val="00A40931"/>
    <w:rsid w:val="00A40C3B"/>
    <w:rsid w:val="00A40D65"/>
    <w:rsid w:val="00A40E85"/>
    <w:rsid w:val="00A40F5C"/>
    <w:rsid w:val="00A41008"/>
    <w:rsid w:val="00A412EE"/>
    <w:rsid w:val="00A41334"/>
    <w:rsid w:val="00A41359"/>
    <w:rsid w:val="00A415BB"/>
    <w:rsid w:val="00A41684"/>
    <w:rsid w:val="00A41832"/>
    <w:rsid w:val="00A418BF"/>
    <w:rsid w:val="00A418CD"/>
    <w:rsid w:val="00A41BBD"/>
    <w:rsid w:val="00A41BD4"/>
    <w:rsid w:val="00A41BE9"/>
    <w:rsid w:val="00A41C5A"/>
    <w:rsid w:val="00A41C78"/>
    <w:rsid w:val="00A41DA0"/>
    <w:rsid w:val="00A41EB1"/>
    <w:rsid w:val="00A41FAF"/>
    <w:rsid w:val="00A4203A"/>
    <w:rsid w:val="00A4203C"/>
    <w:rsid w:val="00A420B2"/>
    <w:rsid w:val="00A420DC"/>
    <w:rsid w:val="00A421DA"/>
    <w:rsid w:val="00A4244D"/>
    <w:rsid w:val="00A42674"/>
    <w:rsid w:val="00A426A6"/>
    <w:rsid w:val="00A4295F"/>
    <w:rsid w:val="00A429AE"/>
    <w:rsid w:val="00A429B7"/>
    <w:rsid w:val="00A42A7B"/>
    <w:rsid w:val="00A42A85"/>
    <w:rsid w:val="00A42B4E"/>
    <w:rsid w:val="00A42B51"/>
    <w:rsid w:val="00A42B78"/>
    <w:rsid w:val="00A42D07"/>
    <w:rsid w:val="00A42D83"/>
    <w:rsid w:val="00A4301D"/>
    <w:rsid w:val="00A431C8"/>
    <w:rsid w:val="00A432DE"/>
    <w:rsid w:val="00A43324"/>
    <w:rsid w:val="00A43581"/>
    <w:rsid w:val="00A43736"/>
    <w:rsid w:val="00A43771"/>
    <w:rsid w:val="00A43791"/>
    <w:rsid w:val="00A437BA"/>
    <w:rsid w:val="00A4388A"/>
    <w:rsid w:val="00A43CA7"/>
    <w:rsid w:val="00A43F09"/>
    <w:rsid w:val="00A43F14"/>
    <w:rsid w:val="00A43F9B"/>
    <w:rsid w:val="00A442DD"/>
    <w:rsid w:val="00A443A2"/>
    <w:rsid w:val="00A4440F"/>
    <w:rsid w:val="00A4441C"/>
    <w:rsid w:val="00A44450"/>
    <w:rsid w:val="00A4445B"/>
    <w:rsid w:val="00A444F8"/>
    <w:rsid w:val="00A44776"/>
    <w:rsid w:val="00A447EE"/>
    <w:rsid w:val="00A44910"/>
    <w:rsid w:val="00A4497A"/>
    <w:rsid w:val="00A449A3"/>
    <w:rsid w:val="00A449B6"/>
    <w:rsid w:val="00A44A6B"/>
    <w:rsid w:val="00A44ABB"/>
    <w:rsid w:val="00A44B43"/>
    <w:rsid w:val="00A44B9C"/>
    <w:rsid w:val="00A44C47"/>
    <w:rsid w:val="00A44DFC"/>
    <w:rsid w:val="00A44E82"/>
    <w:rsid w:val="00A44FC5"/>
    <w:rsid w:val="00A44FE4"/>
    <w:rsid w:val="00A4500E"/>
    <w:rsid w:val="00A4503E"/>
    <w:rsid w:val="00A45091"/>
    <w:rsid w:val="00A450C0"/>
    <w:rsid w:val="00A4515E"/>
    <w:rsid w:val="00A4517A"/>
    <w:rsid w:val="00A451BB"/>
    <w:rsid w:val="00A45208"/>
    <w:rsid w:val="00A45284"/>
    <w:rsid w:val="00A4529D"/>
    <w:rsid w:val="00A452AB"/>
    <w:rsid w:val="00A4534C"/>
    <w:rsid w:val="00A45468"/>
    <w:rsid w:val="00A455CC"/>
    <w:rsid w:val="00A4562D"/>
    <w:rsid w:val="00A459CA"/>
    <w:rsid w:val="00A45ADD"/>
    <w:rsid w:val="00A45B17"/>
    <w:rsid w:val="00A45B49"/>
    <w:rsid w:val="00A45B96"/>
    <w:rsid w:val="00A45C18"/>
    <w:rsid w:val="00A45CF8"/>
    <w:rsid w:val="00A45D1A"/>
    <w:rsid w:val="00A45DDE"/>
    <w:rsid w:val="00A45F88"/>
    <w:rsid w:val="00A45FE4"/>
    <w:rsid w:val="00A46026"/>
    <w:rsid w:val="00A46093"/>
    <w:rsid w:val="00A464F0"/>
    <w:rsid w:val="00A46752"/>
    <w:rsid w:val="00A4676B"/>
    <w:rsid w:val="00A4695F"/>
    <w:rsid w:val="00A469F8"/>
    <w:rsid w:val="00A46A9F"/>
    <w:rsid w:val="00A46C51"/>
    <w:rsid w:val="00A46EDE"/>
    <w:rsid w:val="00A471A8"/>
    <w:rsid w:val="00A472D8"/>
    <w:rsid w:val="00A473D5"/>
    <w:rsid w:val="00A474DF"/>
    <w:rsid w:val="00A47560"/>
    <w:rsid w:val="00A47588"/>
    <w:rsid w:val="00A475E2"/>
    <w:rsid w:val="00A476E1"/>
    <w:rsid w:val="00A477B1"/>
    <w:rsid w:val="00A478C3"/>
    <w:rsid w:val="00A4791B"/>
    <w:rsid w:val="00A47B7A"/>
    <w:rsid w:val="00A47BA9"/>
    <w:rsid w:val="00A47C7E"/>
    <w:rsid w:val="00A47DC5"/>
    <w:rsid w:val="00A47EAB"/>
    <w:rsid w:val="00A47EC5"/>
    <w:rsid w:val="00A4C1FE"/>
    <w:rsid w:val="00A50082"/>
    <w:rsid w:val="00A50300"/>
    <w:rsid w:val="00A50416"/>
    <w:rsid w:val="00A50689"/>
    <w:rsid w:val="00A508EB"/>
    <w:rsid w:val="00A508FD"/>
    <w:rsid w:val="00A50A48"/>
    <w:rsid w:val="00A50B4C"/>
    <w:rsid w:val="00A50C42"/>
    <w:rsid w:val="00A50F3D"/>
    <w:rsid w:val="00A51168"/>
    <w:rsid w:val="00A51180"/>
    <w:rsid w:val="00A51242"/>
    <w:rsid w:val="00A512C5"/>
    <w:rsid w:val="00A51352"/>
    <w:rsid w:val="00A51522"/>
    <w:rsid w:val="00A51573"/>
    <w:rsid w:val="00A51671"/>
    <w:rsid w:val="00A516CE"/>
    <w:rsid w:val="00A5184F"/>
    <w:rsid w:val="00A518D5"/>
    <w:rsid w:val="00A51936"/>
    <w:rsid w:val="00A51A5E"/>
    <w:rsid w:val="00A51BE9"/>
    <w:rsid w:val="00A51C2D"/>
    <w:rsid w:val="00A51C7C"/>
    <w:rsid w:val="00A51E25"/>
    <w:rsid w:val="00A51E2C"/>
    <w:rsid w:val="00A52040"/>
    <w:rsid w:val="00A5209E"/>
    <w:rsid w:val="00A520B9"/>
    <w:rsid w:val="00A5213B"/>
    <w:rsid w:val="00A52241"/>
    <w:rsid w:val="00A522EF"/>
    <w:rsid w:val="00A52392"/>
    <w:rsid w:val="00A523AD"/>
    <w:rsid w:val="00A526FD"/>
    <w:rsid w:val="00A5277F"/>
    <w:rsid w:val="00A52895"/>
    <w:rsid w:val="00A529C3"/>
    <w:rsid w:val="00A52D7D"/>
    <w:rsid w:val="00A53189"/>
    <w:rsid w:val="00A531D6"/>
    <w:rsid w:val="00A533AE"/>
    <w:rsid w:val="00A53523"/>
    <w:rsid w:val="00A5354D"/>
    <w:rsid w:val="00A53642"/>
    <w:rsid w:val="00A536D9"/>
    <w:rsid w:val="00A5378F"/>
    <w:rsid w:val="00A537B7"/>
    <w:rsid w:val="00A537BD"/>
    <w:rsid w:val="00A538E2"/>
    <w:rsid w:val="00A539A5"/>
    <w:rsid w:val="00A539C9"/>
    <w:rsid w:val="00A53AD0"/>
    <w:rsid w:val="00A53C18"/>
    <w:rsid w:val="00A53CC7"/>
    <w:rsid w:val="00A53CE8"/>
    <w:rsid w:val="00A53D56"/>
    <w:rsid w:val="00A53DA0"/>
    <w:rsid w:val="00A53F4B"/>
    <w:rsid w:val="00A53FBC"/>
    <w:rsid w:val="00A53FC0"/>
    <w:rsid w:val="00A5404D"/>
    <w:rsid w:val="00A541DC"/>
    <w:rsid w:val="00A54292"/>
    <w:rsid w:val="00A544A6"/>
    <w:rsid w:val="00A544C1"/>
    <w:rsid w:val="00A5453B"/>
    <w:rsid w:val="00A545CC"/>
    <w:rsid w:val="00A54688"/>
    <w:rsid w:val="00A546B1"/>
    <w:rsid w:val="00A548BC"/>
    <w:rsid w:val="00A54AA5"/>
    <w:rsid w:val="00A54DCC"/>
    <w:rsid w:val="00A54EAA"/>
    <w:rsid w:val="00A5502B"/>
    <w:rsid w:val="00A5508F"/>
    <w:rsid w:val="00A55106"/>
    <w:rsid w:val="00A55271"/>
    <w:rsid w:val="00A5534C"/>
    <w:rsid w:val="00A553D7"/>
    <w:rsid w:val="00A5543B"/>
    <w:rsid w:val="00A554EE"/>
    <w:rsid w:val="00A5552A"/>
    <w:rsid w:val="00A55559"/>
    <w:rsid w:val="00A555A7"/>
    <w:rsid w:val="00A55640"/>
    <w:rsid w:val="00A55660"/>
    <w:rsid w:val="00A558F1"/>
    <w:rsid w:val="00A559FD"/>
    <w:rsid w:val="00A55BF8"/>
    <w:rsid w:val="00A55CB4"/>
    <w:rsid w:val="00A55E03"/>
    <w:rsid w:val="00A55E47"/>
    <w:rsid w:val="00A55F77"/>
    <w:rsid w:val="00A562BE"/>
    <w:rsid w:val="00A5632C"/>
    <w:rsid w:val="00A563C4"/>
    <w:rsid w:val="00A5653B"/>
    <w:rsid w:val="00A5659B"/>
    <w:rsid w:val="00A569D1"/>
    <w:rsid w:val="00A56A31"/>
    <w:rsid w:val="00A56A70"/>
    <w:rsid w:val="00A56A7D"/>
    <w:rsid w:val="00A56B83"/>
    <w:rsid w:val="00A56C6C"/>
    <w:rsid w:val="00A56C87"/>
    <w:rsid w:val="00A56CFE"/>
    <w:rsid w:val="00A56E30"/>
    <w:rsid w:val="00A56E32"/>
    <w:rsid w:val="00A56F47"/>
    <w:rsid w:val="00A56F89"/>
    <w:rsid w:val="00A5738A"/>
    <w:rsid w:val="00A57390"/>
    <w:rsid w:val="00A5765D"/>
    <w:rsid w:val="00A57740"/>
    <w:rsid w:val="00A57852"/>
    <w:rsid w:val="00A5790B"/>
    <w:rsid w:val="00A57948"/>
    <w:rsid w:val="00A5799E"/>
    <w:rsid w:val="00A579BD"/>
    <w:rsid w:val="00A57C4F"/>
    <w:rsid w:val="00A57F4B"/>
    <w:rsid w:val="00A60310"/>
    <w:rsid w:val="00A60510"/>
    <w:rsid w:val="00A6054E"/>
    <w:rsid w:val="00A6061C"/>
    <w:rsid w:val="00A60754"/>
    <w:rsid w:val="00A60785"/>
    <w:rsid w:val="00A607CB"/>
    <w:rsid w:val="00A609C5"/>
    <w:rsid w:val="00A60A89"/>
    <w:rsid w:val="00A60AA1"/>
    <w:rsid w:val="00A60B22"/>
    <w:rsid w:val="00A60B62"/>
    <w:rsid w:val="00A612A9"/>
    <w:rsid w:val="00A612E2"/>
    <w:rsid w:val="00A61302"/>
    <w:rsid w:val="00A61369"/>
    <w:rsid w:val="00A61386"/>
    <w:rsid w:val="00A61488"/>
    <w:rsid w:val="00A61868"/>
    <w:rsid w:val="00A61918"/>
    <w:rsid w:val="00A61A60"/>
    <w:rsid w:val="00A61A74"/>
    <w:rsid w:val="00A61AF4"/>
    <w:rsid w:val="00A61B0B"/>
    <w:rsid w:val="00A61E03"/>
    <w:rsid w:val="00A61EBD"/>
    <w:rsid w:val="00A61FC4"/>
    <w:rsid w:val="00A62060"/>
    <w:rsid w:val="00A620DB"/>
    <w:rsid w:val="00A62100"/>
    <w:rsid w:val="00A621EB"/>
    <w:rsid w:val="00A622F2"/>
    <w:rsid w:val="00A6246C"/>
    <w:rsid w:val="00A62521"/>
    <w:rsid w:val="00A62685"/>
    <w:rsid w:val="00A62757"/>
    <w:rsid w:val="00A62774"/>
    <w:rsid w:val="00A627A3"/>
    <w:rsid w:val="00A62A62"/>
    <w:rsid w:val="00A62BEF"/>
    <w:rsid w:val="00A62C46"/>
    <w:rsid w:val="00A62CB3"/>
    <w:rsid w:val="00A62CCF"/>
    <w:rsid w:val="00A62E28"/>
    <w:rsid w:val="00A62E98"/>
    <w:rsid w:val="00A62ECF"/>
    <w:rsid w:val="00A6300E"/>
    <w:rsid w:val="00A63397"/>
    <w:rsid w:val="00A6351F"/>
    <w:rsid w:val="00A63687"/>
    <w:rsid w:val="00A636C3"/>
    <w:rsid w:val="00A6372E"/>
    <w:rsid w:val="00A63809"/>
    <w:rsid w:val="00A63B43"/>
    <w:rsid w:val="00A63C21"/>
    <w:rsid w:val="00A63CE4"/>
    <w:rsid w:val="00A63D4A"/>
    <w:rsid w:val="00A63FBE"/>
    <w:rsid w:val="00A64000"/>
    <w:rsid w:val="00A64201"/>
    <w:rsid w:val="00A6426C"/>
    <w:rsid w:val="00A64278"/>
    <w:rsid w:val="00A64434"/>
    <w:rsid w:val="00A64436"/>
    <w:rsid w:val="00A6446E"/>
    <w:rsid w:val="00A64553"/>
    <w:rsid w:val="00A648FB"/>
    <w:rsid w:val="00A64A6E"/>
    <w:rsid w:val="00A64A98"/>
    <w:rsid w:val="00A64CF0"/>
    <w:rsid w:val="00A64DAA"/>
    <w:rsid w:val="00A64EFD"/>
    <w:rsid w:val="00A64FA6"/>
    <w:rsid w:val="00A6519F"/>
    <w:rsid w:val="00A6520D"/>
    <w:rsid w:val="00A6521C"/>
    <w:rsid w:val="00A6533C"/>
    <w:rsid w:val="00A653BF"/>
    <w:rsid w:val="00A654F4"/>
    <w:rsid w:val="00A65504"/>
    <w:rsid w:val="00A65528"/>
    <w:rsid w:val="00A65588"/>
    <w:rsid w:val="00A6558C"/>
    <w:rsid w:val="00A6564D"/>
    <w:rsid w:val="00A65662"/>
    <w:rsid w:val="00A65763"/>
    <w:rsid w:val="00A65786"/>
    <w:rsid w:val="00A65882"/>
    <w:rsid w:val="00A658FF"/>
    <w:rsid w:val="00A65931"/>
    <w:rsid w:val="00A65A70"/>
    <w:rsid w:val="00A65ACA"/>
    <w:rsid w:val="00A65B17"/>
    <w:rsid w:val="00A65BD6"/>
    <w:rsid w:val="00A65BE9"/>
    <w:rsid w:val="00A65C48"/>
    <w:rsid w:val="00A65CB2"/>
    <w:rsid w:val="00A65CD8"/>
    <w:rsid w:val="00A65E0B"/>
    <w:rsid w:val="00A65E23"/>
    <w:rsid w:val="00A65F34"/>
    <w:rsid w:val="00A6627E"/>
    <w:rsid w:val="00A663FF"/>
    <w:rsid w:val="00A6645D"/>
    <w:rsid w:val="00A6650F"/>
    <w:rsid w:val="00A665EA"/>
    <w:rsid w:val="00A66654"/>
    <w:rsid w:val="00A6665F"/>
    <w:rsid w:val="00A667CE"/>
    <w:rsid w:val="00A668D4"/>
    <w:rsid w:val="00A669F7"/>
    <w:rsid w:val="00A66A69"/>
    <w:rsid w:val="00A66AFC"/>
    <w:rsid w:val="00A66F36"/>
    <w:rsid w:val="00A66FC6"/>
    <w:rsid w:val="00A67264"/>
    <w:rsid w:val="00A67276"/>
    <w:rsid w:val="00A6733A"/>
    <w:rsid w:val="00A67645"/>
    <w:rsid w:val="00A676D9"/>
    <w:rsid w:val="00A67A9D"/>
    <w:rsid w:val="00A67E2C"/>
    <w:rsid w:val="00A67EF7"/>
    <w:rsid w:val="00A67EFC"/>
    <w:rsid w:val="00A67F15"/>
    <w:rsid w:val="00A67FDB"/>
    <w:rsid w:val="00A701CD"/>
    <w:rsid w:val="00A701DB"/>
    <w:rsid w:val="00A70210"/>
    <w:rsid w:val="00A702E3"/>
    <w:rsid w:val="00A7030D"/>
    <w:rsid w:val="00A7031E"/>
    <w:rsid w:val="00A703A6"/>
    <w:rsid w:val="00A70438"/>
    <w:rsid w:val="00A70464"/>
    <w:rsid w:val="00A70488"/>
    <w:rsid w:val="00A705EB"/>
    <w:rsid w:val="00A70624"/>
    <w:rsid w:val="00A7096F"/>
    <w:rsid w:val="00A70B6B"/>
    <w:rsid w:val="00A70B75"/>
    <w:rsid w:val="00A70B9D"/>
    <w:rsid w:val="00A70BB7"/>
    <w:rsid w:val="00A70ED3"/>
    <w:rsid w:val="00A71140"/>
    <w:rsid w:val="00A71240"/>
    <w:rsid w:val="00A714FA"/>
    <w:rsid w:val="00A7174B"/>
    <w:rsid w:val="00A71835"/>
    <w:rsid w:val="00A71855"/>
    <w:rsid w:val="00A71886"/>
    <w:rsid w:val="00A71A0A"/>
    <w:rsid w:val="00A71F7A"/>
    <w:rsid w:val="00A71FB7"/>
    <w:rsid w:val="00A7205E"/>
    <w:rsid w:val="00A72116"/>
    <w:rsid w:val="00A72277"/>
    <w:rsid w:val="00A72296"/>
    <w:rsid w:val="00A724A7"/>
    <w:rsid w:val="00A7256E"/>
    <w:rsid w:val="00A725E2"/>
    <w:rsid w:val="00A72673"/>
    <w:rsid w:val="00A726B6"/>
    <w:rsid w:val="00A7281C"/>
    <w:rsid w:val="00A729C8"/>
    <w:rsid w:val="00A72A6F"/>
    <w:rsid w:val="00A72B37"/>
    <w:rsid w:val="00A72CA6"/>
    <w:rsid w:val="00A72F7C"/>
    <w:rsid w:val="00A7308E"/>
    <w:rsid w:val="00A73097"/>
    <w:rsid w:val="00A730A5"/>
    <w:rsid w:val="00A730B7"/>
    <w:rsid w:val="00A730DE"/>
    <w:rsid w:val="00A734F5"/>
    <w:rsid w:val="00A7350C"/>
    <w:rsid w:val="00A73748"/>
    <w:rsid w:val="00A737C8"/>
    <w:rsid w:val="00A7385A"/>
    <w:rsid w:val="00A73989"/>
    <w:rsid w:val="00A73A1F"/>
    <w:rsid w:val="00A73AF5"/>
    <w:rsid w:val="00A73BC1"/>
    <w:rsid w:val="00A73E27"/>
    <w:rsid w:val="00A73F05"/>
    <w:rsid w:val="00A73F27"/>
    <w:rsid w:val="00A73FC5"/>
    <w:rsid w:val="00A74014"/>
    <w:rsid w:val="00A740A0"/>
    <w:rsid w:val="00A740AB"/>
    <w:rsid w:val="00A740DC"/>
    <w:rsid w:val="00A7412C"/>
    <w:rsid w:val="00A742C8"/>
    <w:rsid w:val="00A7449C"/>
    <w:rsid w:val="00A744B8"/>
    <w:rsid w:val="00A7458B"/>
    <w:rsid w:val="00A74592"/>
    <w:rsid w:val="00A74692"/>
    <w:rsid w:val="00A7477B"/>
    <w:rsid w:val="00A749A5"/>
    <w:rsid w:val="00A74A06"/>
    <w:rsid w:val="00A74A56"/>
    <w:rsid w:val="00A74A86"/>
    <w:rsid w:val="00A74B8C"/>
    <w:rsid w:val="00A74CB8"/>
    <w:rsid w:val="00A74F7D"/>
    <w:rsid w:val="00A750A0"/>
    <w:rsid w:val="00A750D6"/>
    <w:rsid w:val="00A751B5"/>
    <w:rsid w:val="00A752D1"/>
    <w:rsid w:val="00A75439"/>
    <w:rsid w:val="00A75446"/>
    <w:rsid w:val="00A7547F"/>
    <w:rsid w:val="00A7549D"/>
    <w:rsid w:val="00A754DC"/>
    <w:rsid w:val="00A758AD"/>
    <w:rsid w:val="00A758F9"/>
    <w:rsid w:val="00A75902"/>
    <w:rsid w:val="00A75A52"/>
    <w:rsid w:val="00A75A68"/>
    <w:rsid w:val="00A75B51"/>
    <w:rsid w:val="00A75C90"/>
    <w:rsid w:val="00A75CE7"/>
    <w:rsid w:val="00A75D62"/>
    <w:rsid w:val="00A75D9F"/>
    <w:rsid w:val="00A75F10"/>
    <w:rsid w:val="00A75F2B"/>
    <w:rsid w:val="00A75F8A"/>
    <w:rsid w:val="00A76108"/>
    <w:rsid w:val="00A7614E"/>
    <w:rsid w:val="00A7618B"/>
    <w:rsid w:val="00A7627A"/>
    <w:rsid w:val="00A763BF"/>
    <w:rsid w:val="00A7640B"/>
    <w:rsid w:val="00A7646E"/>
    <w:rsid w:val="00A76777"/>
    <w:rsid w:val="00A76926"/>
    <w:rsid w:val="00A76D3C"/>
    <w:rsid w:val="00A7718E"/>
    <w:rsid w:val="00A771BD"/>
    <w:rsid w:val="00A77352"/>
    <w:rsid w:val="00A7737E"/>
    <w:rsid w:val="00A773A8"/>
    <w:rsid w:val="00A7778B"/>
    <w:rsid w:val="00A777CA"/>
    <w:rsid w:val="00A77875"/>
    <w:rsid w:val="00A7787F"/>
    <w:rsid w:val="00A77906"/>
    <w:rsid w:val="00A77AD3"/>
    <w:rsid w:val="00A77C13"/>
    <w:rsid w:val="00A77D4A"/>
    <w:rsid w:val="00A77DEA"/>
    <w:rsid w:val="00A77F9B"/>
    <w:rsid w:val="00A80184"/>
    <w:rsid w:val="00A801A6"/>
    <w:rsid w:val="00A80223"/>
    <w:rsid w:val="00A80246"/>
    <w:rsid w:val="00A80345"/>
    <w:rsid w:val="00A803BC"/>
    <w:rsid w:val="00A803D4"/>
    <w:rsid w:val="00A8042D"/>
    <w:rsid w:val="00A8046D"/>
    <w:rsid w:val="00A80605"/>
    <w:rsid w:val="00A806BF"/>
    <w:rsid w:val="00A808F1"/>
    <w:rsid w:val="00A80969"/>
    <w:rsid w:val="00A80A21"/>
    <w:rsid w:val="00A80A9A"/>
    <w:rsid w:val="00A80B65"/>
    <w:rsid w:val="00A80CA6"/>
    <w:rsid w:val="00A80E54"/>
    <w:rsid w:val="00A8107B"/>
    <w:rsid w:val="00A8116D"/>
    <w:rsid w:val="00A81196"/>
    <w:rsid w:val="00A81261"/>
    <w:rsid w:val="00A812A6"/>
    <w:rsid w:val="00A81330"/>
    <w:rsid w:val="00A81392"/>
    <w:rsid w:val="00A8158A"/>
    <w:rsid w:val="00A8169A"/>
    <w:rsid w:val="00A81725"/>
    <w:rsid w:val="00A81727"/>
    <w:rsid w:val="00A817B4"/>
    <w:rsid w:val="00A817B8"/>
    <w:rsid w:val="00A81AAA"/>
    <w:rsid w:val="00A81BA0"/>
    <w:rsid w:val="00A81D9F"/>
    <w:rsid w:val="00A81E1C"/>
    <w:rsid w:val="00A81F9F"/>
    <w:rsid w:val="00A82052"/>
    <w:rsid w:val="00A8227F"/>
    <w:rsid w:val="00A82302"/>
    <w:rsid w:val="00A82339"/>
    <w:rsid w:val="00A82723"/>
    <w:rsid w:val="00A82934"/>
    <w:rsid w:val="00A82981"/>
    <w:rsid w:val="00A82D86"/>
    <w:rsid w:val="00A82F54"/>
    <w:rsid w:val="00A82F78"/>
    <w:rsid w:val="00A82FD8"/>
    <w:rsid w:val="00A830BE"/>
    <w:rsid w:val="00A830C9"/>
    <w:rsid w:val="00A83149"/>
    <w:rsid w:val="00A8318B"/>
    <w:rsid w:val="00A831FB"/>
    <w:rsid w:val="00A8321D"/>
    <w:rsid w:val="00A83295"/>
    <w:rsid w:val="00A832D1"/>
    <w:rsid w:val="00A83433"/>
    <w:rsid w:val="00A83464"/>
    <w:rsid w:val="00A8355A"/>
    <w:rsid w:val="00A83889"/>
    <w:rsid w:val="00A83937"/>
    <w:rsid w:val="00A83B33"/>
    <w:rsid w:val="00A83CCA"/>
    <w:rsid w:val="00A83DEC"/>
    <w:rsid w:val="00A840AA"/>
    <w:rsid w:val="00A840B7"/>
    <w:rsid w:val="00A84333"/>
    <w:rsid w:val="00A84378"/>
    <w:rsid w:val="00A843FE"/>
    <w:rsid w:val="00A84618"/>
    <w:rsid w:val="00A84896"/>
    <w:rsid w:val="00A848A2"/>
    <w:rsid w:val="00A848C9"/>
    <w:rsid w:val="00A84A91"/>
    <w:rsid w:val="00A84B09"/>
    <w:rsid w:val="00A84CF0"/>
    <w:rsid w:val="00A84F89"/>
    <w:rsid w:val="00A85037"/>
    <w:rsid w:val="00A850BC"/>
    <w:rsid w:val="00A8510D"/>
    <w:rsid w:val="00A851C1"/>
    <w:rsid w:val="00A85653"/>
    <w:rsid w:val="00A85791"/>
    <w:rsid w:val="00A85798"/>
    <w:rsid w:val="00A857B9"/>
    <w:rsid w:val="00A85947"/>
    <w:rsid w:val="00A859EB"/>
    <w:rsid w:val="00A85BBA"/>
    <w:rsid w:val="00A85C71"/>
    <w:rsid w:val="00A85C8E"/>
    <w:rsid w:val="00A85DEF"/>
    <w:rsid w:val="00A85E72"/>
    <w:rsid w:val="00A85F0C"/>
    <w:rsid w:val="00A85FA0"/>
    <w:rsid w:val="00A8604B"/>
    <w:rsid w:val="00A8609D"/>
    <w:rsid w:val="00A860A7"/>
    <w:rsid w:val="00A86132"/>
    <w:rsid w:val="00A862CE"/>
    <w:rsid w:val="00A862E8"/>
    <w:rsid w:val="00A86699"/>
    <w:rsid w:val="00A866AF"/>
    <w:rsid w:val="00A8684C"/>
    <w:rsid w:val="00A8693F"/>
    <w:rsid w:val="00A86A45"/>
    <w:rsid w:val="00A86B29"/>
    <w:rsid w:val="00A86B51"/>
    <w:rsid w:val="00A86B60"/>
    <w:rsid w:val="00A86B75"/>
    <w:rsid w:val="00A86CCA"/>
    <w:rsid w:val="00A86D7C"/>
    <w:rsid w:val="00A86EA7"/>
    <w:rsid w:val="00A86F73"/>
    <w:rsid w:val="00A87053"/>
    <w:rsid w:val="00A870E4"/>
    <w:rsid w:val="00A870F1"/>
    <w:rsid w:val="00A8742F"/>
    <w:rsid w:val="00A87431"/>
    <w:rsid w:val="00A877C2"/>
    <w:rsid w:val="00A879CA"/>
    <w:rsid w:val="00A87BC6"/>
    <w:rsid w:val="00A87CB6"/>
    <w:rsid w:val="00A87F03"/>
    <w:rsid w:val="00A87FA8"/>
    <w:rsid w:val="00A90151"/>
    <w:rsid w:val="00A901C1"/>
    <w:rsid w:val="00A90246"/>
    <w:rsid w:val="00A90342"/>
    <w:rsid w:val="00A903C6"/>
    <w:rsid w:val="00A904C4"/>
    <w:rsid w:val="00A90642"/>
    <w:rsid w:val="00A9079A"/>
    <w:rsid w:val="00A907AF"/>
    <w:rsid w:val="00A907D5"/>
    <w:rsid w:val="00A9082D"/>
    <w:rsid w:val="00A90838"/>
    <w:rsid w:val="00A908EB"/>
    <w:rsid w:val="00A90A56"/>
    <w:rsid w:val="00A90A75"/>
    <w:rsid w:val="00A90BE2"/>
    <w:rsid w:val="00A90C30"/>
    <w:rsid w:val="00A90C35"/>
    <w:rsid w:val="00A90CC7"/>
    <w:rsid w:val="00A90DA4"/>
    <w:rsid w:val="00A90E52"/>
    <w:rsid w:val="00A90EC0"/>
    <w:rsid w:val="00A90EC1"/>
    <w:rsid w:val="00A90F96"/>
    <w:rsid w:val="00A911FD"/>
    <w:rsid w:val="00A91244"/>
    <w:rsid w:val="00A9143D"/>
    <w:rsid w:val="00A9155C"/>
    <w:rsid w:val="00A9159B"/>
    <w:rsid w:val="00A91774"/>
    <w:rsid w:val="00A917F5"/>
    <w:rsid w:val="00A9181E"/>
    <w:rsid w:val="00A91832"/>
    <w:rsid w:val="00A919C6"/>
    <w:rsid w:val="00A91AD2"/>
    <w:rsid w:val="00A91B54"/>
    <w:rsid w:val="00A91C7F"/>
    <w:rsid w:val="00A91D1A"/>
    <w:rsid w:val="00A91E1C"/>
    <w:rsid w:val="00A92066"/>
    <w:rsid w:val="00A920E1"/>
    <w:rsid w:val="00A920F7"/>
    <w:rsid w:val="00A921B3"/>
    <w:rsid w:val="00A92300"/>
    <w:rsid w:val="00A92420"/>
    <w:rsid w:val="00A92531"/>
    <w:rsid w:val="00A92548"/>
    <w:rsid w:val="00A9259A"/>
    <w:rsid w:val="00A92629"/>
    <w:rsid w:val="00A92640"/>
    <w:rsid w:val="00A92658"/>
    <w:rsid w:val="00A92699"/>
    <w:rsid w:val="00A92776"/>
    <w:rsid w:val="00A9278D"/>
    <w:rsid w:val="00A927D6"/>
    <w:rsid w:val="00A927F8"/>
    <w:rsid w:val="00A92A73"/>
    <w:rsid w:val="00A92ACE"/>
    <w:rsid w:val="00A92BDE"/>
    <w:rsid w:val="00A92E54"/>
    <w:rsid w:val="00A92EA3"/>
    <w:rsid w:val="00A930E9"/>
    <w:rsid w:val="00A93181"/>
    <w:rsid w:val="00A9327F"/>
    <w:rsid w:val="00A9329D"/>
    <w:rsid w:val="00A93341"/>
    <w:rsid w:val="00A936C1"/>
    <w:rsid w:val="00A938A5"/>
    <w:rsid w:val="00A938E6"/>
    <w:rsid w:val="00A93933"/>
    <w:rsid w:val="00A93947"/>
    <w:rsid w:val="00A93C88"/>
    <w:rsid w:val="00A93CCF"/>
    <w:rsid w:val="00A93D73"/>
    <w:rsid w:val="00A93DC9"/>
    <w:rsid w:val="00A93E1C"/>
    <w:rsid w:val="00A93FAA"/>
    <w:rsid w:val="00A93FC8"/>
    <w:rsid w:val="00A93FCE"/>
    <w:rsid w:val="00A9447D"/>
    <w:rsid w:val="00A944EE"/>
    <w:rsid w:val="00A94600"/>
    <w:rsid w:val="00A94614"/>
    <w:rsid w:val="00A94638"/>
    <w:rsid w:val="00A94743"/>
    <w:rsid w:val="00A947B0"/>
    <w:rsid w:val="00A947B7"/>
    <w:rsid w:val="00A947C8"/>
    <w:rsid w:val="00A947E0"/>
    <w:rsid w:val="00A947E2"/>
    <w:rsid w:val="00A9481B"/>
    <w:rsid w:val="00A948AF"/>
    <w:rsid w:val="00A94AB4"/>
    <w:rsid w:val="00A94E4E"/>
    <w:rsid w:val="00A94E79"/>
    <w:rsid w:val="00A94EFA"/>
    <w:rsid w:val="00A94F69"/>
    <w:rsid w:val="00A94FC4"/>
    <w:rsid w:val="00A95036"/>
    <w:rsid w:val="00A951B9"/>
    <w:rsid w:val="00A952C3"/>
    <w:rsid w:val="00A9533F"/>
    <w:rsid w:val="00A95514"/>
    <w:rsid w:val="00A956A3"/>
    <w:rsid w:val="00A95739"/>
    <w:rsid w:val="00A9587B"/>
    <w:rsid w:val="00A95987"/>
    <w:rsid w:val="00A95AB2"/>
    <w:rsid w:val="00A95BB3"/>
    <w:rsid w:val="00A95BD5"/>
    <w:rsid w:val="00A95C53"/>
    <w:rsid w:val="00A95C89"/>
    <w:rsid w:val="00A95CF0"/>
    <w:rsid w:val="00A95DB3"/>
    <w:rsid w:val="00A9630F"/>
    <w:rsid w:val="00A96555"/>
    <w:rsid w:val="00A9655D"/>
    <w:rsid w:val="00A965C2"/>
    <w:rsid w:val="00A96648"/>
    <w:rsid w:val="00A9666D"/>
    <w:rsid w:val="00A9676F"/>
    <w:rsid w:val="00A9677A"/>
    <w:rsid w:val="00A967F8"/>
    <w:rsid w:val="00A96837"/>
    <w:rsid w:val="00A9695F"/>
    <w:rsid w:val="00A969CB"/>
    <w:rsid w:val="00A96B8B"/>
    <w:rsid w:val="00A96CB9"/>
    <w:rsid w:val="00A96DE8"/>
    <w:rsid w:val="00A96E43"/>
    <w:rsid w:val="00A96F01"/>
    <w:rsid w:val="00A96F10"/>
    <w:rsid w:val="00A96F78"/>
    <w:rsid w:val="00A96F94"/>
    <w:rsid w:val="00A96FC6"/>
    <w:rsid w:val="00A97044"/>
    <w:rsid w:val="00A97188"/>
    <w:rsid w:val="00A971FC"/>
    <w:rsid w:val="00A972D6"/>
    <w:rsid w:val="00A97480"/>
    <w:rsid w:val="00A976DC"/>
    <w:rsid w:val="00A97731"/>
    <w:rsid w:val="00A978CB"/>
    <w:rsid w:val="00A979E1"/>
    <w:rsid w:val="00A97A40"/>
    <w:rsid w:val="00A97ECB"/>
    <w:rsid w:val="00A97F08"/>
    <w:rsid w:val="00A97FA1"/>
    <w:rsid w:val="00A97FB7"/>
    <w:rsid w:val="00AA02C5"/>
    <w:rsid w:val="00AA0364"/>
    <w:rsid w:val="00AA0516"/>
    <w:rsid w:val="00AA0559"/>
    <w:rsid w:val="00AA06EA"/>
    <w:rsid w:val="00AA076A"/>
    <w:rsid w:val="00AA08CA"/>
    <w:rsid w:val="00AA0A5D"/>
    <w:rsid w:val="00AA0B30"/>
    <w:rsid w:val="00AA0B9E"/>
    <w:rsid w:val="00AA0CDA"/>
    <w:rsid w:val="00AA0DCF"/>
    <w:rsid w:val="00AA1087"/>
    <w:rsid w:val="00AA1175"/>
    <w:rsid w:val="00AA130F"/>
    <w:rsid w:val="00AA13A0"/>
    <w:rsid w:val="00AA13B3"/>
    <w:rsid w:val="00AA154C"/>
    <w:rsid w:val="00AA1584"/>
    <w:rsid w:val="00AA161A"/>
    <w:rsid w:val="00AA172F"/>
    <w:rsid w:val="00AA1759"/>
    <w:rsid w:val="00AA17CF"/>
    <w:rsid w:val="00AA182A"/>
    <w:rsid w:val="00AA1830"/>
    <w:rsid w:val="00AA183A"/>
    <w:rsid w:val="00AA1889"/>
    <w:rsid w:val="00AA1ADC"/>
    <w:rsid w:val="00AA1B86"/>
    <w:rsid w:val="00AA1C66"/>
    <w:rsid w:val="00AA1C90"/>
    <w:rsid w:val="00AA1FCF"/>
    <w:rsid w:val="00AA1FD5"/>
    <w:rsid w:val="00AA209B"/>
    <w:rsid w:val="00AA22E4"/>
    <w:rsid w:val="00AA23CB"/>
    <w:rsid w:val="00AA247C"/>
    <w:rsid w:val="00AA24FE"/>
    <w:rsid w:val="00AA25A9"/>
    <w:rsid w:val="00AA26D9"/>
    <w:rsid w:val="00AA278A"/>
    <w:rsid w:val="00AA2790"/>
    <w:rsid w:val="00AA2811"/>
    <w:rsid w:val="00AA2890"/>
    <w:rsid w:val="00AA2899"/>
    <w:rsid w:val="00AA298E"/>
    <w:rsid w:val="00AA2D22"/>
    <w:rsid w:val="00AA2D4F"/>
    <w:rsid w:val="00AA2D7D"/>
    <w:rsid w:val="00AA3027"/>
    <w:rsid w:val="00AA3183"/>
    <w:rsid w:val="00AA3228"/>
    <w:rsid w:val="00AA326B"/>
    <w:rsid w:val="00AA33D6"/>
    <w:rsid w:val="00AA3507"/>
    <w:rsid w:val="00AA3555"/>
    <w:rsid w:val="00AA36BA"/>
    <w:rsid w:val="00AA36D0"/>
    <w:rsid w:val="00AA373F"/>
    <w:rsid w:val="00AA394A"/>
    <w:rsid w:val="00AA39F9"/>
    <w:rsid w:val="00AA3A1E"/>
    <w:rsid w:val="00AA3AE0"/>
    <w:rsid w:val="00AA3AF2"/>
    <w:rsid w:val="00AA3B9F"/>
    <w:rsid w:val="00AA3C3A"/>
    <w:rsid w:val="00AA3C76"/>
    <w:rsid w:val="00AA3C89"/>
    <w:rsid w:val="00AA3CE7"/>
    <w:rsid w:val="00AA3D46"/>
    <w:rsid w:val="00AA3D4F"/>
    <w:rsid w:val="00AA3D84"/>
    <w:rsid w:val="00AA3DA6"/>
    <w:rsid w:val="00AA3E1A"/>
    <w:rsid w:val="00AA3EA3"/>
    <w:rsid w:val="00AA425E"/>
    <w:rsid w:val="00AA432A"/>
    <w:rsid w:val="00AA43A2"/>
    <w:rsid w:val="00AA4443"/>
    <w:rsid w:val="00AA4605"/>
    <w:rsid w:val="00AA460A"/>
    <w:rsid w:val="00AA484D"/>
    <w:rsid w:val="00AA4ABF"/>
    <w:rsid w:val="00AA4B9A"/>
    <w:rsid w:val="00AA4BC5"/>
    <w:rsid w:val="00AA4BE7"/>
    <w:rsid w:val="00AA4C3B"/>
    <w:rsid w:val="00AA4C4D"/>
    <w:rsid w:val="00AA4D07"/>
    <w:rsid w:val="00AA51AD"/>
    <w:rsid w:val="00AA51E0"/>
    <w:rsid w:val="00AA5218"/>
    <w:rsid w:val="00AA54F2"/>
    <w:rsid w:val="00AA560A"/>
    <w:rsid w:val="00AA580E"/>
    <w:rsid w:val="00AA5831"/>
    <w:rsid w:val="00AA5854"/>
    <w:rsid w:val="00AA58F7"/>
    <w:rsid w:val="00AA591E"/>
    <w:rsid w:val="00AA5967"/>
    <w:rsid w:val="00AA5985"/>
    <w:rsid w:val="00AA598A"/>
    <w:rsid w:val="00AA5C18"/>
    <w:rsid w:val="00AA5CD9"/>
    <w:rsid w:val="00AA5CE7"/>
    <w:rsid w:val="00AA5DF4"/>
    <w:rsid w:val="00AA5E41"/>
    <w:rsid w:val="00AA5EC3"/>
    <w:rsid w:val="00AA5F82"/>
    <w:rsid w:val="00AA600C"/>
    <w:rsid w:val="00AA602D"/>
    <w:rsid w:val="00AA603C"/>
    <w:rsid w:val="00AA60A4"/>
    <w:rsid w:val="00AA634B"/>
    <w:rsid w:val="00AA6475"/>
    <w:rsid w:val="00AA657C"/>
    <w:rsid w:val="00AA65C9"/>
    <w:rsid w:val="00AA66CB"/>
    <w:rsid w:val="00AA66FF"/>
    <w:rsid w:val="00AA6703"/>
    <w:rsid w:val="00AA6781"/>
    <w:rsid w:val="00AA679E"/>
    <w:rsid w:val="00AA6893"/>
    <w:rsid w:val="00AA68C3"/>
    <w:rsid w:val="00AA6A3C"/>
    <w:rsid w:val="00AA6A82"/>
    <w:rsid w:val="00AA6A8E"/>
    <w:rsid w:val="00AA6CDE"/>
    <w:rsid w:val="00AA6D16"/>
    <w:rsid w:val="00AA6E7A"/>
    <w:rsid w:val="00AA6FE6"/>
    <w:rsid w:val="00AA709A"/>
    <w:rsid w:val="00AA7434"/>
    <w:rsid w:val="00AA74C4"/>
    <w:rsid w:val="00AA7508"/>
    <w:rsid w:val="00AA75DD"/>
    <w:rsid w:val="00AA79AF"/>
    <w:rsid w:val="00AA79B1"/>
    <w:rsid w:val="00AA7A60"/>
    <w:rsid w:val="00AA7AFD"/>
    <w:rsid w:val="00AA7B0B"/>
    <w:rsid w:val="00AA7B15"/>
    <w:rsid w:val="00AA7C0A"/>
    <w:rsid w:val="00AA7CEB"/>
    <w:rsid w:val="00AA7ECA"/>
    <w:rsid w:val="00AA7F5C"/>
    <w:rsid w:val="00AA7FCC"/>
    <w:rsid w:val="00AAF44D"/>
    <w:rsid w:val="00AB0342"/>
    <w:rsid w:val="00AB03D6"/>
    <w:rsid w:val="00AB054F"/>
    <w:rsid w:val="00AB05A8"/>
    <w:rsid w:val="00AB0651"/>
    <w:rsid w:val="00AB069E"/>
    <w:rsid w:val="00AB0A32"/>
    <w:rsid w:val="00AB0B90"/>
    <w:rsid w:val="00AB0C25"/>
    <w:rsid w:val="00AB0CDB"/>
    <w:rsid w:val="00AB0D54"/>
    <w:rsid w:val="00AB0DB9"/>
    <w:rsid w:val="00AB0DC0"/>
    <w:rsid w:val="00AB0DD0"/>
    <w:rsid w:val="00AB0E22"/>
    <w:rsid w:val="00AB0E56"/>
    <w:rsid w:val="00AB0ED5"/>
    <w:rsid w:val="00AB0F05"/>
    <w:rsid w:val="00AB1052"/>
    <w:rsid w:val="00AB1247"/>
    <w:rsid w:val="00AB151A"/>
    <w:rsid w:val="00AB1592"/>
    <w:rsid w:val="00AB15E5"/>
    <w:rsid w:val="00AB1612"/>
    <w:rsid w:val="00AB16EE"/>
    <w:rsid w:val="00AB16F4"/>
    <w:rsid w:val="00AB17F6"/>
    <w:rsid w:val="00AB1890"/>
    <w:rsid w:val="00AB18A2"/>
    <w:rsid w:val="00AB18AC"/>
    <w:rsid w:val="00AB1A9C"/>
    <w:rsid w:val="00AB1B6D"/>
    <w:rsid w:val="00AB1EB7"/>
    <w:rsid w:val="00AB20E1"/>
    <w:rsid w:val="00AB2115"/>
    <w:rsid w:val="00AB214A"/>
    <w:rsid w:val="00AB2493"/>
    <w:rsid w:val="00AB24CC"/>
    <w:rsid w:val="00AB2520"/>
    <w:rsid w:val="00AB25D9"/>
    <w:rsid w:val="00AB265D"/>
    <w:rsid w:val="00AB26B3"/>
    <w:rsid w:val="00AB27FE"/>
    <w:rsid w:val="00AB2908"/>
    <w:rsid w:val="00AB2968"/>
    <w:rsid w:val="00AB297E"/>
    <w:rsid w:val="00AB2990"/>
    <w:rsid w:val="00AB2A17"/>
    <w:rsid w:val="00AB2B67"/>
    <w:rsid w:val="00AB2ED4"/>
    <w:rsid w:val="00AB2FDC"/>
    <w:rsid w:val="00AB30D8"/>
    <w:rsid w:val="00AB312F"/>
    <w:rsid w:val="00AB31FB"/>
    <w:rsid w:val="00AB342B"/>
    <w:rsid w:val="00AB344B"/>
    <w:rsid w:val="00AB3761"/>
    <w:rsid w:val="00AB38E8"/>
    <w:rsid w:val="00AB3910"/>
    <w:rsid w:val="00AB39B3"/>
    <w:rsid w:val="00AB39E8"/>
    <w:rsid w:val="00AB3A15"/>
    <w:rsid w:val="00AB3A23"/>
    <w:rsid w:val="00AB3AB1"/>
    <w:rsid w:val="00AB3BE9"/>
    <w:rsid w:val="00AB3D33"/>
    <w:rsid w:val="00AB3D74"/>
    <w:rsid w:val="00AB3EC6"/>
    <w:rsid w:val="00AB3F73"/>
    <w:rsid w:val="00AB4068"/>
    <w:rsid w:val="00AB4143"/>
    <w:rsid w:val="00AB4213"/>
    <w:rsid w:val="00AB42A3"/>
    <w:rsid w:val="00AB42B6"/>
    <w:rsid w:val="00AB42FB"/>
    <w:rsid w:val="00AB4327"/>
    <w:rsid w:val="00AB43D8"/>
    <w:rsid w:val="00AB4486"/>
    <w:rsid w:val="00AB44B3"/>
    <w:rsid w:val="00AB4504"/>
    <w:rsid w:val="00AB4677"/>
    <w:rsid w:val="00AB4700"/>
    <w:rsid w:val="00AB4958"/>
    <w:rsid w:val="00AB4A64"/>
    <w:rsid w:val="00AB4B26"/>
    <w:rsid w:val="00AB4B2C"/>
    <w:rsid w:val="00AB4CA9"/>
    <w:rsid w:val="00AB4DCF"/>
    <w:rsid w:val="00AB4E85"/>
    <w:rsid w:val="00AB4ECC"/>
    <w:rsid w:val="00AB4F0F"/>
    <w:rsid w:val="00AB52DD"/>
    <w:rsid w:val="00AB5337"/>
    <w:rsid w:val="00AB53E3"/>
    <w:rsid w:val="00AB544C"/>
    <w:rsid w:val="00AB5A53"/>
    <w:rsid w:val="00AB5A7E"/>
    <w:rsid w:val="00AB5AC7"/>
    <w:rsid w:val="00AB5B9A"/>
    <w:rsid w:val="00AB5D1B"/>
    <w:rsid w:val="00AB5E2B"/>
    <w:rsid w:val="00AB5F08"/>
    <w:rsid w:val="00AB5F50"/>
    <w:rsid w:val="00AB5F98"/>
    <w:rsid w:val="00AB6030"/>
    <w:rsid w:val="00AB60E2"/>
    <w:rsid w:val="00AB6362"/>
    <w:rsid w:val="00AB6538"/>
    <w:rsid w:val="00AB6601"/>
    <w:rsid w:val="00AB6635"/>
    <w:rsid w:val="00AB66C3"/>
    <w:rsid w:val="00AB674E"/>
    <w:rsid w:val="00AB6877"/>
    <w:rsid w:val="00AB698A"/>
    <w:rsid w:val="00AB6B63"/>
    <w:rsid w:val="00AB6D78"/>
    <w:rsid w:val="00AB6D79"/>
    <w:rsid w:val="00AB6F6D"/>
    <w:rsid w:val="00AB709E"/>
    <w:rsid w:val="00AB70DF"/>
    <w:rsid w:val="00AB7133"/>
    <w:rsid w:val="00AB7482"/>
    <w:rsid w:val="00AB75E0"/>
    <w:rsid w:val="00AB7620"/>
    <w:rsid w:val="00AB76C8"/>
    <w:rsid w:val="00AB77C0"/>
    <w:rsid w:val="00AB7806"/>
    <w:rsid w:val="00AB793D"/>
    <w:rsid w:val="00AB7BA5"/>
    <w:rsid w:val="00AB7C1E"/>
    <w:rsid w:val="00AB7C4D"/>
    <w:rsid w:val="00AB7DCB"/>
    <w:rsid w:val="00AB7E4A"/>
    <w:rsid w:val="00AB7FA5"/>
    <w:rsid w:val="00AB7FB1"/>
    <w:rsid w:val="00AC026C"/>
    <w:rsid w:val="00AC028F"/>
    <w:rsid w:val="00AC02C1"/>
    <w:rsid w:val="00AC0509"/>
    <w:rsid w:val="00AC0600"/>
    <w:rsid w:val="00AC06E5"/>
    <w:rsid w:val="00AC07CE"/>
    <w:rsid w:val="00AC08F5"/>
    <w:rsid w:val="00AC092C"/>
    <w:rsid w:val="00AC0AB6"/>
    <w:rsid w:val="00AC0B0F"/>
    <w:rsid w:val="00AC0B49"/>
    <w:rsid w:val="00AC0C22"/>
    <w:rsid w:val="00AC0CDF"/>
    <w:rsid w:val="00AC0CE5"/>
    <w:rsid w:val="00AC0D45"/>
    <w:rsid w:val="00AC0DC3"/>
    <w:rsid w:val="00AC10AD"/>
    <w:rsid w:val="00AC12C3"/>
    <w:rsid w:val="00AC144E"/>
    <w:rsid w:val="00AC144F"/>
    <w:rsid w:val="00AC14BD"/>
    <w:rsid w:val="00AC14DB"/>
    <w:rsid w:val="00AC16C2"/>
    <w:rsid w:val="00AC184B"/>
    <w:rsid w:val="00AC18A4"/>
    <w:rsid w:val="00AC1AAE"/>
    <w:rsid w:val="00AC1E55"/>
    <w:rsid w:val="00AC1F5D"/>
    <w:rsid w:val="00AC20C6"/>
    <w:rsid w:val="00AC210F"/>
    <w:rsid w:val="00AC211E"/>
    <w:rsid w:val="00AC2199"/>
    <w:rsid w:val="00AC21E0"/>
    <w:rsid w:val="00AC2243"/>
    <w:rsid w:val="00AC2272"/>
    <w:rsid w:val="00AC22E9"/>
    <w:rsid w:val="00AC2339"/>
    <w:rsid w:val="00AC2393"/>
    <w:rsid w:val="00AC240B"/>
    <w:rsid w:val="00AC24BD"/>
    <w:rsid w:val="00AC24D4"/>
    <w:rsid w:val="00AC26E6"/>
    <w:rsid w:val="00AC276F"/>
    <w:rsid w:val="00AC2964"/>
    <w:rsid w:val="00AC2A64"/>
    <w:rsid w:val="00AC2AF8"/>
    <w:rsid w:val="00AC2C1C"/>
    <w:rsid w:val="00AC2C25"/>
    <w:rsid w:val="00AC2C8D"/>
    <w:rsid w:val="00AC2D12"/>
    <w:rsid w:val="00AC2E99"/>
    <w:rsid w:val="00AC3049"/>
    <w:rsid w:val="00AC31B4"/>
    <w:rsid w:val="00AC324B"/>
    <w:rsid w:val="00AC3255"/>
    <w:rsid w:val="00AC3331"/>
    <w:rsid w:val="00AC342A"/>
    <w:rsid w:val="00AC3480"/>
    <w:rsid w:val="00AC35DC"/>
    <w:rsid w:val="00AC3615"/>
    <w:rsid w:val="00AC382A"/>
    <w:rsid w:val="00AC38A5"/>
    <w:rsid w:val="00AC38D1"/>
    <w:rsid w:val="00AC393E"/>
    <w:rsid w:val="00AC3B94"/>
    <w:rsid w:val="00AC3D06"/>
    <w:rsid w:val="00AC3D31"/>
    <w:rsid w:val="00AC3F9A"/>
    <w:rsid w:val="00AC4037"/>
    <w:rsid w:val="00AC408A"/>
    <w:rsid w:val="00AC413E"/>
    <w:rsid w:val="00AC41A1"/>
    <w:rsid w:val="00AC429F"/>
    <w:rsid w:val="00AC465B"/>
    <w:rsid w:val="00AC47D1"/>
    <w:rsid w:val="00AC4D4E"/>
    <w:rsid w:val="00AC4ED4"/>
    <w:rsid w:val="00AC4FCA"/>
    <w:rsid w:val="00AC5099"/>
    <w:rsid w:val="00AC50DC"/>
    <w:rsid w:val="00AC515C"/>
    <w:rsid w:val="00AC5165"/>
    <w:rsid w:val="00AC51BE"/>
    <w:rsid w:val="00AC51DD"/>
    <w:rsid w:val="00AC5391"/>
    <w:rsid w:val="00AC53CB"/>
    <w:rsid w:val="00AC53D3"/>
    <w:rsid w:val="00AC5491"/>
    <w:rsid w:val="00AC54CC"/>
    <w:rsid w:val="00AC5536"/>
    <w:rsid w:val="00AC5560"/>
    <w:rsid w:val="00AC5605"/>
    <w:rsid w:val="00AC561B"/>
    <w:rsid w:val="00AC5629"/>
    <w:rsid w:val="00AC5728"/>
    <w:rsid w:val="00AC599F"/>
    <w:rsid w:val="00AC59AC"/>
    <w:rsid w:val="00AC5A5A"/>
    <w:rsid w:val="00AC5B1B"/>
    <w:rsid w:val="00AC5B3D"/>
    <w:rsid w:val="00AC5B3E"/>
    <w:rsid w:val="00AC5C2A"/>
    <w:rsid w:val="00AC5C5B"/>
    <w:rsid w:val="00AC5CBB"/>
    <w:rsid w:val="00AC5D94"/>
    <w:rsid w:val="00AC5DA2"/>
    <w:rsid w:val="00AC5E8A"/>
    <w:rsid w:val="00AC5F0A"/>
    <w:rsid w:val="00AC60B4"/>
    <w:rsid w:val="00AC631A"/>
    <w:rsid w:val="00AC6409"/>
    <w:rsid w:val="00AC6445"/>
    <w:rsid w:val="00AC666B"/>
    <w:rsid w:val="00AC6685"/>
    <w:rsid w:val="00AC67B6"/>
    <w:rsid w:val="00AC67D4"/>
    <w:rsid w:val="00AC6842"/>
    <w:rsid w:val="00AC68E1"/>
    <w:rsid w:val="00AC6A1F"/>
    <w:rsid w:val="00AC6A85"/>
    <w:rsid w:val="00AC6B06"/>
    <w:rsid w:val="00AC6B28"/>
    <w:rsid w:val="00AC6C0E"/>
    <w:rsid w:val="00AC6CCA"/>
    <w:rsid w:val="00AC6D75"/>
    <w:rsid w:val="00AC6DBA"/>
    <w:rsid w:val="00AC6E20"/>
    <w:rsid w:val="00AC6F81"/>
    <w:rsid w:val="00AC7035"/>
    <w:rsid w:val="00AC7281"/>
    <w:rsid w:val="00AC730E"/>
    <w:rsid w:val="00AC739A"/>
    <w:rsid w:val="00AC7481"/>
    <w:rsid w:val="00AC75E6"/>
    <w:rsid w:val="00AC76F4"/>
    <w:rsid w:val="00AC77AC"/>
    <w:rsid w:val="00AC79E1"/>
    <w:rsid w:val="00AC7D98"/>
    <w:rsid w:val="00AC7EB3"/>
    <w:rsid w:val="00AC7F35"/>
    <w:rsid w:val="00AD0047"/>
    <w:rsid w:val="00AD00C5"/>
    <w:rsid w:val="00AD00ED"/>
    <w:rsid w:val="00AD0270"/>
    <w:rsid w:val="00AD028C"/>
    <w:rsid w:val="00AD0387"/>
    <w:rsid w:val="00AD051C"/>
    <w:rsid w:val="00AD0566"/>
    <w:rsid w:val="00AD0576"/>
    <w:rsid w:val="00AD058C"/>
    <w:rsid w:val="00AD07E0"/>
    <w:rsid w:val="00AD0903"/>
    <w:rsid w:val="00AD0AA0"/>
    <w:rsid w:val="00AD0AF5"/>
    <w:rsid w:val="00AD0B17"/>
    <w:rsid w:val="00AD0B32"/>
    <w:rsid w:val="00AD0C42"/>
    <w:rsid w:val="00AD0C77"/>
    <w:rsid w:val="00AD0D05"/>
    <w:rsid w:val="00AD0ECB"/>
    <w:rsid w:val="00AD0F3B"/>
    <w:rsid w:val="00AD0F68"/>
    <w:rsid w:val="00AD113D"/>
    <w:rsid w:val="00AD1175"/>
    <w:rsid w:val="00AD1266"/>
    <w:rsid w:val="00AD133B"/>
    <w:rsid w:val="00AD1416"/>
    <w:rsid w:val="00AD1470"/>
    <w:rsid w:val="00AD1563"/>
    <w:rsid w:val="00AD165F"/>
    <w:rsid w:val="00AD17A2"/>
    <w:rsid w:val="00AD188D"/>
    <w:rsid w:val="00AD18D3"/>
    <w:rsid w:val="00AD1974"/>
    <w:rsid w:val="00AD1ABD"/>
    <w:rsid w:val="00AD1B19"/>
    <w:rsid w:val="00AD1D66"/>
    <w:rsid w:val="00AD1E95"/>
    <w:rsid w:val="00AD1FEF"/>
    <w:rsid w:val="00AD2000"/>
    <w:rsid w:val="00AD20D6"/>
    <w:rsid w:val="00AD2108"/>
    <w:rsid w:val="00AD2133"/>
    <w:rsid w:val="00AD2200"/>
    <w:rsid w:val="00AD2523"/>
    <w:rsid w:val="00AD2794"/>
    <w:rsid w:val="00AD28D1"/>
    <w:rsid w:val="00AD2BB4"/>
    <w:rsid w:val="00AD2C2F"/>
    <w:rsid w:val="00AD2D1C"/>
    <w:rsid w:val="00AD2D3E"/>
    <w:rsid w:val="00AD2D49"/>
    <w:rsid w:val="00AD2DC5"/>
    <w:rsid w:val="00AD2EA3"/>
    <w:rsid w:val="00AD2F79"/>
    <w:rsid w:val="00AD3082"/>
    <w:rsid w:val="00AD310C"/>
    <w:rsid w:val="00AD3455"/>
    <w:rsid w:val="00AD36FF"/>
    <w:rsid w:val="00AD37D9"/>
    <w:rsid w:val="00AD3804"/>
    <w:rsid w:val="00AD384B"/>
    <w:rsid w:val="00AD392A"/>
    <w:rsid w:val="00AD395D"/>
    <w:rsid w:val="00AD3C17"/>
    <w:rsid w:val="00AD3C89"/>
    <w:rsid w:val="00AD3CAD"/>
    <w:rsid w:val="00AD3D59"/>
    <w:rsid w:val="00AD3ECF"/>
    <w:rsid w:val="00AD3F55"/>
    <w:rsid w:val="00AD4071"/>
    <w:rsid w:val="00AD40D5"/>
    <w:rsid w:val="00AD421D"/>
    <w:rsid w:val="00AD4251"/>
    <w:rsid w:val="00AD4274"/>
    <w:rsid w:val="00AD4347"/>
    <w:rsid w:val="00AD4374"/>
    <w:rsid w:val="00AD4523"/>
    <w:rsid w:val="00AD472E"/>
    <w:rsid w:val="00AD474F"/>
    <w:rsid w:val="00AD478C"/>
    <w:rsid w:val="00AD498D"/>
    <w:rsid w:val="00AD4ADA"/>
    <w:rsid w:val="00AD4C78"/>
    <w:rsid w:val="00AD4EA0"/>
    <w:rsid w:val="00AD5030"/>
    <w:rsid w:val="00AD50C9"/>
    <w:rsid w:val="00AD5123"/>
    <w:rsid w:val="00AD5174"/>
    <w:rsid w:val="00AD5431"/>
    <w:rsid w:val="00AD545D"/>
    <w:rsid w:val="00AD553E"/>
    <w:rsid w:val="00AD5605"/>
    <w:rsid w:val="00AD56D4"/>
    <w:rsid w:val="00AD5744"/>
    <w:rsid w:val="00AD59FE"/>
    <w:rsid w:val="00AD5A17"/>
    <w:rsid w:val="00AD5A99"/>
    <w:rsid w:val="00AD5C72"/>
    <w:rsid w:val="00AD5F20"/>
    <w:rsid w:val="00AD6082"/>
    <w:rsid w:val="00AD60DE"/>
    <w:rsid w:val="00AD6158"/>
    <w:rsid w:val="00AD61CB"/>
    <w:rsid w:val="00AD6299"/>
    <w:rsid w:val="00AD64E2"/>
    <w:rsid w:val="00AD66A2"/>
    <w:rsid w:val="00AD692C"/>
    <w:rsid w:val="00AD69FF"/>
    <w:rsid w:val="00AD6BF9"/>
    <w:rsid w:val="00AD6D67"/>
    <w:rsid w:val="00AD702B"/>
    <w:rsid w:val="00AD709B"/>
    <w:rsid w:val="00AD724B"/>
    <w:rsid w:val="00AD72E6"/>
    <w:rsid w:val="00AD730D"/>
    <w:rsid w:val="00AD7372"/>
    <w:rsid w:val="00AD73FC"/>
    <w:rsid w:val="00AD743B"/>
    <w:rsid w:val="00AD755B"/>
    <w:rsid w:val="00AD769C"/>
    <w:rsid w:val="00AD76A0"/>
    <w:rsid w:val="00AD76B1"/>
    <w:rsid w:val="00AD788C"/>
    <w:rsid w:val="00AD78B1"/>
    <w:rsid w:val="00AD7909"/>
    <w:rsid w:val="00AD7A62"/>
    <w:rsid w:val="00AD7B5A"/>
    <w:rsid w:val="00AD7B7E"/>
    <w:rsid w:val="00AD7BA4"/>
    <w:rsid w:val="00AD7BFD"/>
    <w:rsid w:val="00AD7C95"/>
    <w:rsid w:val="00AD7CFE"/>
    <w:rsid w:val="00AD7D10"/>
    <w:rsid w:val="00AD7D94"/>
    <w:rsid w:val="00AD7EC2"/>
    <w:rsid w:val="00AD7FCD"/>
    <w:rsid w:val="00AE0097"/>
    <w:rsid w:val="00AE00C7"/>
    <w:rsid w:val="00AE03DB"/>
    <w:rsid w:val="00AE0501"/>
    <w:rsid w:val="00AE062E"/>
    <w:rsid w:val="00AE0730"/>
    <w:rsid w:val="00AE0A60"/>
    <w:rsid w:val="00AE0C2C"/>
    <w:rsid w:val="00AE0D6F"/>
    <w:rsid w:val="00AE0EA2"/>
    <w:rsid w:val="00AE0F5B"/>
    <w:rsid w:val="00AE108F"/>
    <w:rsid w:val="00AE114E"/>
    <w:rsid w:val="00AE119A"/>
    <w:rsid w:val="00AE132D"/>
    <w:rsid w:val="00AE1382"/>
    <w:rsid w:val="00AE13B1"/>
    <w:rsid w:val="00AE141A"/>
    <w:rsid w:val="00AE1503"/>
    <w:rsid w:val="00AE155D"/>
    <w:rsid w:val="00AE1678"/>
    <w:rsid w:val="00AE17C6"/>
    <w:rsid w:val="00AE1903"/>
    <w:rsid w:val="00AE194A"/>
    <w:rsid w:val="00AE1A86"/>
    <w:rsid w:val="00AE1AA7"/>
    <w:rsid w:val="00AE1C46"/>
    <w:rsid w:val="00AE1CCA"/>
    <w:rsid w:val="00AE1EE8"/>
    <w:rsid w:val="00AE233A"/>
    <w:rsid w:val="00AE24DF"/>
    <w:rsid w:val="00AE2631"/>
    <w:rsid w:val="00AE275D"/>
    <w:rsid w:val="00AE2876"/>
    <w:rsid w:val="00AE28D7"/>
    <w:rsid w:val="00AE2BED"/>
    <w:rsid w:val="00AE2CEB"/>
    <w:rsid w:val="00AE2EB1"/>
    <w:rsid w:val="00AE322C"/>
    <w:rsid w:val="00AE323F"/>
    <w:rsid w:val="00AE3605"/>
    <w:rsid w:val="00AE36AB"/>
    <w:rsid w:val="00AE3787"/>
    <w:rsid w:val="00AE3797"/>
    <w:rsid w:val="00AE3AEE"/>
    <w:rsid w:val="00AE3B05"/>
    <w:rsid w:val="00AE3B6D"/>
    <w:rsid w:val="00AE3BC6"/>
    <w:rsid w:val="00AE3BF5"/>
    <w:rsid w:val="00AE3DC8"/>
    <w:rsid w:val="00AE3DE1"/>
    <w:rsid w:val="00AE3F1D"/>
    <w:rsid w:val="00AE3F40"/>
    <w:rsid w:val="00AE3F90"/>
    <w:rsid w:val="00AE40ED"/>
    <w:rsid w:val="00AE415F"/>
    <w:rsid w:val="00AE416F"/>
    <w:rsid w:val="00AE4195"/>
    <w:rsid w:val="00AE41C7"/>
    <w:rsid w:val="00AE4411"/>
    <w:rsid w:val="00AE448C"/>
    <w:rsid w:val="00AE47A9"/>
    <w:rsid w:val="00AE49CF"/>
    <w:rsid w:val="00AE4A8F"/>
    <w:rsid w:val="00AE4CE8"/>
    <w:rsid w:val="00AE4CF6"/>
    <w:rsid w:val="00AE4E15"/>
    <w:rsid w:val="00AE4E61"/>
    <w:rsid w:val="00AE5080"/>
    <w:rsid w:val="00AE51D1"/>
    <w:rsid w:val="00AE51DF"/>
    <w:rsid w:val="00AE5317"/>
    <w:rsid w:val="00AE5439"/>
    <w:rsid w:val="00AE54AC"/>
    <w:rsid w:val="00AE54BE"/>
    <w:rsid w:val="00AE5522"/>
    <w:rsid w:val="00AE56EC"/>
    <w:rsid w:val="00AE577B"/>
    <w:rsid w:val="00AE5A56"/>
    <w:rsid w:val="00AE5B6F"/>
    <w:rsid w:val="00AE5BEF"/>
    <w:rsid w:val="00AE5C7C"/>
    <w:rsid w:val="00AE5D24"/>
    <w:rsid w:val="00AE5DFF"/>
    <w:rsid w:val="00AE5E56"/>
    <w:rsid w:val="00AE5E73"/>
    <w:rsid w:val="00AE5F9A"/>
    <w:rsid w:val="00AE608D"/>
    <w:rsid w:val="00AE6182"/>
    <w:rsid w:val="00AE61B2"/>
    <w:rsid w:val="00AE6371"/>
    <w:rsid w:val="00AE63B3"/>
    <w:rsid w:val="00AE63C1"/>
    <w:rsid w:val="00AE670A"/>
    <w:rsid w:val="00AE67EF"/>
    <w:rsid w:val="00AE680C"/>
    <w:rsid w:val="00AE6A8E"/>
    <w:rsid w:val="00AE6C53"/>
    <w:rsid w:val="00AE6DC9"/>
    <w:rsid w:val="00AE6E2C"/>
    <w:rsid w:val="00AE73C2"/>
    <w:rsid w:val="00AE73CA"/>
    <w:rsid w:val="00AE7419"/>
    <w:rsid w:val="00AE750A"/>
    <w:rsid w:val="00AE7581"/>
    <w:rsid w:val="00AE759F"/>
    <w:rsid w:val="00AE75BC"/>
    <w:rsid w:val="00AE75E7"/>
    <w:rsid w:val="00AE7691"/>
    <w:rsid w:val="00AE77D5"/>
    <w:rsid w:val="00AE7815"/>
    <w:rsid w:val="00AE7874"/>
    <w:rsid w:val="00AE7886"/>
    <w:rsid w:val="00AE78D1"/>
    <w:rsid w:val="00AE7C7A"/>
    <w:rsid w:val="00AE7D96"/>
    <w:rsid w:val="00AE7E65"/>
    <w:rsid w:val="00AE7F89"/>
    <w:rsid w:val="00AF007B"/>
    <w:rsid w:val="00AF05A9"/>
    <w:rsid w:val="00AF08BF"/>
    <w:rsid w:val="00AF0A5B"/>
    <w:rsid w:val="00AF0A8A"/>
    <w:rsid w:val="00AF0CA7"/>
    <w:rsid w:val="00AF0E1C"/>
    <w:rsid w:val="00AF0E79"/>
    <w:rsid w:val="00AF0E81"/>
    <w:rsid w:val="00AF0E8B"/>
    <w:rsid w:val="00AF0F00"/>
    <w:rsid w:val="00AF0F64"/>
    <w:rsid w:val="00AF11AF"/>
    <w:rsid w:val="00AF12A6"/>
    <w:rsid w:val="00AF12F8"/>
    <w:rsid w:val="00AF14F6"/>
    <w:rsid w:val="00AF1614"/>
    <w:rsid w:val="00AF161B"/>
    <w:rsid w:val="00AF16BC"/>
    <w:rsid w:val="00AF190A"/>
    <w:rsid w:val="00AF1914"/>
    <w:rsid w:val="00AF1B9B"/>
    <w:rsid w:val="00AF1C33"/>
    <w:rsid w:val="00AF1C36"/>
    <w:rsid w:val="00AF1CD5"/>
    <w:rsid w:val="00AF1E63"/>
    <w:rsid w:val="00AF1EF2"/>
    <w:rsid w:val="00AF1F16"/>
    <w:rsid w:val="00AF1F4C"/>
    <w:rsid w:val="00AF1F9E"/>
    <w:rsid w:val="00AF2037"/>
    <w:rsid w:val="00AF2081"/>
    <w:rsid w:val="00AF20E8"/>
    <w:rsid w:val="00AF214A"/>
    <w:rsid w:val="00AF2151"/>
    <w:rsid w:val="00AF21C4"/>
    <w:rsid w:val="00AF224A"/>
    <w:rsid w:val="00AF2414"/>
    <w:rsid w:val="00AF24BA"/>
    <w:rsid w:val="00AF24C8"/>
    <w:rsid w:val="00AF26DB"/>
    <w:rsid w:val="00AF29AD"/>
    <w:rsid w:val="00AF29B7"/>
    <w:rsid w:val="00AF2A1F"/>
    <w:rsid w:val="00AF2B40"/>
    <w:rsid w:val="00AF2BF0"/>
    <w:rsid w:val="00AF2C82"/>
    <w:rsid w:val="00AF2CB3"/>
    <w:rsid w:val="00AF2D54"/>
    <w:rsid w:val="00AF2E59"/>
    <w:rsid w:val="00AF2F6E"/>
    <w:rsid w:val="00AF3458"/>
    <w:rsid w:val="00AF37A7"/>
    <w:rsid w:val="00AF3932"/>
    <w:rsid w:val="00AF3A56"/>
    <w:rsid w:val="00AF3A57"/>
    <w:rsid w:val="00AF3A6B"/>
    <w:rsid w:val="00AF3AA1"/>
    <w:rsid w:val="00AF3B67"/>
    <w:rsid w:val="00AF3B82"/>
    <w:rsid w:val="00AF3D13"/>
    <w:rsid w:val="00AF3F45"/>
    <w:rsid w:val="00AF3F7B"/>
    <w:rsid w:val="00AF402C"/>
    <w:rsid w:val="00AF4243"/>
    <w:rsid w:val="00AF42B4"/>
    <w:rsid w:val="00AF4315"/>
    <w:rsid w:val="00AF4489"/>
    <w:rsid w:val="00AF44E2"/>
    <w:rsid w:val="00AF4507"/>
    <w:rsid w:val="00AF4B7B"/>
    <w:rsid w:val="00AF4B8A"/>
    <w:rsid w:val="00AF4CD3"/>
    <w:rsid w:val="00AF4DD1"/>
    <w:rsid w:val="00AF4E5E"/>
    <w:rsid w:val="00AF4F1B"/>
    <w:rsid w:val="00AF4FCD"/>
    <w:rsid w:val="00AF5312"/>
    <w:rsid w:val="00AF5408"/>
    <w:rsid w:val="00AF5530"/>
    <w:rsid w:val="00AF55A2"/>
    <w:rsid w:val="00AF55F3"/>
    <w:rsid w:val="00AF5667"/>
    <w:rsid w:val="00AF5707"/>
    <w:rsid w:val="00AF57F0"/>
    <w:rsid w:val="00AF583C"/>
    <w:rsid w:val="00AF5A50"/>
    <w:rsid w:val="00AF5C9F"/>
    <w:rsid w:val="00AF5DF5"/>
    <w:rsid w:val="00AF5EC6"/>
    <w:rsid w:val="00AF60A1"/>
    <w:rsid w:val="00AF620B"/>
    <w:rsid w:val="00AF627F"/>
    <w:rsid w:val="00AF6465"/>
    <w:rsid w:val="00AF6565"/>
    <w:rsid w:val="00AF65BB"/>
    <w:rsid w:val="00AF66D1"/>
    <w:rsid w:val="00AF6706"/>
    <w:rsid w:val="00AF67CF"/>
    <w:rsid w:val="00AF6AC4"/>
    <w:rsid w:val="00AF6C38"/>
    <w:rsid w:val="00AF6C92"/>
    <w:rsid w:val="00AF6E55"/>
    <w:rsid w:val="00AF6E8A"/>
    <w:rsid w:val="00AF703F"/>
    <w:rsid w:val="00AF7213"/>
    <w:rsid w:val="00AF7465"/>
    <w:rsid w:val="00AF74FE"/>
    <w:rsid w:val="00AF753C"/>
    <w:rsid w:val="00AF754D"/>
    <w:rsid w:val="00AF75D3"/>
    <w:rsid w:val="00AF7736"/>
    <w:rsid w:val="00AF7748"/>
    <w:rsid w:val="00AF7771"/>
    <w:rsid w:val="00AF78E0"/>
    <w:rsid w:val="00AF78FB"/>
    <w:rsid w:val="00AF791B"/>
    <w:rsid w:val="00AF7AA5"/>
    <w:rsid w:val="00AF7B2C"/>
    <w:rsid w:val="00AF7C21"/>
    <w:rsid w:val="00AF7C4F"/>
    <w:rsid w:val="00AF7D92"/>
    <w:rsid w:val="00AF7DEB"/>
    <w:rsid w:val="00AF7EBB"/>
    <w:rsid w:val="00AF7F37"/>
    <w:rsid w:val="00B001BD"/>
    <w:rsid w:val="00B0028E"/>
    <w:rsid w:val="00B002C4"/>
    <w:rsid w:val="00B002D6"/>
    <w:rsid w:val="00B0045B"/>
    <w:rsid w:val="00B0047E"/>
    <w:rsid w:val="00B004D0"/>
    <w:rsid w:val="00B0058B"/>
    <w:rsid w:val="00B0059F"/>
    <w:rsid w:val="00B0075F"/>
    <w:rsid w:val="00B0096C"/>
    <w:rsid w:val="00B00AE5"/>
    <w:rsid w:val="00B00D86"/>
    <w:rsid w:val="00B00E51"/>
    <w:rsid w:val="00B00E66"/>
    <w:rsid w:val="00B0108C"/>
    <w:rsid w:val="00B011CC"/>
    <w:rsid w:val="00B01204"/>
    <w:rsid w:val="00B013C2"/>
    <w:rsid w:val="00B01621"/>
    <w:rsid w:val="00B01724"/>
    <w:rsid w:val="00B019A1"/>
    <w:rsid w:val="00B01B94"/>
    <w:rsid w:val="00B01BC4"/>
    <w:rsid w:val="00B01D4B"/>
    <w:rsid w:val="00B01EC2"/>
    <w:rsid w:val="00B01F70"/>
    <w:rsid w:val="00B021F8"/>
    <w:rsid w:val="00B02276"/>
    <w:rsid w:val="00B022DC"/>
    <w:rsid w:val="00B022E2"/>
    <w:rsid w:val="00B02418"/>
    <w:rsid w:val="00B024E9"/>
    <w:rsid w:val="00B02628"/>
    <w:rsid w:val="00B02751"/>
    <w:rsid w:val="00B0285E"/>
    <w:rsid w:val="00B02973"/>
    <w:rsid w:val="00B029B7"/>
    <w:rsid w:val="00B02BA3"/>
    <w:rsid w:val="00B02C3B"/>
    <w:rsid w:val="00B02D12"/>
    <w:rsid w:val="00B02F65"/>
    <w:rsid w:val="00B02F9F"/>
    <w:rsid w:val="00B03247"/>
    <w:rsid w:val="00B0329C"/>
    <w:rsid w:val="00B033B9"/>
    <w:rsid w:val="00B03502"/>
    <w:rsid w:val="00B037EB"/>
    <w:rsid w:val="00B038A0"/>
    <w:rsid w:val="00B039CD"/>
    <w:rsid w:val="00B03CA6"/>
    <w:rsid w:val="00B03E64"/>
    <w:rsid w:val="00B03EBD"/>
    <w:rsid w:val="00B03EC8"/>
    <w:rsid w:val="00B03FCF"/>
    <w:rsid w:val="00B03FFA"/>
    <w:rsid w:val="00B04048"/>
    <w:rsid w:val="00B0408C"/>
    <w:rsid w:val="00B040CC"/>
    <w:rsid w:val="00B04158"/>
    <w:rsid w:val="00B042FB"/>
    <w:rsid w:val="00B0442F"/>
    <w:rsid w:val="00B04437"/>
    <w:rsid w:val="00B0457C"/>
    <w:rsid w:val="00B0461C"/>
    <w:rsid w:val="00B04672"/>
    <w:rsid w:val="00B04681"/>
    <w:rsid w:val="00B04722"/>
    <w:rsid w:val="00B04769"/>
    <w:rsid w:val="00B049D3"/>
    <w:rsid w:val="00B04A3C"/>
    <w:rsid w:val="00B04BAE"/>
    <w:rsid w:val="00B04C2E"/>
    <w:rsid w:val="00B04D0D"/>
    <w:rsid w:val="00B04D39"/>
    <w:rsid w:val="00B04D89"/>
    <w:rsid w:val="00B04E4D"/>
    <w:rsid w:val="00B04F3D"/>
    <w:rsid w:val="00B0513F"/>
    <w:rsid w:val="00B05360"/>
    <w:rsid w:val="00B05530"/>
    <w:rsid w:val="00B05579"/>
    <w:rsid w:val="00B0558E"/>
    <w:rsid w:val="00B05655"/>
    <w:rsid w:val="00B05680"/>
    <w:rsid w:val="00B05702"/>
    <w:rsid w:val="00B05730"/>
    <w:rsid w:val="00B058EC"/>
    <w:rsid w:val="00B05A6F"/>
    <w:rsid w:val="00B05AB2"/>
    <w:rsid w:val="00B05B6A"/>
    <w:rsid w:val="00B05BBD"/>
    <w:rsid w:val="00B05D54"/>
    <w:rsid w:val="00B05DD2"/>
    <w:rsid w:val="00B05F10"/>
    <w:rsid w:val="00B05F1C"/>
    <w:rsid w:val="00B06091"/>
    <w:rsid w:val="00B0621F"/>
    <w:rsid w:val="00B0625A"/>
    <w:rsid w:val="00B0646F"/>
    <w:rsid w:val="00B064FD"/>
    <w:rsid w:val="00B06543"/>
    <w:rsid w:val="00B06733"/>
    <w:rsid w:val="00B06846"/>
    <w:rsid w:val="00B0684E"/>
    <w:rsid w:val="00B068E5"/>
    <w:rsid w:val="00B068F9"/>
    <w:rsid w:val="00B06C1C"/>
    <w:rsid w:val="00B06DD9"/>
    <w:rsid w:val="00B06DDC"/>
    <w:rsid w:val="00B06F27"/>
    <w:rsid w:val="00B06F32"/>
    <w:rsid w:val="00B06F8D"/>
    <w:rsid w:val="00B07116"/>
    <w:rsid w:val="00B07360"/>
    <w:rsid w:val="00B07384"/>
    <w:rsid w:val="00B073CF"/>
    <w:rsid w:val="00B073FA"/>
    <w:rsid w:val="00B07474"/>
    <w:rsid w:val="00B07765"/>
    <w:rsid w:val="00B0784B"/>
    <w:rsid w:val="00B07916"/>
    <w:rsid w:val="00B07921"/>
    <w:rsid w:val="00B07C15"/>
    <w:rsid w:val="00B07C53"/>
    <w:rsid w:val="00B07CD6"/>
    <w:rsid w:val="00B07D0A"/>
    <w:rsid w:val="00B07E52"/>
    <w:rsid w:val="00B10010"/>
    <w:rsid w:val="00B10169"/>
    <w:rsid w:val="00B10383"/>
    <w:rsid w:val="00B10390"/>
    <w:rsid w:val="00B10527"/>
    <w:rsid w:val="00B1062E"/>
    <w:rsid w:val="00B1098C"/>
    <w:rsid w:val="00B10CD9"/>
    <w:rsid w:val="00B10E7D"/>
    <w:rsid w:val="00B11225"/>
    <w:rsid w:val="00B1127A"/>
    <w:rsid w:val="00B11393"/>
    <w:rsid w:val="00B114F4"/>
    <w:rsid w:val="00B11530"/>
    <w:rsid w:val="00B11759"/>
    <w:rsid w:val="00B11775"/>
    <w:rsid w:val="00B1184F"/>
    <w:rsid w:val="00B1197B"/>
    <w:rsid w:val="00B119D6"/>
    <w:rsid w:val="00B11AFA"/>
    <w:rsid w:val="00B11B4D"/>
    <w:rsid w:val="00B11BD1"/>
    <w:rsid w:val="00B11C5F"/>
    <w:rsid w:val="00B11D6C"/>
    <w:rsid w:val="00B11E3D"/>
    <w:rsid w:val="00B11E4D"/>
    <w:rsid w:val="00B11FD3"/>
    <w:rsid w:val="00B1205A"/>
    <w:rsid w:val="00B120BD"/>
    <w:rsid w:val="00B12115"/>
    <w:rsid w:val="00B121B2"/>
    <w:rsid w:val="00B12229"/>
    <w:rsid w:val="00B12327"/>
    <w:rsid w:val="00B1259C"/>
    <w:rsid w:val="00B12718"/>
    <w:rsid w:val="00B12722"/>
    <w:rsid w:val="00B12AC6"/>
    <w:rsid w:val="00B12C0B"/>
    <w:rsid w:val="00B12C94"/>
    <w:rsid w:val="00B12CCE"/>
    <w:rsid w:val="00B12F75"/>
    <w:rsid w:val="00B1302D"/>
    <w:rsid w:val="00B131BA"/>
    <w:rsid w:val="00B131D9"/>
    <w:rsid w:val="00B13208"/>
    <w:rsid w:val="00B13262"/>
    <w:rsid w:val="00B133A8"/>
    <w:rsid w:val="00B13439"/>
    <w:rsid w:val="00B134E8"/>
    <w:rsid w:val="00B1356D"/>
    <w:rsid w:val="00B1380A"/>
    <w:rsid w:val="00B138A4"/>
    <w:rsid w:val="00B13954"/>
    <w:rsid w:val="00B1397E"/>
    <w:rsid w:val="00B1399E"/>
    <w:rsid w:val="00B139C2"/>
    <w:rsid w:val="00B13BA4"/>
    <w:rsid w:val="00B13BA7"/>
    <w:rsid w:val="00B13C5A"/>
    <w:rsid w:val="00B13D81"/>
    <w:rsid w:val="00B13E27"/>
    <w:rsid w:val="00B13FBE"/>
    <w:rsid w:val="00B14034"/>
    <w:rsid w:val="00B140B7"/>
    <w:rsid w:val="00B140D4"/>
    <w:rsid w:val="00B14107"/>
    <w:rsid w:val="00B141E0"/>
    <w:rsid w:val="00B142E4"/>
    <w:rsid w:val="00B1454F"/>
    <w:rsid w:val="00B14746"/>
    <w:rsid w:val="00B149CA"/>
    <w:rsid w:val="00B14A62"/>
    <w:rsid w:val="00B14C0B"/>
    <w:rsid w:val="00B14CA1"/>
    <w:rsid w:val="00B14CE7"/>
    <w:rsid w:val="00B14CEA"/>
    <w:rsid w:val="00B14DC7"/>
    <w:rsid w:val="00B14E20"/>
    <w:rsid w:val="00B14E94"/>
    <w:rsid w:val="00B14EA0"/>
    <w:rsid w:val="00B14EA7"/>
    <w:rsid w:val="00B14EF6"/>
    <w:rsid w:val="00B1513F"/>
    <w:rsid w:val="00B15153"/>
    <w:rsid w:val="00B1516A"/>
    <w:rsid w:val="00B1530B"/>
    <w:rsid w:val="00B156F3"/>
    <w:rsid w:val="00B1578F"/>
    <w:rsid w:val="00B15791"/>
    <w:rsid w:val="00B157EF"/>
    <w:rsid w:val="00B159F8"/>
    <w:rsid w:val="00B15B89"/>
    <w:rsid w:val="00B15C82"/>
    <w:rsid w:val="00B15D35"/>
    <w:rsid w:val="00B15E2F"/>
    <w:rsid w:val="00B16143"/>
    <w:rsid w:val="00B16154"/>
    <w:rsid w:val="00B165C4"/>
    <w:rsid w:val="00B165E7"/>
    <w:rsid w:val="00B1666D"/>
    <w:rsid w:val="00B16B3F"/>
    <w:rsid w:val="00B16CB7"/>
    <w:rsid w:val="00B16D0D"/>
    <w:rsid w:val="00B16D7C"/>
    <w:rsid w:val="00B16F0A"/>
    <w:rsid w:val="00B16FD2"/>
    <w:rsid w:val="00B170C2"/>
    <w:rsid w:val="00B1746F"/>
    <w:rsid w:val="00B176B2"/>
    <w:rsid w:val="00B179AE"/>
    <w:rsid w:val="00B17B5A"/>
    <w:rsid w:val="00B17BF7"/>
    <w:rsid w:val="00B17C81"/>
    <w:rsid w:val="00B17E04"/>
    <w:rsid w:val="00B17EC9"/>
    <w:rsid w:val="00B200BD"/>
    <w:rsid w:val="00B200ED"/>
    <w:rsid w:val="00B20328"/>
    <w:rsid w:val="00B20425"/>
    <w:rsid w:val="00B2051C"/>
    <w:rsid w:val="00B2058D"/>
    <w:rsid w:val="00B20649"/>
    <w:rsid w:val="00B20725"/>
    <w:rsid w:val="00B2076C"/>
    <w:rsid w:val="00B2087E"/>
    <w:rsid w:val="00B209F0"/>
    <w:rsid w:val="00B20B11"/>
    <w:rsid w:val="00B20B94"/>
    <w:rsid w:val="00B20F00"/>
    <w:rsid w:val="00B20FFE"/>
    <w:rsid w:val="00B211B2"/>
    <w:rsid w:val="00B211EF"/>
    <w:rsid w:val="00B211F3"/>
    <w:rsid w:val="00B21366"/>
    <w:rsid w:val="00B214BB"/>
    <w:rsid w:val="00B21567"/>
    <w:rsid w:val="00B21B0D"/>
    <w:rsid w:val="00B21B3B"/>
    <w:rsid w:val="00B21D69"/>
    <w:rsid w:val="00B22202"/>
    <w:rsid w:val="00B225E9"/>
    <w:rsid w:val="00B22691"/>
    <w:rsid w:val="00B226B9"/>
    <w:rsid w:val="00B226BE"/>
    <w:rsid w:val="00B226F4"/>
    <w:rsid w:val="00B227BC"/>
    <w:rsid w:val="00B22838"/>
    <w:rsid w:val="00B228E9"/>
    <w:rsid w:val="00B22918"/>
    <w:rsid w:val="00B229F4"/>
    <w:rsid w:val="00B22B43"/>
    <w:rsid w:val="00B22B6D"/>
    <w:rsid w:val="00B22B72"/>
    <w:rsid w:val="00B22B91"/>
    <w:rsid w:val="00B22BA2"/>
    <w:rsid w:val="00B22BD8"/>
    <w:rsid w:val="00B22C34"/>
    <w:rsid w:val="00B22D83"/>
    <w:rsid w:val="00B22E98"/>
    <w:rsid w:val="00B22F38"/>
    <w:rsid w:val="00B230C5"/>
    <w:rsid w:val="00B23117"/>
    <w:rsid w:val="00B23129"/>
    <w:rsid w:val="00B232AA"/>
    <w:rsid w:val="00B233C8"/>
    <w:rsid w:val="00B23509"/>
    <w:rsid w:val="00B235F3"/>
    <w:rsid w:val="00B23776"/>
    <w:rsid w:val="00B23D77"/>
    <w:rsid w:val="00B23E3F"/>
    <w:rsid w:val="00B23E7C"/>
    <w:rsid w:val="00B240AB"/>
    <w:rsid w:val="00B240FC"/>
    <w:rsid w:val="00B24188"/>
    <w:rsid w:val="00B2429C"/>
    <w:rsid w:val="00B24511"/>
    <w:rsid w:val="00B2455F"/>
    <w:rsid w:val="00B24568"/>
    <w:rsid w:val="00B245B5"/>
    <w:rsid w:val="00B245EF"/>
    <w:rsid w:val="00B246D8"/>
    <w:rsid w:val="00B247EF"/>
    <w:rsid w:val="00B2487B"/>
    <w:rsid w:val="00B248D0"/>
    <w:rsid w:val="00B248DC"/>
    <w:rsid w:val="00B24A29"/>
    <w:rsid w:val="00B24A68"/>
    <w:rsid w:val="00B24C0B"/>
    <w:rsid w:val="00B24CA6"/>
    <w:rsid w:val="00B24CBE"/>
    <w:rsid w:val="00B24E27"/>
    <w:rsid w:val="00B24E68"/>
    <w:rsid w:val="00B24EDE"/>
    <w:rsid w:val="00B24F1B"/>
    <w:rsid w:val="00B24F34"/>
    <w:rsid w:val="00B24FC8"/>
    <w:rsid w:val="00B2508F"/>
    <w:rsid w:val="00B25557"/>
    <w:rsid w:val="00B256D2"/>
    <w:rsid w:val="00B258CC"/>
    <w:rsid w:val="00B25BE0"/>
    <w:rsid w:val="00B25F75"/>
    <w:rsid w:val="00B26283"/>
    <w:rsid w:val="00B2628E"/>
    <w:rsid w:val="00B264EF"/>
    <w:rsid w:val="00B26651"/>
    <w:rsid w:val="00B266B0"/>
    <w:rsid w:val="00B267B1"/>
    <w:rsid w:val="00B26A14"/>
    <w:rsid w:val="00B26ADB"/>
    <w:rsid w:val="00B26B5C"/>
    <w:rsid w:val="00B26C64"/>
    <w:rsid w:val="00B26DE0"/>
    <w:rsid w:val="00B27020"/>
    <w:rsid w:val="00B270AD"/>
    <w:rsid w:val="00B271A4"/>
    <w:rsid w:val="00B271EF"/>
    <w:rsid w:val="00B27494"/>
    <w:rsid w:val="00B27921"/>
    <w:rsid w:val="00B2792E"/>
    <w:rsid w:val="00B27A4B"/>
    <w:rsid w:val="00B27BE9"/>
    <w:rsid w:val="00B27C8A"/>
    <w:rsid w:val="00B27D34"/>
    <w:rsid w:val="00B27E06"/>
    <w:rsid w:val="00B2D611"/>
    <w:rsid w:val="00B3000E"/>
    <w:rsid w:val="00B3015A"/>
    <w:rsid w:val="00B302FA"/>
    <w:rsid w:val="00B3035C"/>
    <w:rsid w:val="00B30452"/>
    <w:rsid w:val="00B30484"/>
    <w:rsid w:val="00B3058F"/>
    <w:rsid w:val="00B305F1"/>
    <w:rsid w:val="00B306C1"/>
    <w:rsid w:val="00B306DA"/>
    <w:rsid w:val="00B30B61"/>
    <w:rsid w:val="00B30B93"/>
    <w:rsid w:val="00B3148E"/>
    <w:rsid w:val="00B315B6"/>
    <w:rsid w:val="00B315F5"/>
    <w:rsid w:val="00B3167C"/>
    <w:rsid w:val="00B31779"/>
    <w:rsid w:val="00B31878"/>
    <w:rsid w:val="00B318BB"/>
    <w:rsid w:val="00B318CD"/>
    <w:rsid w:val="00B318DF"/>
    <w:rsid w:val="00B31A6E"/>
    <w:rsid w:val="00B31AEB"/>
    <w:rsid w:val="00B31C31"/>
    <w:rsid w:val="00B31D9C"/>
    <w:rsid w:val="00B31E5D"/>
    <w:rsid w:val="00B31E7E"/>
    <w:rsid w:val="00B31E98"/>
    <w:rsid w:val="00B31EC1"/>
    <w:rsid w:val="00B31FE6"/>
    <w:rsid w:val="00B31FF7"/>
    <w:rsid w:val="00B321AD"/>
    <w:rsid w:val="00B321BF"/>
    <w:rsid w:val="00B32215"/>
    <w:rsid w:val="00B3229D"/>
    <w:rsid w:val="00B3234C"/>
    <w:rsid w:val="00B324D9"/>
    <w:rsid w:val="00B32506"/>
    <w:rsid w:val="00B326A8"/>
    <w:rsid w:val="00B3291A"/>
    <w:rsid w:val="00B32965"/>
    <w:rsid w:val="00B3298D"/>
    <w:rsid w:val="00B329EB"/>
    <w:rsid w:val="00B32A23"/>
    <w:rsid w:val="00B32B24"/>
    <w:rsid w:val="00B32B4D"/>
    <w:rsid w:val="00B32FCD"/>
    <w:rsid w:val="00B3303B"/>
    <w:rsid w:val="00B33076"/>
    <w:rsid w:val="00B33143"/>
    <w:rsid w:val="00B3333E"/>
    <w:rsid w:val="00B3339C"/>
    <w:rsid w:val="00B33437"/>
    <w:rsid w:val="00B33508"/>
    <w:rsid w:val="00B335AA"/>
    <w:rsid w:val="00B335E9"/>
    <w:rsid w:val="00B3377E"/>
    <w:rsid w:val="00B33900"/>
    <w:rsid w:val="00B33952"/>
    <w:rsid w:val="00B33993"/>
    <w:rsid w:val="00B339D7"/>
    <w:rsid w:val="00B33B01"/>
    <w:rsid w:val="00B33BBF"/>
    <w:rsid w:val="00B33C00"/>
    <w:rsid w:val="00B33CCE"/>
    <w:rsid w:val="00B33E34"/>
    <w:rsid w:val="00B340A1"/>
    <w:rsid w:val="00B34112"/>
    <w:rsid w:val="00B341A0"/>
    <w:rsid w:val="00B3427A"/>
    <w:rsid w:val="00B34341"/>
    <w:rsid w:val="00B34506"/>
    <w:rsid w:val="00B34720"/>
    <w:rsid w:val="00B347B6"/>
    <w:rsid w:val="00B347E9"/>
    <w:rsid w:val="00B34811"/>
    <w:rsid w:val="00B3486E"/>
    <w:rsid w:val="00B34961"/>
    <w:rsid w:val="00B34A39"/>
    <w:rsid w:val="00B34A78"/>
    <w:rsid w:val="00B34BB9"/>
    <w:rsid w:val="00B34CC6"/>
    <w:rsid w:val="00B34D04"/>
    <w:rsid w:val="00B34DFC"/>
    <w:rsid w:val="00B34E63"/>
    <w:rsid w:val="00B35055"/>
    <w:rsid w:val="00B35078"/>
    <w:rsid w:val="00B351F2"/>
    <w:rsid w:val="00B352D8"/>
    <w:rsid w:val="00B35423"/>
    <w:rsid w:val="00B3542F"/>
    <w:rsid w:val="00B3552C"/>
    <w:rsid w:val="00B35A00"/>
    <w:rsid w:val="00B35A1D"/>
    <w:rsid w:val="00B35ACE"/>
    <w:rsid w:val="00B35B04"/>
    <w:rsid w:val="00B35DA4"/>
    <w:rsid w:val="00B36083"/>
    <w:rsid w:val="00B36087"/>
    <w:rsid w:val="00B360A2"/>
    <w:rsid w:val="00B360FC"/>
    <w:rsid w:val="00B3656E"/>
    <w:rsid w:val="00B36601"/>
    <w:rsid w:val="00B36624"/>
    <w:rsid w:val="00B36643"/>
    <w:rsid w:val="00B3669D"/>
    <w:rsid w:val="00B366F3"/>
    <w:rsid w:val="00B36859"/>
    <w:rsid w:val="00B36939"/>
    <w:rsid w:val="00B36AB4"/>
    <w:rsid w:val="00B36C0D"/>
    <w:rsid w:val="00B36E16"/>
    <w:rsid w:val="00B36E62"/>
    <w:rsid w:val="00B36E8F"/>
    <w:rsid w:val="00B36F27"/>
    <w:rsid w:val="00B36F28"/>
    <w:rsid w:val="00B36F3B"/>
    <w:rsid w:val="00B37253"/>
    <w:rsid w:val="00B37336"/>
    <w:rsid w:val="00B374BE"/>
    <w:rsid w:val="00B374D5"/>
    <w:rsid w:val="00B3751A"/>
    <w:rsid w:val="00B37AD7"/>
    <w:rsid w:val="00B37B5A"/>
    <w:rsid w:val="00B37BA3"/>
    <w:rsid w:val="00B37BFC"/>
    <w:rsid w:val="00B37C30"/>
    <w:rsid w:val="00B37C42"/>
    <w:rsid w:val="00B37C71"/>
    <w:rsid w:val="00B37CC3"/>
    <w:rsid w:val="00B37CC9"/>
    <w:rsid w:val="00B37D1A"/>
    <w:rsid w:val="00B37D9A"/>
    <w:rsid w:val="00B37FC8"/>
    <w:rsid w:val="00B40042"/>
    <w:rsid w:val="00B4011F"/>
    <w:rsid w:val="00B401DD"/>
    <w:rsid w:val="00B402A4"/>
    <w:rsid w:val="00B402CB"/>
    <w:rsid w:val="00B40317"/>
    <w:rsid w:val="00B40390"/>
    <w:rsid w:val="00B403E5"/>
    <w:rsid w:val="00B4040F"/>
    <w:rsid w:val="00B40560"/>
    <w:rsid w:val="00B4057C"/>
    <w:rsid w:val="00B405B1"/>
    <w:rsid w:val="00B407F2"/>
    <w:rsid w:val="00B408C0"/>
    <w:rsid w:val="00B40986"/>
    <w:rsid w:val="00B40A96"/>
    <w:rsid w:val="00B40BE4"/>
    <w:rsid w:val="00B40CC3"/>
    <w:rsid w:val="00B411D0"/>
    <w:rsid w:val="00B411F2"/>
    <w:rsid w:val="00B41232"/>
    <w:rsid w:val="00B412CF"/>
    <w:rsid w:val="00B412E6"/>
    <w:rsid w:val="00B4138D"/>
    <w:rsid w:val="00B4142C"/>
    <w:rsid w:val="00B4144E"/>
    <w:rsid w:val="00B41471"/>
    <w:rsid w:val="00B415C0"/>
    <w:rsid w:val="00B41634"/>
    <w:rsid w:val="00B41646"/>
    <w:rsid w:val="00B4171A"/>
    <w:rsid w:val="00B4171E"/>
    <w:rsid w:val="00B41828"/>
    <w:rsid w:val="00B4184B"/>
    <w:rsid w:val="00B41954"/>
    <w:rsid w:val="00B41A94"/>
    <w:rsid w:val="00B41B18"/>
    <w:rsid w:val="00B41B19"/>
    <w:rsid w:val="00B41B72"/>
    <w:rsid w:val="00B41C4C"/>
    <w:rsid w:val="00B41C5D"/>
    <w:rsid w:val="00B420E6"/>
    <w:rsid w:val="00B4216C"/>
    <w:rsid w:val="00B4216F"/>
    <w:rsid w:val="00B42177"/>
    <w:rsid w:val="00B422A7"/>
    <w:rsid w:val="00B42316"/>
    <w:rsid w:val="00B423B8"/>
    <w:rsid w:val="00B42404"/>
    <w:rsid w:val="00B424AB"/>
    <w:rsid w:val="00B4255D"/>
    <w:rsid w:val="00B42597"/>
    <w:rsid w:val="00B425F1"/>
    <w:rsid w:val="00B42667"/>
    <w:rsid w:val="00B426C0"/>
    <w:rsid w:val="00B426E6"/>
    <w:rsid w:val="00B429D2"/>
    <w:rsid w:val="00B42A17"/>
    <w:rsid w:val="00B42A32"/>
    <w:rsid w:val="00B42B9C"/>
    <w:rsid w:val="00B42C75"/>
    <w:rsid w:val="00B42D7A"/>
    <w:rsid w:val="00B42D9F"/>
    <w:rsid w:val="00B42DC3"/>
    <w:rsid w:val="00B42DFA"/>
    <w:rsid w:val="00B42EBC"/>
    <w:rsid w:val="00B42F13"/>
    <w:rsid w:val="00B42FA6"/>
    <w:rsid w:val="00B4300B"/>
    <w:rsid w:val="00B43193"/>
    <w:rsid w:val="00B4333D"/>
    <w:rsid w:val="00B43591"/>
    <w:rsid w:val="00B43782"/>
    <w:rsid w:val="00B4399E"/>
    <w:rsid w:val="00B43A16"/>
    <w:rsid w:val="00B43A35"/>
    <w:rsid w:val="00B43B0E"/>
    <w:rsid w:val="00B43C16"/>
    <w:rsid w:val="00B43CE0"/>
    <w:rsid w:val="00B43D0B"/>
    <w:rsid w:val="00B43D32"/>
    <w:rsid w:val="00B43D43"/>
    <w:rsid w:val="00B43D66"/>
    <w:rsid w:val="00B43E17"/>
    <w:rsid w:val="00B44080"/>
    <w:rsid w:val="00B4424B"/>
    <w:rsid w:val="00B443BE"/>
    <w:rsid w:val="00B4453E"/>
    <w:rsid w:val="00B44864"/>
    <w:rsid w:val="00B44AB0"/>
    <w:rsid w:val="00B44B0C"/>
    <w:rsid w:val="00B44B5D"/>
    <w:rsid w:val="00B44C74"/>
    <w:rsid w:val="00B44CFD"/>
    <w:rsid w:val="00B44FB6"/>
    <w:rsid w:val="00B44FBA"/>
    <w:rsid w:val="00B45017"/>
    <w:rsid w:val="00B45075"/>
    <w:rsid w:val="00B45295"/>
    <w:rsid w:val="00B453D8"/>
    <w:rsid w:val="00B453F5"/>
    <w:rsid w:val="00B456FC"/>
    <w:rsid w:val="00B458CE"/>
    <w:rsid w:val="00B458F1"/>
    <w:rsid w:val="00B45A92"/>
    <w:rsid w:val="00B45BA9"/>
    <w:rsid w:val="00B45CE1"/>
    <w:rsid w:val="00B45E70"/>
    <w:rsid w:val="00B46146"/>
    <w:rsid w:val="00B465CC"/>
    <w:rsid w:val="00B465EB"/>
    <w:rsid w:val="00B465EE"/>
    <w:rsid w:val="00B467A2"/>
    <w:rsid w:val="00B468C5"/>
    <w:rsid w:val="00B468D7"/>
    <w:rsid w:val="00B468F5"/>
    <w:rsid w:val="00B46A75"/>
    <w:rsid w:val="00B46D13"/>
    <w:rsid w:val="00B46D2D"/>
    <w:rsid w:val="00B46D89"/>
    <w:rsid w:val="00B46ED7"/>
    <w:rsid w:val="00B46F00"/>
    <w:rsid w:val="00B46F76"/>
    <w:rsid w:val="00B47084"/>
    <w:rsid w:val="00B470A7"/>
    <w:rsid w:val="00B47215"/>
    <w:rsid w:val="00B4760F"/>
    <w:rsid w:val="00B47686"/>
    <w:rsid w:val="00B476C4"/>
    <w:rsid w:val="00B4771C"/>
    <w:rsid w:val="00B47ACF"/>
    <w:rsid w:val="00B47B3A"/>
    <w:rsid w:val="00B47C15"/>
    <w:rsid w:val="00B47C98"/>
    <w:rsid w:val="00B47DDA"/>
    <w:rsid w:val="00B47DF4"/>
    <w:rsid w:val="00B47E9B"/>
    <w:rsid w:val="00B500CD"/>
    <w:rsid w:val="00B500DA"/>
    <w:rsid w:val="00B501ED"/>
    <w:rsid w:val="00B50369"/>
    <w:rsid w:val="00B5046A"/>
    <w:rsid w:val="00B50473"/>
    <w:rsid w:val="00B5049D"/>
    <w:rsid w:val="00B50674"/>
    <w:rsid w:val="00B506AF"/>
    <w:rsid w:val="00B50893"/>
    <w:rsid w:val="00B50A1F"/>
    <w:rsid w:val="00B50A4B"/>
    <w:rsid w:val="00B50B45"/>
    <w:rsid w:val="00B50BB4"/>
    <w:rsid w:val="00B50D00"/>
    <w:rsid w:val="00B50E10"/>
    <w:rsid w:val="00B50E33"/>
    <w:rsid w:val="00B50F0B"/>
    <w:rsid w:val="00B50F1A"/>
    <w:rsid w:val="00B5109D"/>
    <w:rsid w:val="00B510CF"/>
    <w:rsid w:val="00B510D9"/>
    <w:rsid w:val="00B5114B"/>
    <w:rsid w:val="00B511B3"/>
    <w:rsid w:val="00B511B7"/>
    <w:rsid w:val="00B517D2"/>
    <w:rsid w:val="00B517ED"/>
    <w:rsid w:val="00B517F0"/>
    <w:rsid w:val="00B51A06"/>
    <w:rsid w:val="00B51BD0"/>
    <w:rsid w:val="00B51C9F"/>
    <w:rsid w:val="00B51D53"/>
    <w:rsid w:val="00B51EB8"/>
    <w:rsid w:val="00B51FA2"/>
    <w:rsid w:val="00B51FCB"/>
    <w:rsid w:val="00B52091"/>
    <w:rsid w:val="00B5210C"/>
    <w:rsid w:val="00B521D1"/>
    <w:rsid w:val="00B521EE"/>
    <w:rsid w:val="00B5230D"/>
    <w:rsid w:val="00B5231A"/>
    <w:rsid w:val="00B52365"/>
    <w:rsid w:val="00B5239C"/>
    <w:rsid w:val="00B525CC"/>
    <w:rsid w:val="00B5261C"/>
    <w:rsid w:val="00B52633"/>
    <w:rsid w:val="00B5277C"/>
    <w:rsid w:val="00B52A4B"/>
    <w:rsid w:val="00B52AD4"/>
    <w:rsid w:val="00B52C3B"/>
    <w:rsid w:val="00B52CDB"/>
    <w:rsid w:val="00B52CF7"/>
    <w:rsid w:val="00B52D92"/>
    <w:rsid w:val="00B52EB1"/>
    <w:rsid w:val="00B52EB5"/>
    <w:rsid w:val="00B52F17"/>
    <w:rsid w:val="00B5323A"/>
    <w:rsid w:val="00B53256"/>
    <w:rsid w:val="00B53259"/>
    <w:rsid w:val="00B532AF"/>
    <w:rsid w:val="00B532BA"/>
    <w:rsid w:val="00B533E3"/>
    <w:rsid w:val="00B53587"/>
    <w:rsid w:val="00B5367B"/>
    <w:rsid w:val="00B5367C"/>
    <w:rsid w:val="00B53713"/>
    <w:rsid w:val="00B537E5"/>
    <w:rsid w:val="00B53893"/>
    <w:rsid w:val="00B53A59"/>
    <w:rsid w:val="00B53AF3"/>
    <w:rsid w:val="00B53CA3"/>
    <w:rsid w:val="00B53D0B"/>
    <w:rsid w:val="00B53D27"/>
    <w:rsid w:val="00B53DF4"/>
    <w:rsid w:val="00B53E23"/>
    <w:rsid w:val="00B53EF3"/>
    <w:rsid w:val="00B53F1C"/>
    <w:rsid w:val="00B5401A"/>
    <w:rsid w:val="00B5413E"/>
    <w:rsid w:val="00B54196"/>
    <w:rsid w:val="00B541D4"/>
    <w:rsid w:val="00B54263"/>
    <w:rsid w:val="00B5435E"/>
    <w:rsid w:val="00B54415"/>
    <w:rsid w:val="00B545FA"/>
    <w:rsid w:val="00B5461F"/>
    <w:rsid w:val="00B5463F"/>
    <w:rsid w:val="00B547DD"/>
    <w:rsid w:val="00B548C2"/>
    <w:rsid w:val="00B54946"/>
    <w:rsid w:val="00B54A48"/>
    <w:rsid w:val="00B54B6A"/>
    <w:rsid w:val="00B54E07"/>
    <w:rsid w:val="00B550F3"/>
    <w:rsid w:val="00B551F8"/>
    <w:rsid w:val="00B552D5"/>
    <w:rsid w:val="00B55371"/>
    <w:rsid w:val="00B55428"/>
    <w:rsid w:val="00B554F4"/>
    <w:rsid w:val="00B55567"/>
    <w:rsid w:val="00B5561A"/>
    <w:rsid w:val="00B55673"/>
    <w:rsid w:val="00B557B8"/>
    <w:rsid w:val="00B55B21"/>
    <w:rsid w:val="00B55BD0"/>
    <w:rsid w:val="00B55CE1"/>
    <w:rsid w:val="00B55D97"/>
    <w:rsid w:val="00B55DAB"/>
    <w:rsid w:val="00B55E1F"/>
    <w:rsid w:val="00B56226"/>
    <w:rsid w:val="00B563D4"/>
    <w:rsid w:val="00B564E8"/>
    <w:rsid w:val="00B56689"/>
    <w:rsid w:val="00B566C4"/>
    <w:rsid w:val="00B566F6"/>
    <w:rsid w:val="00B5680A"/>
    <w:rsid w:val="00B568A6"/>
    <w:rsid w:val="00B569FF"/>
    <w:rsid w:val="00B56AB0"/>
    <w:rsid w:val="00B56C41"/>
    <w:rsid w:val="00B56D24"/>
    <w:rsid w:val="00B56E0B"/>
    <w:rsid w:val="00B56E5E"/>
    <w:rsid w:val="00B56EA0"/>
    <w:rsid w:val="00B56F68"/>
    <w:rsid w:val="00B57008"/>
    <w:rsid w:val="00B570BF"/>
    <w:rsid w:val="00B5714B"/>
    <w:rsid w:val="00B5715B"/>
    <w:rsid w:val="00B571D8"/>
    <w:rsid w:val="00B57527"/>
    <w:rsid w:val="00B57857"/>
    <w:rsid w:val="00B578BB"/>
    <w:rsid w:val="00B57A2B"/>
    <w:rsid w:val="00B57C21"/>
    <w:rsid w:val="00B57CC9"/>
    <w:rsid w:val="00B57D15"/>
    <w:rsid w:val="00B57E84"/>
    <w:rsid w:val="00B57F74"/>
    <w:rsid w:val="00B602E0"/>
    <w:rsid w:val="00B6030C"/>
    <w:rsid w:val="00B60318"/>
    <w:rsid w:val="00B60471"/>
    <w:rsid w:val="00B604A3"/>
    <w:rsid w:val="00B605D6"/>
    <w:rsid w:val="00B606B5"/>
    <w:rsid w:val="00B6086E"/>
    <w:rsid w:val="00B60B22"/>
    <w:rsid w:val="00B60B51"/>
    <w:rsid w:val="00B60B8F"/>
    <w:rsid w:val="00B60BEF"/>
    <w:rsid w:val="00B60C93"/>
    <w:rsid w:val="00B60DE7"/>
    <w:rsid w:val="00B60E7C"/>
    <w:rsid w:val="00B60E8C"/>
    <w:rsid w:val="00B60ECF"/>
    <w:rsid w:val="00B60FCD"/>
    <w:rsid w:val="00B6101E"/>
    <w:rsid w:val="00B61107"/>
    <w:rsid w:val="00B613C5"/>
    <w:rsid w:val="00B613F0"/>
    <w:rsid w:val="00B6142A"/>
    <w:rsid w:val="00B614B8"/>
    <w:rsid w:val="00B61531"/>
    <w:rsid w:val="00B615C0"/>
    <w:rsid w:val="00B6162E"/>
    <w:rsid w:val="00B61A9D"/>
    <w:rsid w:val="00B61BA6"/>
    <w:rsid w:val="00B61BDA"/>
    <w:rsid w:val="00B61E3E"/>
    <w:rsid w:val="00B61F79"/>
    <w:rsid w:val="00B620D6"/>
    <w:rsid w:val="00B620DA"/>
    <w:rsid w:val="00B620E0"/>
    <w:rsid w:val="00B62431"/>
    <w:rsid w:val="00B62533"/>
    <w:rsid w:val="00B625CC"/>
    <w:rsid w:val="00B626FD"/>
    <w:rsid w:val="00B627B8"/>
    <w:rsid w:val="00B629C4"/>
    <w:rsid w:val="00B62AD5"/>
    <w:rsid w:val="00B62C61"/>
    <w:rsid w:val="00B62DF0"/>
    <w:rsid w:val="00B62E16"/>
    <w:rsid w:val="00B62E7B"/>
    <w:rsid w:val="00B62F70"/>
    <w:rsid w:val="00B630CA"/>
    <w:rsid w:val="00B630F3"/>
    <w:rsid w:val="00B63155"/>
    <w:rsid w:val="00B632A4"/>
    <w:rsid w:val="00B63337"/>
    <w:rsid w:val="00B633C6"/>
    <w:rsid w:val="00B63593"/>
    <w:rsid w:val="00B635CE"/>
    <w:rsid w:val="00B6369F"/>
    <w:rsid w:val="00B63715"/>
    <w:rsid w:val="00B6374C"/>
    <w:rsid w:val="00B6388B"/>
    <w:rsid w:val="00B639D7"/>
    <w:rsid w:val="00B63AE4"/>
    <w:rsid w:val="00B63B8B"/>
    <w:rsid w:val="00B63BE5"/>
    <w:rsid w:val="00B63CED"/>
    <w:rsid w:val="00B63E52"/>
    <w:rsid w:val="00B6411D"/>
    <w:rsid w:val="00B6425E"/>
    <w:rsid w:val="00B643F7"/>
    <w:rsid w:val="00B645DC"/>
    <w:rsid w:val="00B6475D"/>
    <w:rsid w:val="00B648A6"/>
    <w:rsid w:val="00B648D5"/>
    <w:rsid w:val="00B64954"/>
    <w:rsid w:val="00B64A7E"/>
    <w:rsid w:val="00B64AA7"/>
    <w:rsid w:val="00B64AB4"/>
    <w:rsid w:val="00B64B08"/>
    <w:rsid w:val="00B64B46"/>
    <w:rsid w:val="00B64B6E"/>
    <w:rsid w:val="00B64D0B"/>
    <w:rsid w:val="00B64F3C"/>
    <w:rsid w:val="00B64FD7"/>
    <w:rsid w:val="00B65247"/>
    <w:rsid w:val="00B65452"/>
    <w:rsid w:val="00B65618"/>
    <w:rsid w:val="00B6596B"/>
    <w:rsid w:val="00B65A8E"/>
    <w:rsid w:val="00B65C12"/>
    <w:rsid w:val="00B65C54"/>
    <w:rsid w:val="00B65EE2"/>
    <w:rsid w:val="00B65F89"/>
    <w:rsid w:val="00B6609B"/>
    <w:rsid w:val="00B661CF"/>
    <w:rsid w:val="00B6649C"/>
    <w:rsid w:val="00B664F4"/>
    <w:rsid w:val="00B6650A"/>
    <w:rsid w:val="00B66594"/>
    <w:rsid w:val="00B665BF"/>
    <w:rsid w:val="00B66600"/>
    <w:rsid w:val="00B666A1"/>
    <w:rsid w:val="00B666D6"/>
    <w:rsid w:val="00B66DDD"/>
    <w:rsid w:val="00B670E2"/>
    <w:rsid w:val="00B6711B"/>
    <w:rsid w:val="00B673A0"/>
    <w:rsid w:val="00B673D9"/>
    <w:rsid w:val="00B673DB"/>
    <w:rsid w:val="00B6741C"/>
    <w:rsid w:val="00B676D1"/>
    <w:rsid w:val="00B676DB"/>
    <w:rsid w:val="00B67766"/>
    <w:rsid w:val="00B67805"/>
    <w:rsid w:val="00B6789A"/>
    <w:rsid w:val="00B678A3"/>
    <w:rsid w:val="00B6792B"/>
    <w:rsid w:val="00B67A83"/>
    <w:rsid w:val="00B67AF9"/>
    <w:rsid w:val="00B67C6B"/>
    <w:rsid w:val="00B67CA0"/>
    <w:rsid w:val="00B67DA9"/>
    <w:rsid w:val="00B67F50"/>
    <w:rsid w:val="00B7006A"/>
    <w:rsid w:val="00B70145"/>
    <w:rsid w:val="00B701FE"/>
    <w:rsid w:val="00B7021C"/>
    <w:rsid w:val="00B7021E"/>
    <w:rsid w:val="00B7030F"/>
    <w:rsid w:val="00B70310"/>
    <w:rsid w:val="00B704BE"/>
    <w:rsid w:val="00B70519"/>
    <w:rsid w:val="00B70534"/>
    <w:rsid w:val="00B70582"/>
    <w:rsid w:val="00B705D8"/>
    <w:rsid w:val="00B70688"/>
    <w:rsid w:val="00B70745"/>
    <w:rsid w:val="00B70901"/>
    <w:rsid w:val="00B70BF5"/>
    <w:rsid w:val="00B70C25"/>
    <w:rsid w:val="00B70C2F"/>
    <w:rsid w:val="00B70CA6"/>
    <w:rsid w:val="00B70CA8"/>
    <w:rsid w:val="00B70CFB"/>
    <w:rsid w:val="00B70D02"/>
    <w:rsid w:val="00B70D54"/>
    <w:rsid w:val="00B70DBC"/>
    <w:rsid w:val="00B70E41"/>
    <w:rsid w:val="00B70F32"/>
    <w:rsid w:val="00B70FAF"/>
    <w:rsid w:val="00B71012"/>
    <w:rsid w:val="00B712D0"/>
    <w:rsid w:val="00B714D3"/>
    <w:rsid w:val="00B7160C"/>
    <w:rsid w:val="00B716E9"/>
    <w:rsid w:val="00B71739"/>
    <w:rsid w:val="00B7175D"/>
    <w:rsid w:val="00B717B7"/>
    <w:rsid w:val="00B717D6"/>
    <w:rsid w:val="00B7187D"/>
    <w:rsid w:val="00B718C8"/>
    <w:rsid w:val="00B719FC"/>
    <w:rsid w:val="00B71BAC"/>
    <w:rsid w:val="00B71BD6"/>
    <w:rsid w:val="00B71C46"/>
    <w:rsid w:val="00B71E05"/>
    <w:rsid w:val="00B7200B"/>
    <w:rsid w:val="00B72045"/>
    <w:rsid w:val="00B720B3"/>
    <w:rsid w:val="00B721CD"/>
    <w:rsid w:val="00B72269"/>
    <w:rsid w:val="00B722B5"/>
    <w:rsid w:val="00B722E3"/>
    <w:rsid w:val="00B72399"/>
    <w:rsid w:val="00B723BF"/>
    <w:rsid w:val="00B724B2"/>
    <w:rsid w:val="00B724BA"/>
    <w:rsid w:val="00B72547"/>
    <w:rsid w:val="00B72643"/>
    <w:rsid w:val="00B7267A"/>
    <w:rsid w:val="00B726FF"/>
    <w:rsid w:val="00B72726"/>
    <w:rsid w:val="00B7289D"/>
    <w:rsid w:val="00B72A5B"/>
    <w:rsid w:val="00B72AA4"/>
    <w:rsid w:val="00B72AF4"/>
    <w:rsid w:val="00B72C0E"/>
    <w:rsid w:val="00B72C71"/>
    <w:rsid w:val="00B72F71"/>
    <w:rsid w:val="00B72FB2"/>
    <w:rsid w:val="00B73256"/>
    <w:rsid w:val="00B7330D"/>
    <w:rsid w:val="00B733B7"/>
    <w:rsid w:val="00B73596"/>
    <w:rsid w:val="00B73680"/>
    <w:rsid w:val="00B737F9"/>
    <w:rsid w:val="00B738A7"/>
    <w:rsid w:val="00B738D9"/>
    <w:rsid w:val="00B738EE"/>
    <w:rsid w:val="00B73962"/>
    <w:rsid w:val="00B73C31"/>
    <w:rsid w:val="00B73F92"/>
    <w:rsid w:val="00B740AA"/>
    <w:rsid w:val="00B74345"/>
    <w:rsid w:val="00B7445A"/>
    <w:rsid w:val="00B745EB"/>
    <w:rsid w:val="00B746AA"/>
    <w:rsid w:val="00B74703"/>
    <w:rsid w:val="00B747C0"/>
    <w:rsid w:val="00B74923"/>
    <w:rsid w:val="00B7498B"/>
    <w:rsid w:val="00B74A7F"/>
    <w:rsid w:val="00B74ACF"/>
    <w:rsid w:val="00B74BFB"/>
    <w:rsid w:val="00B74DBC"/>
    <w:rsid w:val="00B750B1"/>
    <w:rsid w:val="00B75370"/>
    <w:rsid w:val="00B753DD"/>
    <w:rsid w:val="00B75409"/>
    <w:rsid w:val="00B7542F"/>
    <w:rsid w:val="00B75454"/>
    <w:rsid w:val="00B754AF"/>
    <w:rsid w:val="00B754FE"/>
    <w:rsid w:val="00B7551D"/>
    <w:rsid w:val="00B75636"/>
    <w:rsid w:val="00B75657"/>
    <w:rsid w:val="00B75682"/>
    <w:rsid w:val="00B757B2"/>
    <w:rsid w:val="00B75952"/>
    <w:rsid w:val="00B75A17"/>
    <w:rsid w:val="00B75A5D"/>
    <w:rsid w:val="00B75B4F"/>
    <w:rsid w:val="00B75B84"/>
    <w:rsid w:val="00B75C0D"/>
    <w:rsid w:val="00B75C37"/>
    <w:rsid w:val="00B75CE9"/>
    <w:rsid w:val="00B76157"/>
    <w:rsid w:val="00B761C2"/>
    <w:rsid w:val="00B762B1"/>
    <w:rsid w:val="00B762E6"/>
    <w:rsid w:val="00B766D3"/>
    <w:rsid w:val="00B76702"/>
    <w:rsid w:val="00B7674C"/>
    <w:rsid w:val="00B768E9"/>
    <w:rsid w:val="00B769E2"/>
    <w:rsid w:val="00B76B80"/>
    <w:rsid w:val="00B76BB9"/>
    <w:rsid w:val="00B76BCD"/>
    <w:rsid w:val="00B76D37"/>
    <w:rsid w:val="00B76D75"/>
    <w:rsid w:val="00B76DEC"/>
    <w:rsid w:val="00B76ED3"/>
    <w:rsid w:val="00B76EE9"/>
    <w:rsid w:val="00B771AA"/>
    <w:rsid w:val="00B77231"/>
    <w:rsid w:val="00B772F6"/>
    <w:rsid w:val="00B7741C"/>
    <w:rsid w:val="00B7742B"/>
    <w:rsid w:val="00B7777B"/>
    <w:rsid w:val="00B77880"/>
    <w:rsid w:val="00B778CC"/>
    <w:rsid w:val="00B77954"/>
    <w:rsid w:val="00B77A1B"/>
    <w:rsid w:val="00B77B23"/>
    <w:rsid w:val="00B77B84"/>
    <w:rsid w:val="00B80039"/>
    <w:rsid w:val="00B801A3"/>
    <w:rsid w:val="00B8048D"/>
    <w:rsid w:val="00B80689"/>
    <w:rsid w:val="00B807E9"/>
    <w:rsid w:val="00B808D7"/>
    <w:rsid w:val="00B809B5"/>
    <w:rsid w:val="00B80B71"/>
    <w:rsid w:val="00B80C65"/>
    <w:rsid w:val="00B80D61"/>
    <w:rsid w:val="00B80D90"/>
    <w:rsid w:val="00B80E17"/>
    <w:rsid w:val="00B80E22"/>
    <w:rsid w:val="00B80FC6"/>
    <w:rsid w:val="00B81166"/>
    <w:rsid w:val="00B815CA"/>
    <w:rsid w:val="00B81653"/>
    <w:rsid w:val="00B817DC"/>
    <w:rsid w:val="00B818E2"/>
    <w:rsid w:val="00B819AA"/>
    <w:rsid w:val="00B81A81"/>
    <w:rsid w:val="00B81CE0"/>
    <w:rsid w:val="00B81E74"/>
    <w:rsid w:val="00B81F43"/>
    <w:rsid w:val="00B82096"/>
    <w:rsid w:val="00B820C6"/>
    <w:rsid w:val="00B82270"/>
    <w:rsid w:val="00B82367"/>
    <w:rsid w:val="00B82376"/>
    <w:rsid w:val="00B82416"/>
    <w:rsid w:val="00B82607"/>
    <w:rsid w:val="00B8260D"/>
    <w:rsid w:val="00B82613"/>
    <w:rsid w:val="00B826B9"/>
    <w:rsid w:val="00B82760"/>
    <w:rsid w:val="00B8284D"/>
    <w:rsid w:val="00B828B5"/>
    <w:rsid w:val="00B8299F"/>
    <w:rsid w:val="00B82A76"/>
    <w:rsid w:val="00B82B9C"/>
    <w:rsid w:val="00B82CAB"/>
    <w:rsid w:val="00B82CAE"/>
    <w:rsid w:val="00B82D5B"/>
    <w:rsid w:val="00B82ED8"/>
    <w:rsid w:val="00B82F66"/>
    <w:rsid w:val="00B82F70"/>
    <w:rsid w:val="00B82FD2"/>
    <w:rsid w:val="00B832AB"/>
    <w:rsid w:val="00B83960"/>
    <w:rsid w:val="00B839AE"/>
    <w:rsid w:val="00B83A5A"/>
    <w:rsid w:val="00B83AA4"/>
    <w:rsid w:val="00B83B51"/>
    <w:rsid w:val="00B83B57"/>
    <w:rsid w:val="00B83CEE"/>
    <w:rsid w:val="00B83D7B"/>
    <w:rsid w:val="00B83E1B"/>
    <w:rsid w:val="00B83E40"/>
    <w:rsid w:val="00B842C9"/>
    <w:rsid w:val="00B8431C"/>
    <w:rsid w:val="00B84372"/>
    <w:rsid w:val="00B843BC"/>
    <w:rsid w:val="00B8448D"/>
    <w:rsid w:val="00B844F6"/>
    <w:rsid w:val="00B845D0"/>
    <w:rsid w:val="00B846B8"/>
    <w:rsid w:val="00B846D7"/>
    <w:rsid w:val="00B8473E"/>
    <w:rsid w:val="00B849B1"/>
    <w:rsid w:val="00B84A29"/>
    <w:rsid w:val="00B84A7B"/>
    <w:rsid w:val="00B84A80"/>
    <w:rsid w:val="00B84AED"/>
    <w:rsid w:val="00B84B80"/>
    <w:rsid w:val="00B84C68"/>
    <w:rsid w:val="00B84C8C"/>
    <w:rsid w:val="00B84CD6"/>
    <w:rsid w:val="00B84E72"/>
    <w:rsid w:val="00B84E9C"/>
    <w:rsid w:val="00B84F8F"/>
    <w:rsid w:val="00B850C8"/>
    <w:rsid w:val="00B8512C"/>
    <w:rsid w:val="00B8524F"/>
    <w:rsid w:val="00B85326"/>
    <w:rsid w:val="00B85411"/>
    <w:rsid w:val="00B85522"/>
    <w:rsid w:val="00B8562E"/>
    <w:rsid w:val="00B85781"/>
    <w:rsid w:val="00B8579D"/>
    <w:rsid w:val="00B85831"/>
    <w:rsid w:val="00B85894"/>
    <w:rsid w:val="00B85968"/>
    <w:rsid w:val="00B85A57"/>
    <w:rsid w:val="00B85C9F"/>
    <w:rsid w:val="00B85CEB"/>
    <w:rsid w:val="00B85DB1"/>
    <w:rsid w:val="00B861AF"/>
    <w:rsid w:val="00B86262"/>
    <w:rsid w:val="00B863A5"/>
    <w:rsid w:val="00B863F5"/>
    <w:rsid w:val="00B8641E"/>
    <w:rsid w:val="00B8667F"/>
    <w:rsid w:val="00B867A2"/>
    <w:rsid w:val="00B8690F"/>
    <w:rsid w:val="00B86B53"/>
    <w:rsid w:val="00B86DBB"/>
    <w:rsid w:val="00B86E2E"/>
    <w:rsid w:val="00B871C3"/>
    <w:rsid w:val="00B8738D"/>
    <w:rsid w:val="00B874CE"/>
    <w:rsid w:val="00B87818"/>
    <w:rsid w:val="00B87831"/>
    <w:rsid w:val="00B8795C"/>
    <w:rsid w:val="00B87962"/>
    <w:rsid w:val="00B87ACD"/>
    <w:rsid w:val="00B87D14"/>
    <w:rsid w:val="00B87D6E"/>
    <w:rsid w:val="00B87E06"/>
    <w:rsid w:val="00B87EC4"/>
    <w:rsid w:val="00B87F27"/>
    <w:rsid w:val="00B87F97"/>
    <w:rsid w:val="00B87FE5"/>
    <w:rsid w:val="00B900B9"/>
    <w:rsid w:val="00B9018E"/>
    <w:rsid w:val="00B9022E"/>
    <w:rsid w:val="00B90256"/>
    <w:rsid w:val="00B902BA"/>
    <w:rsid w:val="00B9034B"/>
    <w:rsid w:val="00B904BE"/>
    <w:rsid w:val="00B905C4"/>
    <w:rsid w:val="00B90752"/>
    <w:rsid w:val="00B90985"/>
    <w:rsid w:val="00B9099C"/>
    <w:rsid w:val="00B909EC"/>
    <w:rsid w:val="00B90AA1"/>
    <w:rsid w:val="00B90D9A"/>
    <w:rsid w:val="00B90E2A"/>
    <w:rsid w:val="00B90E51"/>
    <w:rsid w:val="00B90F2A"/>
    <w:rsid w:val="00B91085"/>
    <w:rsid w:val="00B910A1"/>
    <w:rsid w:val="00B910D8"/>
    <w:rsid w:val="00B912EE"/>
    <w:rsid w:val="00B91308"/>
    <w:rsid w:val="00B91350"/>
    <w:rsid w:val="00B91354"/>
    <w:rsid w:val="00B91390"/>
    <w:rsid w:val="00B91450"/>
    <w:rsid w:val="00B914C8"/>
    <w:rsid w:val="00B916B8"/>
    <w:rsid w:val="00B91898"/>
    <w:rsid w:val="00B918F4"/>
    <w:rsid w:val="00B9198D"/>
    <w:rsid w:val="00B91A34"/>
    <w:rsid w:val="00B91AA7"/>
    <w:rsid w:val="00B91B5D"/>
    <w:rsid w:val="00B91D7B"/>
    <w:rsid w:val="00B91F10"/>
    <w:rsid w:val="00B92033"/>
    <w:rsid w:val="00B922EC"/>
    <w:rsid w:val="00B923D2"/>
    <w:rsid w:val="00B924CC"/>
    <w:rsid w:val="00B924FD"/>
    <w:rsid w:val="00B9254B"/>
    <w:rsid w:val="00B925AE"/>
    <w:rsid w:val="00B92632"/>
    <w:rsid w:val="00B9277D"/>
    <w:rsid w:val="00B92798"/>
    <w:rsid w:val="00B9285B"/>
    <w:rsid w:val="00B9291D"/>
    <w:rsid w:val="00B92A6F"/>
    <w:rsid w:val="00B92AF5"/>
    <w:rsid w:val="00B92CC3"/>
    <w:rsid w:val="00B92D25"/>
    <w:rsid w:val="00B92F99"/>
    <w:rsid w:val="00B93008"/>
    <w:rsid w:val="00B930B2"/>
    <w:rsid w:val="00B930DA"/>
    <w:rsid w:val="00B930E9"/>
    <w:rsid w:val="00B9321A"/>
    <w:rsid w:val="00B93280"/>
    <w:rsid w:val="00B932CA"/>
    <w:rsid w:val="00B93375"/>
    <w:rsid w:val="00B9348B"/>
    <w:rsid w:val="00B93525"/>
    <w:rsid w:val="00B93690"/>
    <w:rsid w:val="00B936EF"/>
    <w:rsid w:val="00B937AA"/>
    <w:rsid w:val="00B93BE5"/>
    <w:rsid w:val="00B93C32"/>
    <w:rsid w:val="00B93E3B"/>
    <w:rsid w:val="00B93E69"/>
    <w:rsid w:val="00B93EA4"/>
    <w:rsid w:val="00B93FC1"/>
    <w:rsid w:val="00B9406D"/>
    <w:rsid w:val="00B9419C"/>
    <w:rsid w:val="00B94330"/>
    <w:rsid w:val="00B94574"/>
    <w:rsid w:val="00B94631"/>
    <w:rsid w:val="00B948CE"/>
    <w:rsid w:val="00B94A19"/>
    <w:rsid w:val="00B94AC2"/>
    <w:rsid w:val="00B94BA7"/>
    <w:rsid w:val="00B94BC2"/>
    <w:rsid w:val="00B94E0A"/>
    <w:rsid w:val="00B94E0E"/>
    <w:rsid w:val="00B94E8C"/>
    <w:rsid w:val="00B94EC5"/>
    <w:rsid w:val="00B94EDA"/>
    <w:rsid w:val="00B94EE2"/>
    <w:rsid w:val="00B94F56"/>
    <w:rsid w:val="00B9510B"/>
    <w:rsid w:val="00B95146"/>
    <w:rsid w:val="00B9530A"/>
    <w:rsid w:val="00B95516"/>
    <w:rsid w:val="00B9553F"/>
    <w:rsid w:val="00B955AC"/>
    <w:rsid w:val="00B958CA"/>
    <w:rsid w:val="00B95B2E"/>
    <w:rsid w:val="00B95B90"/>
    <w:rsid w:val="00B95BEB"/>
    <w:rsid w:val="00B95F8D"/>
    <w:rsid w:val="00B95FC8"/>
    <w:rsid w:val="00B96014"/>
    <w:rsid w:val="00B961B1"/>
    <w:rsid w:val="00B961FD"/>
    <w:rsid w:val="00B96413"/>
    <w:rsid w:val="00B964E8"/>
    <w:rsid w:val="00B9671E"/>
    <w:rsid w:val="00B967CF"/>
    <w:rsid w:val="00B969F1"/>
    <w:rsid w:val="00B96B52"/>
    <w:rsid w:val="00B96D26"/>
    <w:rsid w:val="00B97001"/>
    <w:rsid w:val="00B9700D"/>
    <w:rsid w:val="00B97055"/>
    <w:rsid w:val="00B9705E"/>
    <w:rsid w:val="00B9716B"/>
    <w:rsid w:val="00B971EE"/>
    <w:rsid w:val="00B9732F"/>
    <w:rsid w:val="00B9749A"/>
    <w:rsid w:val="00B9760F"/>
    <w:rsid w:val="00B97844"/>
    <w:rsid w:val="00B97A28"/>
    <w:rsid w:val="00B97A44"/>
    <w:rsid w:val="00B97A59"/>
    <w:rsid w:val="00B97B2B"/>
    <w:rsid w:val="00B97C07"/>
    <w:rsid w:val="00B97C49"/>
    <w:rsid w:val="00B97CA3"/>
    <w:rsid w:val="00B97DA0"/>
    <w:rsid w:val="00B97F99"/>
    <w:rsid w:val="00B97FC6"/>
    <w:rsid w:val="00BA00BC"/>
    <w:rsid w:val="00BA0196"/>
    <w:rsid w:val="00BA02F9"/>
    <w:rsid w:val="00BA034B"/>
    <w:rsid w:val="00BA087F"/>
    <w:rsid w:val="00BA0919"/>
    <w:rsid w:val="00BA09BB"/>
    <w:rsid w:val="00BA0A0F"/>
    <w:rsid w:val="00BA0A4E"/>
    <w:rsid w:val="00BA0BB1"/>
    <w:rsid w:val="00BA0BE4"/>
    <w:rsid w:val="00BA0D80"/>
    <w:rsid w:val="00BA0F10"/>
    <w:rsid w:val="00BA1104"/>
    <w:rsid w:val="00BA1198"/>
    <w:rsid w:val="00BA120E"/>
    <w:rsid w:val="00BA12CF"/>
    <w:rsid w:val="00BA165D"/>
    <w:rsid w:val="00BA1789"/>
    <w:rsid w:val="00BA17A4"/>
    <w:rsid w:val="00BA1862"/>
    <w:rsid w:val="00BA1872"/>
    <w:rsid w:val="00BA18D7"/>
    <w:rsid w:val="00BA1913"/>
    <w:rsid w:val="00BA1A2A"/>
    <w:rsid w:val="00BA1B21"/>
    <w:rsid w:val="00BA1C64"/>
    <w:rsid w:val="00BA1D7D"/>
    <w:rsid w:val="00BA1EFE"/>
    <w:rsid w:val="00BA1EFF"/>
    <w:rsid w:val="00BA1FD1"/>
    <w:rsid w:val="00BA2065"/>
    <w:rsid w:val="00BA2077"/>
    <w:rsid w:val="00BA21E8"/>
    <w:rsid w:val="00BA2282"/>
    <w:rsid w:val="00BA22A3"/>
    <w:rsid w:val="00BA26F0"/>
    <w:rsid w:val="00BA289E"/>
    <w:rsid w:val="00BA2A70"/>
    <w:rsid w:val="00BA2AD5"/>
    <w:rsid w:val="00BA2BC9"/>
    <w:rsid w:val="00BA2BCD"/>
    <w:rsid w:val="00BA2E7C"/>
    <w:rsid w:val="00BA2F47"/>
    <w:rsid w:val="00BA3255"/>
    <w:rsid w:val="00BA34FD"/>
    <w:rsid w:val="00BA3587"/>
    <w:rsid w:val="00BA3633"/>
    <w:rsid w:val="00BA3671"/>
    <w:rsid w:val="00BA38A9"/>
    <w:rsid w:val="00BA38EA"/>
    <w:rsid w:val="00BA3971"/>
    <w:rsid w:val="00BA3A91"/>
    <w:rsid w:val="00BA3B90"/>
    <w:rsid w:val="00BA3BB8"/>
    <w:rsid w:val="00BA3D31"/>
    <w:rsid w:val="00BA3D72"/>
    <w:rsid w:val="00BA3E6D"/>
    <w:rsid w:val="00BA3EA1"/>
    <w:rsid w:val="00BA3F64"/>
    <w:rsid w:val="00BA425A"/>
    <w:rsid w:val="00BA4260"/>
    <w:rsid w:val="00BA447E"/>
    <w:rsid w:val="00BA44C5"/>
    <w:rsid w:val="00BA4552"/>
    <w:rsid w:val="00BA4641"/>
    <w:rsid w:val="00BA47BE"/>
    <w:rsid w:val="00BA4875"/>
    <w:rsid w:val="00BA4892"/>
    <w:rsid w:val="00BA490E"/>
    <w:rsid w:val="00BA4924"/>
    <w:rsid w:val="00BA4A0E"/>
    <w:rsid w:val="00BA4A13"/>
    <w:rsid w:val="00BA4A54"/>
    <w:rsid w:val="00BA4A73"/>
    <w:rsid w:val="00BA4AE6"/>
    <w:rsid w:val="00BA4BA0"/>
    <w:rsid w:val="00BA4F20"/>
    <w:rsid w:val="00BA4F2F"/>
    <w:rsid w:val="00BA5027"/>
    <w:rsid w:val="00BA50BE"/>
    <w:rsid w:val="00BA50E0"/>
    <w:rsid w:val="00BA5131"/>
    <w:rsid w:val="00BA5496"/>
    <w:rsid w:val="00BA56AE"/>
    <w:rsid w:val="00BA56CA"/>
    <w:rsid w:val="00BA5738"/>
    <w:rsid w:val="00BA5741"/>
    <w:rsid w:val="00BA5810"/>
    <w:rsid w:val="00BA5945"/>
    <w:rsid w:val="00BA5A8E"/>
    <w:rsid w:val="00BA5B08"/>
    <w:rsid w:val="00BA5EE4"/>
    <w:rsid w:val="00BA5FA6"/>
    <w:rsid w:val="00BA611E"/>
    <w:rsid w:val="00BA6274"/>
    <w:rsid w:val="00BA630F"/>
    <w:rsid w:val="00BA633A"/>
    <w:rsid w:val="00BA647E"/>
    <w:rsid w:val="00BA648F"/>
    <w:rsid w:val="00BA64AE"/>
    <w:rsid w:val="00BA6516"/>
    <w:rsid w:val="00BA65DC"/>
    <w:rsid w:val="00BA68BC"/>
    <w:rsid w:val="00BA69CD"/>
    <w:rsid w:val="00BA69D6"/>
    <w:rsid w:val="00BA6B03"/>
    <w:rsid w:val="00BA6BA8"/>
    <w:rsid w:val="00BA6BF9"/>
    <w:rsid w:val="00BA6F07"/>
    <w:rsid w:val="00BA70A4"/>
    <w:rsid w:val="00BA7176"/>
    <w:rsid w:val="00BA7205"/>
    <w:rsid w:val="00BA732C"/>
    <w:rsid w:val="00BA7382"/>
    <w:rsid w:val="00BA7463"/>
    <w:rsid w:val="00BA74B3"/>
    <w:rsid w:val="00BA754F"/>
    <w:rsid w:val="00BA764B"/>
    <w:rsid w:val="00BA766F"/>
    <w:rsid w:val="00BA76A9"/>
    <w:rsid w:val="00BA76B5"/>
    <w:rsid w:val="00BA786E"/>
    <w:rsid w:val="00BA79E8"/>
    <w:rsid w:val="00BA7A1C"/>
    <w:rsid w:val="00BA7AE3"/>
    <w:rsid w:val="00BA7E27"/>
    <w:rsid w:val="00BA7F3A"/>
    <w:rsid w:val="00BAC40E"/>
    <w:rsid w:val="00BB0100"/>
    <w:rsid w:val="00BB0191"/>
    <w:rsid w:val="00BB01EB"/>
    <w:rsid w:val="00BB01F5"/>
    <w:rsid w:val="00BB02A6"/>
    <w:rsid w:val="00BB02E5"/>
    <w:rsid w:val="00BB0595"/>
    <w:rsid w:val="00BB05E5"/>
    <w:rsid w:val="00BB0664"/>
    <w:rsid w:val="00BB0677"/>
    <w:rsid w:val="00BB07BD"/>
    <w:rsid w:val="00BB0811"/>
    <w:rsid w:val="00BB09DA"/>
    <w:rsid w:val="00BB0AEE"/>
    <w:rsid w:val="00BB0C09"/>
    <w:rsid w:val="00BB0EC6"/>
    <w:rsid w:val="00BB100C"/>
    <w:rsid w:val="00BB1033"/>
    <w:rsid w:val="00BB103E"/>
    <w:rsid w:val="00BB10E8"/>
    <w:rsid w:val="00BB147E"/>
    <w:rsid w:val="00BB1520"/>
    <w:rsid w:val="00BB1761"/>
    <w:rsid w:val="00BB1958"/>
    <w:rsid w:val="00BB1B3E"/>
    <w:rsid w:val="00BB1CFA"/>
    <w:rsid w:val="00BB1D03"/>
    <w:rsid w:val="00BB1DD9"/>
    <w:rsid w:val="00BB2035"/>
    <w:rsid w:val="00BB21F2"/>
    <w:rsid w:val="00BB2244"/>
    <w:rsid w:val="00BB2624"/>
    <w:rsid w:val="00BB28A4"/>
    <w:rsid w:val="00BB2938"/>
    <w:rsid w:val="00BB2A8B"/>
    <w:rsid w:val="00BB2B9D"/>
    <w:rsid w:val="00BB2C4B"/>
    <w:rsid w:val="00BB2CB0"/>
    <w:rsid w:val="00BB2D7C"/>
    <w:rsid w:val="00BB2D8B"/>
    <w:rsid w:val="00BB2DA8"/>
    <w:rsid w:val="00BB2E65"/>
    <w:rsid w:val="00BB2EDB"/>
    <w:rsid w:val="00BB2F0A"/>
    <w:rsid w:val="00BB2F36"/>
    <w:rsid w:val="00BB3021"/>
    <w:rsid w:val="00BB3126"/>
    <w:rsid w:val="00BB3189"/>
    <w:rsid w:val="00BB31E9"/>
    <w:rsid w:val="00BB32A3"/>
    <w:rsid w:val="00BB330A"/>
    <w:rsid w:val="00BB33EC"/>
    <w:rsid w:val="00BB357F"/>
    <w:rsid w:val="00BB35BB"/>
    <w:rsid w:val="00BB3707"/>
    <w:rsid w:val="00BB38D0"/>
    <w:rsid w:val="00BB398A"/>
    <w:rsid w:val="00BB39E8"/>
    <w:rsid w:val="00BB3AD8"/>
    <w:rsid w:val="00BB3C70"/>
    <w:rsid w:val="00BB3E2B"/>
    <w:rsid w:val="00BB3E81"/>
    <w:rsid w:val="00BB42D4"/>
    <w:rsid w:val="00BB42DB"/>
    <w:rsid w:val="00BB4389"/>
    <w:rsid w:val="00BB4448"/>
    <w:rsid w:val="00BB4621"/>
    <w:rsid w:val="00BB4726"/>
    <w:rsid w:val="00BB47B7"/>
    <w:rsid w:val="00BB4883"/>
    <w:rsid w:val="00BB492C"/>
    <w:rsid w:val="00BB495F"/>
    <w:rsid w:val="00BB496D"/>
    <w:rsid w:val="00BB498B"/>
    <w:rsid w:val="00BB49DA"/>
    <w:rsid w:val="00BB4A38"/>
    <w:rsid w:val="00BB4B8A"/>
    <w:rsid w:val="00BB5079"/>
    <w:rsid w:val="00BB5094"/>
    <w:rsid w:val="00BB5136"/>
    <w:rsid w:val="00BB518B"/>
    <w:rsid w:val="00BB52EA"/>
    <w:rsid w:val="00BB5386"/>
    <w:rsid w:val="00BB53D0"/>
    <w:rsid w:val="00BB5524"/>
    <w:rsid w:val="00BB5530"/>
    <w:rsid w:val="00BB5555"/>
    <w:rsid w:val="00BB55FF"/>
    <w:rsid w:val="00BB56AA"/>
    <w:rsid w:val="00BB5768"/>
    <w:rsid w:val="00BB57D6"/>
    <w:rsid w:val="00BB5837"/>
    <w:rsid w:val="00BB5AE3"/>
    <w:rsid w:val="00BB5C2A"/>
    <w:rsid w:val="00BB5D1C"/>
    <w:rsid w:val="00BB5D89"/>
    <w:rsid w:val="00BB60FA"/>
    <w:rsid w:val="00BB610A"/>
    <w:rsid w:val="00BB618D"/>
    <w:rsid w:val="00BB63E1"/>
    <w:rsid w:val="00BB6513"/>
    <w:rsid w:val="00BB6552"/>
    <w:rsid w:val="00BB65E0"/>
    <w:rsid w:val="00BB65F2"/>
    <w:rsid w:val="00BB66F4"/>
    <w:rsid w:val="00BB683E"/>
    <w:rsid w:val="00BB69CF"/>
    <w:rsid w:val="00BB6B9B"/>
    <w:rsid w:val="00BB6C3F"/>
    <w:rsid w:val="00BB6DD6"/>
    <w:rsid w:val="00BB707E"/>
    <w:rsid w:val="00BB70A8"/>
    <w:rsid w:val="00BB7358"/>
    <w:rsid w:val="00BB73FF"/>
    <w:rsid w:val="00BB7401"/>
    <w:rsid w:val="00BB74FA"/>
    <w:rsid w:val="00BB754F"/>
    <w:rsid w:val="00BB75FC"/>
    <w:rsid w:val="00BB7939"/>
    <w:rsid w:val="00BB79E1"/>
    <w:rsid w:val="00BB7B2F"/>
    <w:rsid w:val="00BB7DD7"/>
    <w:rsid w:val="00BB7E04"/>
    <w:rsid w:val="00BB7E18"/>
    <w:rsid w:val="00BC0058"/>
    <w:rsid w:val="00BC0114"/>
    <w:rsid w:val="00BC01DA"/>
    <w:rsid w:val="00BC0288"/>
    <w:rsid w:val="00BC041D"/>
    <w:rsid w:val="00BC04CD"/>
    <w:rsid w:val="00BC0541"/>
    <w:rsid w:val="00BC06F5"/>
    <w:rsid w:val="00BC07A2"/>
    <w:rsid w:val="00BC07D1"/>
    <w:rsid w:val="00BC07D4"/>
    <w:rsid w:val="00BC0A22"/>
    <w:rsid w:val="00BC0A58"/>
    <w:rsid w:val="00BC0A5D"/>
    <w:rsid w:val="00BC0BE3"/>
    <w:rsid w:val="00BC0D6E"/>
    <w:rsid w:val="00BC0E84"/>
    <w:rsid w:val="00BC0EAF"/>
    <w:rsid w:val="00BC0F93"/>
    <w:rsid w:val="00BC1087"/>
    <w:rsid w:val="00BC1457"/>
    <w:rsid w:val="00BC1458"/>
    <w:rsid w:val="00BC1675"/>
    <w:rsid w:val="00BC167D"/>
    <w:rsid w:val="00BC16F4"/>
    <w:rsid w:val="00BC171D"/>
    <w:rsid w:val="00BC1803"/>
    <w:rsid w:val="00BC188F"/>
    <w:rsid w:val="00BC191D"/>
    <w:rsid w:val="00BC1A5F"/>
    <w:rsid w:val="00BC1AD9"/>
    <w:rsid w:val="00BC1D15"/>
    <w:rsid w:val="00BC1E29"/>
    <w:rsid w:val="00BC1ECC"/>
    <w:rsid w:val="00BC2152"/>
    <w:rsid w:val="00BC21D6"/>
    <w:rsid w:val="00BC23BB"/>
    <w:rsid w:val="00BC2574"/>
    <w:rsid w:val="00BC2699"/>
    <w:rsid w:val="00BC2793"/>
    <w:rsid w:val="00BC27BD"/>
    <w:rsid w:val="00BC27E2"/>
    <w:rsid w:val="00BC280C"/>
    <w:rsid w:val="00BC2866"/>
    <w:rsid w:val="00BC28AD"/>
    <w:rsid w:val="00BC29C2"/>
    <w:rsid w:val="00BC2B30"/>
    <w:rsid w:val="00BC2BC9"/>
    <w:rsid w:val="00BC2F98"/>
    <w:rsid w:val="00BC2FB5"/>
    <w:rsid w:val="00BC2FEE"/>
    <w:rsid w:val="00BC3012"/>
    <w:rsid w:val="00BC3257"/>
    <w:rsid w:val="00BC328C"/>
    <w:rsid w:val="00BC32E7"/>
    <w:rsid w:val="00BC340C"/>
    <w:rsid w:val="00BC346A"/>
    <w:rsid w:val="00BC36EE"/>
    <w:rsid w:val="00BC382F"/>
    <w:rsid w:val="00BC383B"/>
    <w:rsid w:val="00BC39F1"/>
    <w:rsid w:val="00BC3C45"/>
    <w:rsid w:val="00BC3C73"/>
    <w:rsid w:val="00BC3CFD"/>
    <w:rsid w:val="00BC3E12"/>
    <w:rsid w:val="00BC3EB7"/>
    <w:rsid w:val="00BC3FB1"/>
    <w:rsid w:val="00BC435B"/>
    <w:rsid w:val="00BC4418"/>
    <w:rsid w:val="00BC4557"/>
    <w:rsid w:val="00BC4635"/>
    <w:rsid w:val="00BC4693"/>
    <w:rsid w:val="00BC4837"/>
    <w:rsid w:val="00BC489B"/>
    <w:rsid w:val="00BC48CD"/>
    <w:rsid w:val="00BC4ABC"/>
    <w:rsid w:val="00BC4B9B"/>
    <w:rsid w:val="00BC4BEE"/>
    <w:rsid w:val="00BC4D94"/>
    <w:rsid w:val="00BC4F81"/>
    <w:rsid w:val="00BC4FE2"/>
    <w:rsid w:val="00BC504D"/>
    <w:rsid w:val="00BC506B"/>
    <w:rsid w:val="00BC5119"/>
    <w:rsid w:val="00BC511B"/>
    <w:rsid w:val="00BC521F"/>
    <w:rsid w:val="00BC53C8"/>
    <w:rsid w:val="00BC5410"/>
    <w:rsid w:val="00BC5490"/>
    <w:rsid w:val="00BC549E"/>
    <w:rsid w:val="00BC54D5"/>
    <w:rsid w:val="00BC5670"/>
    <w:rsid w:val="00BC57C0"/>
    <w:rsid w:val="00BC5828"/>
    <w:rsid w:val="00BC585F"/>
    <w:rsid w:val="00BC58B9"/>
    <w:rsid w:val="00BC5AEE"/>
    <w:rsid w:val="00BC5BCA"/>
    <w:rsid w:val="00BC5BCE"/>
    <w:rsid w:val="00BC5CB9"/>
    <w:rsid w:val="00BC5E8B"/>
    <w:rsid w:val="00BC5F88"/>
    <w:rsid w:val="00BC60B9"/>
    <w:rsid w:val="00BC6114"/>
    <w:rsid w:val="00BC6347"/>
    <w:rsid w:val="00BC64C6"/>
    <w:rsid w:val="00BC653B"/>
    <w:rsid w:val="00BC65A5"/>
    <w:rsid w:val="00BC6763"/>
    <w:rsid w:val="00BC6834"/>
    <w:rsid w:val="00BC6868"/>
    <w:rsid w:val="00BC6957"/>
    <w:rsid w:val="00BC6A13"/>
    <w:rsid w:val="00BC6A8D"/>
    <w:rsid w:val="00BC6BD8"/>
    <w:rsid w:val="00BC6C64"/>
    <w:rsid w:val="00BC6CE2"/>
    <w:rsid w:val="00BC6D14"/>
    <w:rsid w:val="00BC6F77"/>
    <w:rsid w:val="00BC71F8"/>
    <w:rsid w:val="00BC7248"/>
    <w:rsid w:val="00BC72C5"/>
    <w:rsid w:val="00BC73AA"/>
    <w:rsid w:val="00BC73E8"/>
    <w:rsid w:val="00BC758F"/>
    <w:rsid w:val="00BC75E2"/>
    <w:rsid w:val="00BC765D"/>
    <w:rsid w:val="00BC7780"/>
    <w:rsid w:val="00BC794F"/>
    <w:rsid w:val="00BC7A7A"/>
    <w:rsid w:val="00BC7B0C"/>
    <w:rsid w:val="00BC7B65"/>
    <w:rsid w:val="00BC7CB2"/>
    <w:rsid w:val="00BC7D9C"/>
    <w:rsid w:val="00BC7ED2"/>
    <w:rsid w:val="00BD016D"/>
    <w:rsid w:val="00BD01F8"/>
    <w:rsid w:val="00BD0207"/>
    <w:rsid w:val="00BD02E3"/>
    <w:rsid w:val="00BD0313"/>
    <w:rsid w:val="00BD0388"/>
    <w:rsid w:val="00BD049A"/>
    <w:rsid w:val="00BD0684"/>
    <w:rsid w:val="00BD0747"/>
    <w:rsid w:val="00BD082B"/>
    <w:rsid w:val="00BD08FA"/>
    <w:rsid w:val="00BD0AFF"/>
    <w:rsid w:val="00BD0E4D"/>
    <w:rsid w:val="00BD1084"/>
    <w:rsid w:val="00BD1198"/>
    <w:rsid w:val="00BD135C"/>
    <w:rsid w:val="00BD1366"/>
    <w:rsid w:val="00BD1467"/>
    <w:rsid w:val="00BD174E"/>
    <w:rsid w:val="00BD17B3"/>
    <w:rsid w:val="00BD189F"/>
    <w:rsid w:val="00BD18BC"/>
    <w:rsid w:val="00BD1965"/>
    <w:rsid w:val="00BD19DC"/>
    <w:rsid w:val="00BD19DE"/>
    <w:rsid w:val="00BD1A3F"/>
    <w:rsid w:val="00BD1B84"/>
    <w:rsid w:val="00BD1E38"/>
    <w:rsid w:val="00BD1EDD"/>
    <w:rsid w:val="00BD221D"/>
    <w:rsid w:val="00BD245C"/>
    <w:rsid w:val="00BD276A"/>
    <w:rsid w:val="00BD2890"/>
    <w:rsid w:val="00BD28A3"/>
    <w:rsid w:val="00BD2916"/>
    <w:rsid w:val="00BD29F3"/>
    <w:rsid w:val="00BD2BD7"/>
    <w:rsid w:val="00BD2D05"/>
    <w:rsid w:val="00BD2E3B"/>
    <w:rsid w:val="00BD2EB5"/>
    <w:rsid w:val="00BD2F04"/>
    <w:rsid w:val="00BD2F13"/>
    <w:rsid w:val="00BD2FC7"/>
    <w:rsid w:val="00BD3056"/>
    <w:rsid w:val="00BD30C3"/>
    <w:rsid w:val="00BD327F"/>
    <w:rsid w:val="00BD32E9"/>
    <w:rsid w:val="00BD35A2"/>
    <w:rsid w:val="00BD3711"/>
    <w:rsid w:val="00BD376A"/>
    <w:rsid w:val="00BD37F7"/>
    <w:rsid w:val="00BD3846"/>
    <w:rsid w:val="00BD388A"/>
    <w:rsid w:val="00BD38B8"/>
    <w:rsid w:val="00BD38BD"/>
    <w:rsid w:val="00BD3A83"/>
    <w:rsid w:val="00BD3A85"/>
    <w:rsid w:val="00BD3B66"/>
    <w:rsid w:val="00BD3B8E"/>
    <w:rsid w:val="00BD3BAF"/>
    <w:rsid w:val="00BD3C3D"/>
    <w:rsid w:val="00BD3CB1"/>
    <w:rsid w:val="00BD3D80"/>
    <w:rsid w:val="00BD3E68"/>
    <w:rsid w:val="00BD3E8A"/>
    <w:rsid w:val="00BD3ECF"/>
    <w:rsid w:val="00BD40CF"/>
    <w:rsid w:val="00BD4149"/>
    <w:rsid w:val="00BD4240"/>
    <w:rsid w:val="00BD430E"/>
    <w:rsid w:val="00BD44F8"/>
    <w:rsid w:val="00BD476C"/>
    <w:rsid w:val="00BD47A7"/>
    <w:rsid w:val="00BD4850"/>
    <w:rsid w:val="00BD4A2D"/>
    <w:rsid w:val="00BD4B7E"/>
    <w:rsid w:val="00BD4BBD"/>
    <w:rsid w:val="00BD4CC8"/>
    <w:rsid w:val="00BD4DBF"/>
    <w:rsid w:val="00BD4E05"/>
    <w:rsid w:val="00BD4F35"/>
    <w:rsid w:val="00BD51C7"/>
    <w:rsid w:val="00BD51E0"/>
    <w:rsid w:val="00BD537C"/>
    <w:rsid w:val="00BD54CC"/>
    <w:rsid w:val="00BD5534"/>
    <w:rsid w:val="00BD5557"/>
    <w:rsid w:val="00BD557E"/>
    <w:rsid w:val="00BD5620"/>
    <w:rsid w:val="00BD598A"/>
    <w:rsid w:val="00BD5A3E"/>
    <w:rsid w:val="00BD5B09"/>
    <w:rsid w:val="00BD5B97"/>
    <w:rsid w:val="00BD5BB8"/>
    <w:rsid w:val="00BD5C7A"/>
    <w:rsid w:val="00BD5E8E"/>
    <w:rsid w:val="00BD5EF3"/>
    <w:rsid w:val="00BD60A1"/>
    <w:rsid w:val="00BD60B9"/>
    <w:rsid w:val="00BD6108"/>
    <w:rsid w:val="00BD61A6"/>
    <w:rsid w:val="00BD6252"/>
    <w:rsid w:val="00BD6413"/>
    <w:rsid w:val="00BD6565"/>
    <w:rsid w:val="00BD669E"/>
    <w:rsid w:val="00BD67FE"/>
    <w:rsid w:val="00BD6A5A"/>
    <w:rsid w:val="00BD6CA1"/>
    <w:rsid w:val="00BD6D95"/>
    <w:rsid w:val="00BD6EE9"/>
    <w:rsid w:val="00BD6F2C"/>
    <w:rsid w:val="00BD70DB"/>
    <w:rsid w:val="00BD70FE"/>
    <w:rsid w:val="00BD7116"/>
    <w:rsid w:val="00BD7173"/>
    <w:rsid w:val="00BD723F"/>
    <w:rsid w:val="00BD72D1"/>
    <w:rsid w:val="00BD73D8"/>
    <w:rsid w:val="00BD74DF"/>
    <w:rsid w:val="00BD7520"/>
    <w:rsid w:val="00BD75B4"/>
    <w:rsid w:val="00BD75E8"/>
    <w:rsid w:val="00BD765B"/>
    <w:rsid w:val="00BD7665"/>
    <w:rsid w:val="00BD792A"/>
    <w:rsid w:val="00BD7992"/>
    <w:rsid w:val="00BD79DF"/>
    <w:rsid w:val="00BD7ADA"/>
    <w:rsid w:val="00BD7D14"/>
    <w:rsid w:val="00BD7D15"/>
    <w:rsid w:val="00BD7D3E"/>
    <w:rsid w:val="00BD7EA8"/>
    <w:rsid w:val="00BD7F83"/>
    <w:rsid w:val="00BD7F87"/>
    <w:rsid w:val="00BE0032"/>
    <w:rsid w:val="00BE02A8"/>
    <w:rsid w:val="00BE02B4"/>
    <w:rsid w:val="00BE02E3"/>
    <w:rsid w:val="00BE0476"/>
    <w:rsid w:val="00BE0484"/>
    <w:rsid w:val="00BE0587"/>
    <w:rsid w:val="00BE05C8"/>
    <w:rsid w:val="00BE0769"/>
    <w:rsid w:val="00BE0B66"/>
    <w:rsid w:val="00BE0C84"/>
    <w:rsid w:val="00BE0D41"/>
    <w:rsid w:val="00BE0D73"/>
    <w:rsid w:val="00BE0ECE"/>
    <w:rsid w:val="00BE0EE7"/>
    <w:rsid w:val="00BE0F1D"/>
    <w:rsid w:val="00BE0FD2"/>
    <w:rsid w:val="00BE109F"/>
    <w:rsid w:val="00BE1411"/>
    <w:rsid w:val="00BE145C"/>
    <w:rsid w:val="00BE1498"/>
    <w:rsid w:val="00BE14DF"/>
    <w:rsid w:val="00BE150E"/>
    <w:rsid w:val="00BE1599"/>
    <w:rsid w:val="00BE19A9"/>
    <w:rsid w:val="00BE19B3"/>
    <w:rsid w:val="00BE1E09"/>
    <w:rsid w:val="00BE1FEE"/>
    <w:rsid w:val="00BE2138"/>
    <w:rsid w:val="00BE2141"/>
    <w:rsid w:val="00BE217D"/>
    <w:rsid w:val="00BE2462"/>
    <w:rsid w:val="00BE2490"/>
    <w:rsid w:val="00BE251D"/>
    <w:rsid w:val="00BE2644"/>
    <w:rsid w:val="00BE287C"/>
    <w:rsid w:val="00BE28C1"/>
    <w:rsid w:val="00BE299C"/>
    <w:rsid w:val="00BE2AF3"/>
    <w:rsid w:val="00BE2B0A"/>
    <w:rsid w:val="00BE2DDD"/>
    <w:rsid w:val="00BE2EE4"/>
    <w:rsid w:val="00BE2F1C"/>
    <w:rsid w:val="00BE2F75"/>
    <w:rsid w:val="00BE2FC9"/>
    <w:rsid w:val="00BE313C"/>
    <w:rsid w:val="00BE338C"/>
    <w:rsid w:val="00BE3492"/>
    <w:rsid w:val="00BE34CF"/>
    <w:rsid w:val="00BE3540"/>
    <w:rsid w:val="00BE37EA"/>
    <w:rsid w:val="00BE3966"/>
    <w:rsid w:val="00BE397D"/>
    <w:rsid w:val="00BE3995"/>
    <w:rsid w:val="00BE3AB0"/>
    <w:rsid w:val="00BE3B62"/>
    <w:rsid w:val="00BE3EF6"/>
    <w:rsid w:val="00BE3F00"/>
    <w:rsid w:val="00BE3F4F"/>
    <w:rsid w:val="00BE3F54"/>
    <w:rsid w:val="00BE3FD4"/>
    <w:rsid w:val="00BE41AC"/>
    <w:rsid w:val="00BE42E9"/>
    <w:rsid w:val="00BE434A"/>
    <w:rsid w:val="00BE441B"/>
    <w:rsid w:val="00BE446F"/>
    <w:rsid w:val="00BE4486"/>
    <w:rsid w:val="00BE454E"/>
    <w:rsid w:val="00BE46E5"/>
    <w:rsid w:val="00BE4753"/>
    <w:rsid w:val="00BE4756"/>
    <w:rsid w:val="00BE4775"/>
    <w:rsid w:val="00BE47DD"/>
    <w:rsid w:val="00BE489B"/>
    <w:rsid w:val="00BE4985"/>
    <w:rsid w:val="00BE4A39"/>
    <w:rsid w:val="00BE4B0E"/>
    <w:rsid w:val="00BE4B60"/>
    <w:rsid w:val="00BE4B94"/>
    <w:rsid w:val="00BE4BD4"/>
    <w:rsid w:val="00BE4C68"/>
    <w:rsid w:val="00BE4D14"/>
    <w:rsid w:val="00BE4E57"/>
    <w:rsid w:val="00BE4EC9"/>
    <w:rsid w:val="00BE4F76"/>
    <w:rsid w:val="00BE505E"/>
    <w:rsid w:val="00BE50BE"/>
    <w:rsid w:val="00BE51E5"/>
    <w:rsid w:val="00BE5327"/>
    <w:rsid w:val="00BE53D0"/>
    <w:rsid w:val="00BE5571"/>
    <w:rsid w:val="00BE5682"/>
    <w:rsid w:val="00BE5B8B"/>
    <w:rsid w:val="00BE5DDC"/>
    <w:rsid w:val="00BE5E7B"/>
    <w:rsid w:val="00BE6026"/>
    <w:rsid w:val="00BE608A"/>
    <w:rsid w:val="00BE60BF"/>
    <w:rsid w:val="00BE60D9"/>
    <w:rsid w:val="00BE6115"/>
    <w:rsid w:val="00BE6284"/>
    <w:rsid w:val="00BE631E"/>
    <w:rsid w:val="00BE63E2"/>
    <w:rsid w:val="00BE6434"/>
    <w:rsid w:val="00BE64EA"/>
    <w:rsid w:val="00BE65A6"/>
    <w:rsid w:val="00BE679B"/>
    <w:rsid w:val="00BE685E"/>
    <w:rsid w:val="00BE6AB8"/>
    <w:rsid w:val="00BE6B70"/>
    <w:rsid w:val="00BE6BA8"/>
    <w:rsid w:val="00BE6BEC"/>
    <w:rsid w:val="00BE6D50"/>
    <w:rsid w:val="00BE6D5F"/>
    <w:rsid w:val="00BE6E51"/>
    <w:rsid w:val="00BE6F33"/>
    <w:rsid w:val="00BE70C0"/>
    <w:rsid w:val="00BE7213"/>
    <w:rsid w:val="00BE72A0"/>
    <w:rsid w:val="00BE7323"/>
    <w:rsid w:val="00BE738D"/>
    <w:rsid w:val="00BE7435"/>
    <w:rsid w:val="00BE779F"/>
    <w:rsid w:val="00BE77DC"/>
    <w:rsid w:val="00BE78AE"/>
    <w:rsid w:val="00BE7941"/>
    <w:rsid w:val="00BE79D7"/>
    <w:rsid w:val="00BE7B9A"/>
    <w:rsid w:val="00BE7C5E"/>
    <w:rsid w:val="00BE7E23"/>
    <w:rsid w:val="00BE7F8E"/>
    <w:rsid w:val="00BE7FBE"/>
    <w:rsid w:val="00BE7FFE"/>
    <w:rsid w:val="00BF001B"/>
    <w:rsid w:val="00BF01F8"/>
    <w:rsid w:val="00BF025E"/>
    <w:rsid w:val="00BF0401"/>
    <w:rsid w:val="00BF0407"/>
    <w:rsid w:val="00BF05B0"/>
    <w:rsid w:val="00BF06B8"/>
    <w:rsid w:val="00BF0772"/>
    <w:rsid w:val="00BF090B"/>
    <w:rsid w:val="00BF09EA"/>
    <w:rsid w:val="00BF0A0F"/>
    <w:rsid w:val="00BF0BEC"/>
    <w:rsid w:val="00BF0C5A"/>
    <w:rsid w:val="00BF0CCF"/>
    <w:rsid w:val="00BF0D19"/>
    <w:rsid w:val="00BF0E12"/>
    <w:rsid w:val="00BF0F21"/>
    <w:rsid w:val="00BF0FC5"/>
    <w:rsid w:val="00BF104C"/>
    <w:rsid w:val="00BF10BC"/>
    <w:rsid w:val="00BF111D"/>
    <w:rsid w:val="00BF1504"/>
    <w:rsid w:val="00BF1567"/>
    <w:rsid w:val="00BF1610"/>
    <w:rsid w:val="00BF1617"/>
    <w:rsid w:val="00BF17A7"/>
    <w:rsid w:val="00BF18BF"/>
    <w:rsid w:val="00BF18ED"/>
    <w:rsid w:val="00BF1B6C"/>
    <w:rsid w:val="00BF1BEC"/>
    <w:rsid w:val="00BF1C8B"/>
    <w:rsid w:val="00BF1F33"/>
    <w:rsid w:val="00BF1FD3"/>
    <w:rsid w:val="00BF1FDB"/>
    <w:rsid w:val="00BF20BF"/>
    <w:rsid w:val="00BF2115"/>
    <w:rsid w:val="00BF2119"/>
    <w:rsid w:val="00BF21AC"/>
    <w:rsid w:val="00BF220E"/>
    <w:rsid w:val="00BF22CE"/>
    <w:rsid w:val="00BF238C"/>
    <w:rsid w:val="00BF246A"/>
    <w:rsid w:val="00BF2524"/>
    <w:rsid w:val="00BF2581"/>
    <w:rsid w:val="00BF25DB"/>
    <w:rsid w:val="00BF25F3"/>
    <w:rsid w:val="00BF2710"/>
    <w:rsid w:val="00BF281F"/>
    <w:rsid w:val="00BF28AC"/>
    <w:rsid w:val="00BF2BF7"/>
    <w:rsid w:val="00BF2C98"/>
    <w:rsid w:val="00BF2D3C"/>
    <w:rsid w:val="00BF2E53"/>
    <w:rsid w:val="00BF2E93"/>
    <w:rsid w:val="00BF2F1F"/>
    <w:rsid w:val="00BF31FD"/>
    <w:rsid w:val="00BF336C"/>
    <w:rsid w:val="00BF352A"/>
    <w:rsid w:val="00BF35D8"/>
    <w:rsid w:val="00BF3669"/>
    <w:rsid w:val="00BF3793"/>
    <w:rsid w:val="00BF38FB"/>
    <w:rsid w:val="00BF3A3B"/>
    <w:rsid w:val="00BF3A90"/>
    <w:rsid w:val="00BF3B19"/>
    <w:rsid w:val="00BF3C0D"/>
    <w:rsid w:val="00BF3D46"/>
    <w:rsid w:val="00BF3D86"/>
    <w:rsid w:val="00BF3E32"/>
    <w:rsid w:val="00BF3F5B"/>
    <w:rsid w:val="00BF3F6B"/>
    <w:rsid w:val="00BF3FAC"/>
    <w:rsid w:val="00BF405A"/>
    <w:rsid w:val="00BF427C"/>
    <w:rsid w:val="00BF459A"/>
    <w:rsid w:val="00BF4725"/>
    <w:rsid w:val="00BF4777"/>
    <w:rsid w:val="00BF479B"/>
    <w:rsid w:val="00BF4B47"/>
    <w:rsid w:val="00BF4B70"/>
    <w:rsid w:val="00BF4BC7"/>
    <w:rsid w:val="00BF4CD3"/>
    <w:rsid w:val="00BF4D5F"/>
    <w:rsid w:val="00BF4FE0"/>
    <w:rsid w:val="00BF511E"/>
    <w:rsid w:val="00BF5128"/>
    <w:rsid w:val="00BF535C"/>
    <w:rsid w:val="00BF544B"/>
    <w:rsid w:val="00BF56A2"/>
    <w:rsid w:val="00BF56BA"/>
    <w:rsid w:val="00BF56E3"/>
    <w:rsid w:val="00BF596C"/>
    <w:rsid w:val="00BF59C4"/>
    <w:rsid w:val="00BF59EF"/>
    <w:rsid w:val="00BF5B0F"/>
    <w:rsid w:val="00BF5B9B"/>
    <w:rsid w:val="00BF5CC3"/>
    <w:rsid w:val="00BF5D67"/>
    <w:rsid w:val="00BF5D77"/>
    <w:rsid w:val="00BF5DCC"/>
    <w:rsid w:val="00BF5E52"/>
    <w:rsid w:val="00BF5E7D"/>
    <w:rsid w:val="00BF5EAF"/>
    <w:rsid w:val="00BF5F32"/>
    <w:rsid w:val="00BF6062"/>
    <w:rsid w:val="00BF6252"/>
    <w:rsid w:val="00BF62CA"/>
    <w:rsid w:val="00BF6328"/>
    <w:rsid w:val="00BF6335"/>
    <w:rsid w:val="00BF65E1"/>
    <w:rsid w:val="00BF66AE"/>
    <w:rsid w:val="00BF66D7"/>
    <w:rsid w:val="00BF6867"/>
    <w:rsid w:val="00BF69AF"/>
    <w:rsid w:val="00BF6ADF"/>
    <w:rsid w:val="00BF6BE3"/>
    <w:rsid w:val="00BF6E67"/>
    <w:rsid w:val="00BF6ED9"/>
    <w:rsid w:val="00BF711C"/>
    <w:rsid w:val="00BF7308"/>
    <w:rsid w:val="00BF7330"/>
    <w:rsid w:val="00BF748E"/>
    <w:rsid w:val="00BF749E"/>
    <w:rsid w:val="00BF74E5"/>
    <w:rsid w:val="00BF789B"/>
    <w:rsid w:val="00BF7904"/>
    <w:rsid w:val="00BF7999"/>
    <w:rsid w:val="00BF7A6A"/>
    <w:rsid w:val="00BF7AB3"/>
    <w:rsid w:val="00BF7BE3"/>
    <w:rsid w:val="00BF7D37"/>
    <w:rsid w:val="00BF7E30"/>
    <w:rsid w:val="00BF7E3A"/>
    <w:rsid w:val="00BF7E71"/>
    <w:rsid w:val="00C000EE"/>
    <w:rsid w:val="00C00129"/>
    <w:rsid w:val="00C00139"/>
    <w:rsid w:val="00C0017E"/>
    <w:rsid w:val="00C00184"/>
    <w:rsid w:val="00C004BB"/>
    <w:rsid w:val="00C00524"/>
    <w:rsid w:val="00C00551"/>
    <w:rsid w:val="00C0064E"/>
    <w:rsid w:val="00C006CC"/>
    <w:rsid w:val="00C0083B"/>
    <w:rsid w:val="00C008C8"/>
    <w:rsid w:val="00C0092E"/>
    <w:rsid w:val="00C00963"/>
    <w:rsid w:val="00C00A0F"/>
    <w:rsid w:val="00C00D41"/>
    <w:rsid w:val="00C00D75"/>
    <w:rsid w:val="00C00D91"/>
    <w:rsid w:val="00C00EBA"/>
    <w:rsid w:val="00C00FF1"/>
    <w:rsid w:val="00C011AA"/>
    <w:rsid w:val="00C0149A"/>
    <w:rsid w:val="00C0154E"/>
    <w:rsid w:val="00C018BF"/>
    <w:rsid w:val="00C01A6D"/>
    <w:rsid w:val="00C01E72"/>
    <w:rsid w:val="00C01F15"/>
    <w:rsid w:val="00C021E1"/>
    <w:rsid w:val="00C0227B"/>
    <w:rsid w:val="00C023EC"/>
    <w:rsid w:val="00C02420"/>
    <w:rsid w:val="00C02485"/>
    <w:rsid w:val="00C0262F"/>
    <w:rsid w:val="00C02686"/>
    <w:rsid w:val="00C027FE"/>
    <w:rsid w:val="00C02801"/>
    <w:rsid w:val="00C02850"/>
    <w:rsid w:val="00C028FA"/>
    <w:rsid w:val="00C0294C"/>
    <w:rsid w:val="00C02B00"/>
    <w:rsid w:val="00C02B6D"/>
    <w:rsid w:val="00C02CF8"/>
    <w:rsid w:val="00C02D79"/>
    <w:rsid w:val="00C02E18"/>
    <w:rsid w:val="00C02F3F"/>
    <w:rsid w:val="00C03053"/>
    <w:rsid w:val="00C030EE"/>
    <w:rsid w:val="00C03245"/>
    <w:rsid w:val="00C03309"/>
    <w:rsid w:val="00C03345"/>
    <w:rsid w:val="00C03385"/>
    <w:rsid w:val="00C03441"/>
    <w:rsid w:val="00C034B4"/>
    <w:rsid w:val="00C03582"/>
    <w:rsid w:val="00C03600"/>
    <w:rsid w:val="00C0363C"/>
    <w:rsid w:val="00C03719"/>
    <w:rsid w:val="00C03759"/>
    <w:rsid w:val="00C037E0"/>
    <w:rsid w:val="00C03A6B"/>
    <w:rsid w:val="00C03ADC"/>
    <w:rsid w:val="00C03C1C"/>
    <w:rsid w:val="00C03C79"/>
    <w:rsid w:val="00C03DAD"/>
    <w:rsid w:val="00C03EBD"/>
    <w:rsid w:val="00C03EF0"/>
    <w:rsid w:val="00C03F06"/>
    <w:rsid w:val="00C03F40"/>
    <w:rsid w:val="00C040BF"/>
    <w:rsid w:val="00C04473"/>
    <w:rsid w:val="00C044BD"/>
    <w:rsid w:val="00C04537"/>
    <w:rsid w:val="00C046B0"/>
    <w:rsid w:val="00C04724"/>
    <w:rsid w:val="00C04745"/>
    <w:rsid w:val="00C04954"/>
    <w:rsid w:val="00C0499D"/>
    <w:rsid w:val="00C04B17"/>
    <w:rsid w:val="00C04B29"/>
    <w:rsid w:val="00C04B73"/>
    <w:rsid w:val="00C04BE9"/>
    <w:rsid w:val="00C04D06"/>
    <w:rsid w:val="00C04E1E"/>
    <w:rsid w:val="00C04E9E"/>
    <w:rsid w:val="00C04F57"/>
    <w:rsid w:val="00C04FF7"/>
    <w:rsid w:val="00C050C7"/>
    <w:rsid w:val="00C05182"/>
    <w:rsid w:val="00C05272"/>
    <w:rsid w:val="00C0533C"/>
    <w:rsid w:val="00C0547C"/>
    <w:rsid w:val="00C0557A"/>
    <w:rsid w:val="00C059EF"/>
    <w:rsid w:val="00C05BF7"/>
    <w:rsid w:val="00C05C46"/>
    <w:rsid w:val="00C05DF3"/>
    <w:rsid w:val="00C05E94"/>
    <w:rsid w:val="00C05EC2"/>
    <w:rsid w:val="00C05F75"/>
    <w:rsid w:val="00C0624D"/>
    <w:rsid w:val="00C062C0"/>
    <w:rsid w:val="00C06372"/>
    <w:rsid w:val="00C064D6"/>
    <w:rsid w:val="00C06658"/>
    <w:rsid w:val="00C069E3"/>
    <w:rsid w:val="00C06A69"/>
    <w:rsid w:val="00C06CCB"/>
    <w:rsid w:val="00C06F19"/>
    <w:rsid w:val="00C070FF"/>
    <w:rsid w:val="00C07118"/>
    <w:rsid w:val="00C0717A"/>
    <w:rsid w:val="00C0719E"/>
    <w:rsid w:val="00C072FE"/>
    <w:rsid w:val="00C07342"/>
    <w:rsid w:val="00C07381"/>
    <w:rsid w:val="00C07396"/>
    <w:rsid w:val="00C07422"/>
    <w:rsid w:val="00C07447"/>
    <w:rsid w:val="00C07486"/>
    <w:rsid w:val="00C0776B"/>
    <w:rsid w:val="00C077D6"/>
    <w:rsid w:val="00C07824"/>
    <w:rsid w:val="00C07A21"/>
    <w:rsid w:val="00C07A4B"/>
    <w:rsid w:val="00C07A5E"/>
    <w:rsid w:val="00C07A69"/>
    <w:rsid w:val="00C07C1F"/>
    <w:rsid w:val="00C07F20"/>
    <w:rsid w:val="00C07FA2"/>
    <w:rsid w:val="00C07FE8"/>
    <w:rsid w:val="00C10087"/>
    <w:rsid w:val="00C10095"/>
    <w:rsid w:val="00C10117"/>
    <w:rsid w:val="00C1021E"/>
    <w:rsid w:val="00C1026D"/>
    <w:rsid w:val="00C102CD"/>
    <w:rsid w:val="00C10382"/>
    <w:rsid w:val="00C103E6"/>
    <w:rsid w:val="00C10421"/>
    <w:rsid w:val="00C10429"/>
    <w:rsid w:val="00C1043D"/>
    <w:rsid w:val="00C104E3"/>
    <w:rsid w:val="00C1057C"/>
    <w:rsid w:val="00C10588"/>
    <w:rsid w:val="00C10736"/>
    <w:rsid w:val="00C10795"/>
    <w:rsid w:val="00C10C33"/>
    <w:rsid w:val="00C10CF6"/>
    <w:rsid w:val="00C10D52"/>
    <w:rsid w:val="00C10FE0"/>
    <w:rsid w:val="00C11038"/>
    <w:rsid w:val="00C11223"/>
    <w:rsid w:val="00C1148C"/>
    <w:rsid w:val="00C116B6"/>
    <w:rsid w:val="00C116BD"/>
    <w:rsid w:val="00C119A9"/>
    <w:rsid w:val="00C119F6"/>
    <w:rsid w:val="00C11A3B"/>
    <w:rsid w:val="00C11ADE"/>
    <w:rsid w:val="00C11CBC"/>
    <w:rsid w:val="00C11CCD"/>
    <w:rsid w:val="00C11E33"/>
    <w:rsid w:val="00C11EFF"/>
    <w:rsid w:val="00C11FD0"/>
    <w:rsid w:val="00C12043"/>
    <w:rsid w:val="00C120C8"/>
    <w:rsid w:val="00C121E9"/>
    <w:rsid w:val="00C12583"/>
    <w:rsid w:val="00C12671"/>
    <w:rsid w:val="00C126E0"/>
    <w:rsid w:val="00C12770"/>
    <w:rsid w:val="00C12840"/>
    <w:rsid w:val="00C1284D"/>
    <w:rsid w:val="00C12892"/>
    <w:rsid w:val="00C128BC"/>
    <w:rsid w:val="00C1295B"/>
    <w:rsid w:val="00C129B9"/>
    <w:rsid w:val="00C129C8"/>
    <w:rsid w:val="00C129DB"/>
    <w:rsid w:val="00C12A70"/>
    <w:rsid w:val="00C12AC0"/>
    <w:rsid w:val="00C12B3A"/>
    <w:rsid w:val="00C12BF5"/>
    <w:rsid w:val="00C12E39"/>
    <w:rsid w:val="00C12E49"/>
    <w:rsid w:val="00C1300A"/>
    <w:rsid w:val="00C13271"/>
    <w:rsid w:val="00C1328D"/>
    <w:rsid w:val="00C134E2"/>
    <w:rsid w:val="00C13514"/>
    <w:rsid w:val="00C13615"/>
    <w:rsid w:val="00C136CE"/>
    <w:rsid w:val="00C1372E"/>
    <w:rsid w:val="00C13763"/>
    <w:rsid w:val="00C1399E"/>
    <w:rsid w:val="00C13BEF"/>
    <w:rsid w:val="00C13C93"/>
    <w:rsid w:val="00C13D47"/>
    <w:rsid w:val="00C13EA5"/>
    <w:rsid w:val="00C13EDB"/>
    <w:rsid w:val="00C13FCD"/>
    <w:rsid w:val="00C140DF"/>
    <w:rsid w:val="00C14164"/>
    <w:rsid w:val="00C14207"/>
    <w:rsid w:val="00C1424F"/>
    <w:rsid w:val="00C143C8"/>
    <w:rsid w:val="00C14520"/>
    <w:rsid w:val="00C145A0"/>
    <w:rsid w:val="00C14694"/>
    <w:rsid w:val="00C146C2"/>
    <w:rsid w:val="00C14796"/>
    <w:rsid w:val="00C14B36"/>
    <w:rsid w:val="00C14B86"/>
    <w:rsid w:val="00C14C53"/>
    <w:rsid w:val="00C14DD1"/>
    <w:rsid w:val="00C14F1D"/>
    <w:rsid w:val="00C152BC"/>
    <w:rsid w:val="00C15518"/>
    <w:rsid w:val="00C155DA"/>
    <w:rsid w:val="00C1579A"/>
    <w:rsid w:val="00C158F5"/>
    <w:rsid w:val="00C15B3F"/>
    <w:rsid w:val="00C15C0A"/>
    <w:rsid w:val="00C15C72"/>
    <w:rsid w:val="00C15CA5"/>
    <w:rsid w:val="00C15D38"/>
    <w:rsid w:val="00C15D8E"/>
    <w:rsid w:val="00C15E46"/>
    <w:rsid w:val="00C16039"/>
    <w:rsid w:val="00C1607E"/>
    <w:rsid w:val="00C16160"/>
    <w:rsid w:val="00C1632A"/>
    <w:rsid w:val="00C1643B"/>
    <w:rsid w:val="00C16920"/>
    <w:rsid w:val="00C16938"/>
    <w:rsid w:val="00C16A48"/>
    <w:rsid w:val="00C16B9D"/>
    <w:rsid w:val="00C16BCB"/>
    <w:rsid w:val="00C16C2A"/>
    <w:rsid w:val="00C16C67"/>
    <w:rsid w:val="00C16DD2"/>
    <w:rsid w:val="00C16EED"/>
    <w:rsid w:val="00C16F78"/>
    <w:rsid w:val="00C17012"/>
    <w:rsid w:val="00C17139"/>
    <w:rsid w:val="00C171EC"/>
    <w:rsid w:val="00C17290"/>
    <w:rsid w:val="00C1732B"/>
    <w:rsid w:val="00C17457"/>
    <w:rsid w:val="00C174CC"/>
    <w:rsid w:val="00C1773C"/>
    <w:rsid w:val="00C177B3"/>
    <w:rsid w:val="00C1782E"/>
    <w:rsid w:val="00C178FB"/>
    <w:rsid w:val="00C1795A"/>
    <w:rsid w:val="00C17A25"/>
    <w:rsid w:val="00C17A7A"/>
    <w:rsid w:val="00C17B14"/>
    <w:rsid w:val="00C17BA8"/>
    <w:rsid w:val="00C17DF9"/>
    <w:rsid w:val="00C20014"/>
    <w:rsid w:val="00C201EB"/>
    <w:rsid w:val="00C2041F"/>
    <w:rsid w:val="00C2044E"/>
    <w:rsid w:val="00C20652"/>
    <w:rsid w:val="00C207EF"/>
    <w:rsid w:val="00C209EE"/>
    <w:rsid w:val="00C20A54"/>
    <w:rsid w:val="00C20A84"/>
    <w:rsid w:val="00C20ACC"/>
    <w:rsid w:val="00C20AD0"/>
    <w:rsid w:val="00C20AEC"/>
    <w:rsid w:val="00C20CF1"/>
    <w:rsid w:val="00C20D55"/>
    <w:rsid w:val="00C20DDB"/>
    <w:rsid w:val="00C20F16"/>
    <w:rsid w:val="00C2110E"/>
    <w:rsid w:val="00C21456"/>
    <w:rsid w:val="00C214AF"/>
    <w:rsid w:val="00C214FF"/>
    <w:rsid w:val="00C217E2"/>
    <w:rsid w:val="00C2186C"/>
    <w:rsid w:val="00C218B4"/>
    <w:rsid w:val="00C21A1D"/>
    <w:rsid w:val="00C21B47"/>
    <w:rsid w:val="00C21BA0"/>
    <w:rsid w:val="00C21BED"/>
    <w:rsid w:val="00C21C13"/>
    <w:rsid w:val="00C21EAD"/>
    <w:rsid w:val="00C21FB3"/>
    <w:rsid w:val="00C21FE6"/>
    <w:rsid w:val="00C22128"/>
    <w:rsid w:val="00C221D6"/>
    <w:rsid w:val="00C22572"/>
    <w:rsid w:val="00C22580"/>
    <w:rsid w:val="00C225B6"/>
    <w:rsid w:val="00C225D1"/>
    <w:rsid w:val="00C22646"/>
    <w:rsid w:val="00C2275E"/>
    <w:rsid w:val="00C22902"/>
    <w:rsid w:val="00C22B17"/>
    <w:rsid w:val="00C22B28"/>
    <w:rsid w:val="00C22B58"/>
    <w:rsid w:val="00C22FD2"/>
    <w:rsid w:val="00C230AE"/>
    <w:rsid w:val="00C23127"/>
    <w:rsid w:val="00C23153"/>
    <w:rsid w:val="00C2324B"/>
    <w:rsid w:val="00C2352E"/>
    <w:rsid w:val="00C2365D"/>
    <w:rsid w:val="00C239C7"/>
    <w:rsid w:val="00C23AD5"/>
    <w:rsid w:val="00C23B5A"/>
    <w:rsid w:val="00C23D03"/>
    <w:rsid w:val="00C23E5C"/>
    <w:rsid w:val="00C23F3E"/>
    <w:rsid w:val="00C24183"/>
    <w:rsid w:val="00C24332"/>
    <w:rsid w:val="00C2474B"/>
    <w:rsid w:val="00C24772"/>
    <w:rsid w:val="00C24903"/>
    <w:rsid w:val="00C24982"/>
    <w:rsid w:val="00C249AF"/>
    <w:rsid w:val="00C24AEE"/>
    <w:rsid w:val="00C24BFE"/>
    <w:rsid w:val="00C24C8B"/>
    <w:rsid w:val="00C24D3E"/>
    <w:rsid w:val="00C25011"/>
    <w:rsid w:val="00C2503E"/>
    <w:rsid w:val="00C2505C"/>
    <w:rsid w:val="00C25096"/>
    <w:rsid w:val="00C25256"/>
    <w:rsid w:val="00C25319"/>
    <w:rsid w:val="00C257B7"/>
    <w:rsid w:val="00C25832"/>
    <w:rsid w:val="00C25A85"/>
    <w:rsid w:val="00C25DF8"/>
    <w:rsid w:val="00C25FBD"/>
    <w:rsid w:val="00C26152"/>
    <w:rsid w:val="00C261A5"/>
    <w:rsid w:val="00C2631D"/>
    <w:rsid w:val="00C2631F"/>
    <w:rsid w:val="00C2634D"/>
    <w:rsid w:val="00C263A1"/>
    <w:rsid w:val="00C263D2"/>
    <w:rsid w:val="00C2651D"/>
    <w:rsid w:val="00C26535"/>
    <w:rsid w:val="00C26539"/>
    <w:rsid w:val="00C2686F"/>
    <w:rsid w:val="00C269DA"/>
    <w:rsid w:val="00C26AD6"/>
    <w:rsid w:val="00C26CA2"/>
    <w:rsid w:val="00C26E45"/>
    <w:rsid w:val="00C26E52"/>
    <w:rsid w:val="00C27135"/>
    <w:rsid w:val="00C271AB"/>
    <w:rsid w:val="00C271E3"/>
    <w:rsid w:val="00C272E8"/>
    <w:rsid w:val="00C274DD"/>
    <w:rsid w:val="00C2775E"/>
    <w:rsid w:val="00C27941"/>
    <w:rsid w:val="00C2796A"/>
    <w:rsid w:val="00C27974"/>
    <w:rsid w:val="00C2799D"/>
    <w:rsid w:val="00C27BC4"/>
    <w:rsid w:val="00C27BDA"/>
    <w:rsid w:val="00C27C66"/>
    <w:rsid w:val="00C27CAE"/>
    <w:rsid w:val="00C27D5A"/>
    <w:rsid w:val="00C2BB5E"/>
    <w:rsid w:val="00C3017F"/>
    <w:rsid w:val="00C30184"/>
    <w:rsid w:val="00C3018D"/>
    <w:rsid w:val="00C301A9"/>
    <w:rsid w:val="00C304D3"/>
    <w:rsid w:val="00C306A9"/>
    <w:rsid w:val="00C307AF"/>
    <w:rsid w:val="00C308A5"/>
    <w:rsid w:val="00C30921"/>
    <w:rsid w:val="00C30ABC"/>
    <w:rsid w:val="00C30B01"/>
    <w:rsid w:val="00C30B60"/>
    <w:rsid w:val="00C30DC2"/>
    <w:rsid w:val="00C30EA9"/>
    <w:rsid w:val="00C3113D"/>
    <w:rsid w:val="00C311A1"/>
    <w:rsid w:val="00C31292"/>
    <w:rsid w:val="00C312E4"/>
    <w:rsid w:val="00C312EC"/>
    <w:rsid w:val="00C3181C"/>
    <w:rsid w:val="00C31A0A"/>
    <w:rsid w:val="00C31A1C"/>
    <w:rsid w:val="00C31BA5"/>
    <w:rsid w:val="00C31C0B"/>
    <w:rsid w:val="00C31E47"/>
    <w:rsid w:val="00C31FAA"/>
    <w:rsid w:val="00C31FDF"/>
    <w:rsid w:val="00C32196"/>
    <w:rsid w:val="00C321F0"/>
    <w:rsid w:val="00C324B7"/>
    <w:rsid w:val="00C325DB"/>
    <w:rsid w:val="00C32702"/>
    <w:rsid w:val="00C328BF"/>
    <w:rsid w:val="00C32A85"/>
    <w:rsid w:val="00C32BE2"/>
    <w:rsid w:val="00C32C0A"/>
    <w:rsid w:val="00C32E1B"/>
    <w:rsid w:val="00C32EE1"/>
    <w:rsid w:val="00C32EF6"/>
    <w:rsid w:val="00C32F84"/>
    <w:rsid w:val="00C33052"/>
    <w:rsid w:val="00C330C5"/>
    <w:rsid w:val="00C3318E"/>
    <w:rsid w:val="00C332B0"/>
    <w:rsid w:val="00C33344"/>
    <w:rsid w:val="00C33359"/>
    <w:rsid w:val="00C3387F"/>
    <w:rsid w:val="00C338CA"/>
    <w:rsid w:val="00C33A30"/>
    <w:rsid w:val="00C33AF3"/>
    <w:rsid w:val="00C33B71"/>
    <w:rsid w:val="00C33D2D"/>
    <w:rsid w:val="00C33ECA"/>
    <w:rsid w:val="00C34199"/>
    <w:rsid w:val="00C341FF"/>
    <w:rsid w:val="00C34418"/>
    <w:rsid w:val="00C34591"/>
    <w:rsid w:val="00C34601"/>
    <w:rsid w:val="00C34609"/>
    <w:rsid w:val="00C348D6"/>
    <w:rsid w:val="00C3495B"/>
    <w:rsid w:val="00C349B3"/>
    <w:rsid w:val="00C349D1"/>
    <w:rsid w:val="00C34A9B"/>
    <w:rsid w:val="00C34B68"/>
    <w:rsid w:val="00C34BBD"/>
    <w:rsid w:val="00C34E47"/>
    <w:rsid w:val="00C3504C"/>
    <w:rsid w:val="00C3515B"/>
    <w:rsid w:val="00C3518C"/>
    <w:rsid w:val="00C352FE"/>
    <w:rsid w:val="00C35365"/>
    <w:rsid w:val="00C35386"/>
    <w:rsid w:val="00C35875"/>
    <w:rsid w:val="00C35C26"/>
    <w:rsid w:val="00C35C58"/>
    <w:rsid w:val="00C35CD1"/>
    <w:rsid w:val="00C35D4A"/>
    <w:rsid w:val="00C35EB0"/>
    <w:rsid w:val="00C35FF9"/>
    <w:rsid w:val="00C361C1"/>
    <w:rsid w:val="00C361FC"/>
    <w:rsid w:val="00C362F0"/>
    <w:rsid w:val="00C3632C"/>
    <w:rsid w:val="00C3640D"/>
    <w:rsid w:val="00C36435"/>
    <w:rsid w:val="00C3643C"/>
    <w:rsid w:val="00C3648C"/>
    <w:rsid w:val="00C36501"/>
    <w:rsid w:val="00C36539"/>
    <w:rsid w:val="00C36555"/>
    <w:rsid w:val="00C365B2"/>
    <w:rsid w:val="00C365C3"/>
    <w:rsid w:val="00C365E7"/>
    <w:rsid w:val="00C36629"/>
    <w:rsid w:val="00C3665D"/>
    <w:rsid w:val="00C366CE"/>
    <w:rsid w:val="00C367F6"/>
    <w:rsid w:val="00C36915"/>
    <w:rsid w:val="00C36C27"/>
    <w:rsid w:val="00C36DA6"/>
    <w:rsid w:val="00C36E34"/>
    <w:rsid w:val="00C36E57"/>
    <w:rsid w:val="00C36E7A"/>
    <w:rsid w:val="00C36F54"/>
    <w:rsid w:val="00C36F5F"/>
    <w:rsid w:val="00C3718E"/>
    <w:rsid w:val="00C3719F"/>
    <w:rsid w:val="00C374CD"/>
    <w:rsid w:val="00C3750B"/>
    <w:rsid w:val="00C3757D"/>
    <w:rsid w:val="00C375FC"/>
    <w:rsid w:val="00C37644"/>
    <w:rsid w:val="00C376A2"/>
    <w:rsid w:val="00C378F0"/>
    <w:rsid w:val="00C378F8"/>
    <w:rsid w:val="00C37A18"/>
    <w:rsid w:val="00C37BC4"/>
    <w:rsid w:val="00C37C58"/>
    <w:rsid w:val="00C37DF7"/>
    <w:rsid w:val="00C37E3A"/>
    <w:rsid w:val="00C37EE3"/>
    <w:rsid w:val="00C37F44"/>
    <w:rsid w:val="00C37F5D"/>
    <w:rsid w:val="00C4005E"/>
    <w:rsid w:val="00C400D3"/>
    <w:rsid w:val="00C40237"/>
    <w:rsid w:val="00C402D6"/>
    <w:rsid w:val="00C402D7"/>
    <w:rsid w:val="00C402F4"/>
    <w:rsid w:val="00C40346"/>
    <w:rsid w:val="00C4034E"/>
    <w:rsid w:val="00C40388"/>
    <w:rsid w:val="00C40441"/>
    <w:rsid w:val="00C404BD"/>
    <w:rsid w:val="00C404D7"/>
    <w:rsid w:val="00C404EE"/>
    <w:rsid w:val="00C4073B"/>
    <w:rsid w:val="00C40749"/>
    <w:rsid w:val="00C40836"/>
    <w:rsid w:val="00C40890"/>
    <w:rsid w:val="00C408A8"/>
    <w:rsid w:val="00C40919"/>
    <w:rsid w:val="00C409C2"/>
    <w:rsid w:val="00C40A2F"/>
    <w:rsid w:val="00C40A6B"/>
    <w:rsid w:val="00C40B7E"/>
    <w:rsid w:val="00C40BB1"/>
    <w:rsid w:val="00C40BCF"/>
    <w:rsid w:val="00C40C37"/>
    <w:rsid w:val="00C40C3C"/>
    <w:rsid w:val="00C40D4B"/>
    <w:rsid w:val="00C4115C"/>
    <w:rsid w:val="00C411F9"/>
    <w:rsid w:val="00C4127F"/>
    <w:rsid w:val="00C414A8"/>
    <w:rsid w:val="00C41626"/>
    <w:rsid w:val="00C4171B"/>
    <w:rsid w:val="00C418E8"/>
    <w:rsid w:val="00C4190A"/>
    <w:rsid w:val="00C41918"/>
    <w:rsid w:val="00C41AE0"/>
    <w:rsid w:val="00C41BB3"/>
    <w:rsid w:val="00C41D90"/>
    <w:rsid w:val="00C41E2F"/>
    <w:rsid w:val="00C41FCA"/>
    <w:rsid w:val="00C42188"/>
    <w:rsid w:val="00C42383"/>
    <w:rsid w:val="00C42445"/>
    <w:rsid w:val="00C4257E"/>
    <w:rsid w:val="00C42689"/>
    <w:rsid w:val="00C42726"/>
    <w:rsid w:val="00C4283D"/>
    <w:rsid w:val="00C42883"/>
    <w:rsid w:val="00C428D0"/>
    <w:rsid w:val="00C42988"/>
    <w:rsid w:val="00C429D1"/>
    <w:rsid w:val="00C429FF"/>
    <w:rsid w:val="00C42BD4"/>
    <w:rsid w:val="00C42C7A"/>
    <w:rsid w:val="00C42CF8"/>
    <w:rsid w:val="00C42D08"/>
    <w:rsid w:val="00C42DC5"/>
    <w:rsid w:val="00C42DC6"/>
    <w:rsid w:val="00C42E2F"/>
    <w:rsid w:val="00C42ECA"/>
    <w:rsid w:val="00C43010"/>
    <w:rsid w:val="00C434BA"/>
    <w:rsid w:val="00C43550"/>
    <w:rsid w:val="00C438F8"/>
    <w:rsid w:val="00C43958"/>
    <w:rsid w:val="00C43970"/>
    <w:rsid w:val="00C43A42"/>
    <w:rsid w:val="00C43A69"/>
    <w:rsid w:val="00C43B96"/>
    <w:rsid w:val="00C43BE4"/>
    <w:rsid w:val="00C43DA1"/>
    <w:rsid w:val="00C43DF7"/>
    <w:rsid w:val="00C43F46"/>
    <w:rsid w:val="00C43F63"/>
    <w:rsid w:val="00C43FF0"/>
    <w:rsid w:val="00C440E2"/>
    <w:rsid w:val="00C44124"/>
    <w:rsid w:val="00C44275"/>
    <w:rsid w:val="00C4433B"/>
    <w:rsid w:val="00C44358"/>
    <w:rsid w:val="00C443E3"/>
    <w:rsid w:val="00C44641"/>
    <w:rsid w:val="00C4471A"/>
    <w:rsid w:val="00C4487B"/>
    <w:rsid w:val="00C449C7"/>
    <w:rsid w:val="00C44B3C"/>
    <w:rsid w:val="00C44BCC"/>
    <w:rsid w:val="00C44C39"/>
    <w:rsid w:val="00C44C81"/>
    <w:rsid w:val="00C44DD8"/>
    <w:rsid w:val="00C44EDA"/>
    <w:rsid w:val="00C4509B"/>
    <w:rsid w:val="00C45137"/>
    <w:rsid w:val="00C455CA"/>
    <w:rsid w:val="00C4566B"/>
    <w:rsid w:val="00C4570F"/>
    <w:rsid w:val="00C4577F"/>
    <w:rsid w:val="00C458A6"/>
    <w:rsid w:val="00C45913"/>
    <w:rsid w:val="00C45A17"/>
    <w:rsid w:val="00C45B75"/>
    <w:rsid w:val="00C45CE4"/>
    <w:rsid w:val="00C45DC1"/>
    <w:rsid w:val="00C45E20"/>
    <w:rsid w:val="00C45ECE"/>
    <w:rsid w:val="00C45EF5"/>
    <w:rsid w:val="00C45F39"/>
    <w:rsid w:val="00C45F4E"/>
    <w:rsid w:val="00C45FCD"/>
    <w:rsid w:val="00C460F5"/>
    <w:rsid w:val="00C4621E"/>
    <w:rsid w:val="00C4623B"/>
    <w:rsid w:val="00C46565"/>
    <w:rsid w:val="00C465FE"/>
    <w:rsid w:val="00C46601"/>
    <w:rsid w:val="00C46734"/>
    <w:rsid w:val="00C46A61"/>
    <w:rsid w:val="00C46A8E"/>
    <w:rsid w:val="00C46B26"/>
    <w:rsid w:val="00C46B7E"/>
    <w:rsid w:val="00C46C86"/>
    <w:rsid w:val="00C46D6A"/>
    <w:rsid w:val="00C46E41"/>
    <w:rsid w:val="00C46E8F"/>
    <w:rsid w:val="00C46EF4"/>
    <w:rsid w:val="00C46FA3"/>
    <w:rsid w:val="00C46FF0"/>
    <w:rsid w:val="00C47069"/>
    <w:rsid w:val="00C47091"/>
    <w:rsid w:val="00C470D3"/>
    <w:rsid w:val="00C47108"/>
    <w:rsid w:val="00C47112"/>
    <w:rsid w:val="00C47366"/>
    <w:rsid w:val="00C473CD"/>
    <w:rsid w:val="00C474D6"/>
    <w:rsid w:val="00C47538"/>
    <w:rsid w:val="00C4753E"/>
    <w:rsid w:val="00C475CC"/>
    <w:rsid w:val="00C475CF"/>
    <w:rsid w:val="00C47669"/>
    <w:rsid w:val="00C47815"/>
    <w:rsid w:val="00C4784D"/>
    <w:rsid w:val="00C478F7"/>
    <w:rsid w:val="00C47AF3"/>
    <w:rsid w:val="00C47D6D"/>
    <w:rsid w:val="00C47D92"/>
    <w:rsid w:val="00C47DB2"/>
    <w:rsid w:val="00C47DEC"/>
    <w:rsid w:val="00C50008"/>
    <w:rsid w:val="00C500E5"/>
    <w:rsid w:val="00C5014A"/>
    <w:rsid w:val="00C502C0"/>
    <w:rsid w:val="00C50397"/>
    <w:rsid w:val="00C5042D"/>
    <w:rsid w:val="00C50467"/>
    <w:rsid w:val="00C504FB"/>
    <w:rsid w:val="00C5054C"/>
    <w:rsid w:val="00C50596"/>
    <w:rsid w:val="00C5059A"/>
    <w:rsid w:val="00C505CB"/>
    <w:rsid w:val="00C505E0"/>
    <w:rsid w:val="00C50629"/>
    <w:rsid w:val="00C50750"/>
    <w:rsid w:val="00C5081E"/>
    <w:rsid w:val="00C508FD"/>
    <w:rsid w:val="00C5099B"/>
    <w:rsid w:val="00C50A4E"/>
    <w:rsid w:val="00C50ADF"/>
    <w:rsid w:val="00C50C54"/>
    <w:rsid w:val="00C50CAB"/>
    <w:rsid w:val="00C50FB2"/>
    <w:rsid w:val="00C51011"/>
    <w:rsid w:val="00C511AF"/>
    <w:rsid w:val="00C51279"/>
    <w:rsid w:val="00C512B8"/>
    <w:rsid w:val="00C51570"/>
    <w:rsid w:val="00C516D2"/>
    <w:rsid w:val="00C519B5"/>
    <w:rsid w:val="00C51C37"/>
    <w:rsid w:val="00C51FC9"/>
    <w:rsid w:val="00C520B1"/>
    <w:rsid w:val="00C5211A"/>
    <w:rsid w:val="00C522D6"/>
    <w:rsid w:val="00C524CD"/>
    <w:rsid w:val="00C524D1"/>
    <w:rsid w:val="00C525EA"/>
    <w:rsid w:val="00C52663"/>
    <w:rsid w:val="00C5286E"/>
    <w:rsid w:val="00C5288C"/>
    <w:rsid w:val="00C528F9"/>
    <w:rsid w:val="00C52C52"/>
    <w:rsid w:val="00C52D5C"/>
    <w:rsid w:val="00C52D76"/>
    <w:rsid w:val="00C52DD4"/>
    <w:rsid w:val="00C52ED6"/>
    <w:rsid w:val="00C52F2D"/>
    <w:rsid w:val="00C52FBF"/>
    <w:rsid w:val="00C52FD1"/>
    <w:rsid w:val="00C530FC"/>
    <w:rsid w:val="00C532CD"/>
    <w:rsid w:val="00C536A0"/>
    <w:rsid w:val="00C536D0"/>
    <w:rsid w:val="00C5376D"/>
    <w:rsid w:val="00C537D3"/>
    <w:rsid w:val="00C53962"/>
    <w:rsid w:val="00C53AF9"/>
    <w:rsid w:val="00C53C02"/>
    <w:rsid w:val="00C53EE1"/>
    <w:rsid w:val="00C53FB9"/>
    <w:rsid w:val="00C5400B"/>
    <w:rsid w:val="00C54020"/>
    <w:rsid w:val="00C5406F"/>
    <w:rsid w:val="00C54313"/>
    <w:rsid w:val="00C54594"/>
    <w:rsid w:val="00C545C5"/>
    <w:rsid w:val="00C54817"/>
    <w:rsid w:val="00C549F5"/>
    <w:rsid w:val="00C54A81"/>
    <w:rsid w:val="00C54A8E"/>
    <w:rsid w:val="00C54AF5"/>
    <w:rsid w:val="00C54BFC"/>
    <w:rsid w:val="00C54CCC"/>
    <w:rsid w:val="00C54D2D"/>
    <w:rsid w:val="00C54E04"/>
    <w:rsid w:val="00C54E47"/>
    <w:rsid w:val="00C54E6F"/>
    <w:rsid w:val="00C54F35"/>
    <w:rsid w:val="00C55089"/>
    <w:rsid w:val="00C55207"/>
    <w:rsid w:val="00C552EB"/>
    <w:rsid w:val="00C55566"/>
    <w:rsid w:val="00C55781"/>
    <w:rsid w:val="00C55828"/>
    <w:rsid w:val="00C55901"/>
    <w:rsid w:val="00C55C0B"/>
    <w:rsid w:val="00C55C49"/>
    <w:rsid w:val="00C55EDA"/>
    <w:rsid w:val="00C55F8D"/>
    <w:rsid w:val="00C560A3"/>
    <w:rsid w:val="00C56110"/>
    <w:rsid w:val="00C56117"/>
    <w:rsid w:val="00C562CC"/>
    <w:rsid w:val="00C5643C"/>
    <w:rsid w:val="00C56473"/>
    <w:rsid w:val="00C56601"/>
    <w:rsid w:val="00C567DE"/>
    <w:rsid w:val="00C567EA"/>
    <w:rsid w:val="00C56818"/>
    <w:rsid w:val="00C56E77"/>
    <w:rsid w:val="00C56F58"/>
    <w:rsid w:val="00C56FC7"/>
    <w:rsid w:val="00C57246"/>
    <w:rsid w:val="00C57350"/>
    <w:rsid w:val="00C5735C"/>
    <w:rsid w:val="00C573D2"/>
    <w:rsid w:val="00C574FF"/>
    <w:rsid w:val="00C57603"/>
    <w:rsid w:val="00C5774A"/>
    <w:rsid w:val="00C5787A"/>
    <w:rsid w:val="00C578C3"/>
    <w:rsid w:val="00C578E2"/>
    <w:rsid w:val="00C57A01"/>
    <w:rsid w:val="00C57A2D"/>
    <w:rsid w:val="00C57F21"/>
    <w:rsid w:val="00C57F45"/>
    <w:rsid w:val="00C600D9"/>
    <w:rsid w:val="00C603C5"/>
    <w:rsid w:val="00C6047E"/>
    <w:rsid w:val="00C604BF"/>
    <w:rsid w:val="00C60567"/>
    <w:rsid w:val="00C6057F"/>
    <w:rsid w:val="00C606CE"/>
    <w:rsid w:val="00C60835"/>
    <w:rsid w:val="00C60863"/>
    <w:rsid w:val="00C609D6"/>
    <w:rsid w:val="00C60A03"/>
    <w:rsid w:val="00C60A35"/>
    <w:rsid w:val="00C60B07"/>
    <w:rsid w:val="00C60C6B"/>
    <w:rsid w:val="00C60E2F"/>
    <w:rsid w:val="00C6105E"/>
    <w:rsid w:val="00C61156"/>
    <w:rsid w:val="00C6147E"/>
    <w:rsid w:val="00C61645"/>
    <w:rsid w:val="00C61733"/>
    <w:rsid w:val="00C617CE"/>
    <w:rsid w:val="00C61AA8"/>
    <w:rsid w:val="00C61B10"/>
    <w:rsid w:val="00C61C43"/>
    <w:rsid w:val="00C61D4B"/>
    <w:rsid w:val="00C61F90"/>
    <w:rsid w:val="00C61FDD"/>
    <w:rsid w:val="00C620AC"/>
    <w:rsid w:val="00C6210B"/>
    <w:rsid w:val="00C6218B"/>
    <w:rsid w:val="00C6236C"/>
    <w:rsid w:val="00C62410"/>
    <w:rsid w:val="00C624AB"/>
    <w:rsid w:val="00C62522"/>
    <w:rsid w:val="00C626B6"/>
    <w:rsid w:val="00C62787"/>
    <w:rsid w:val="00C628F1"/>
    <w:rsid w:val="00C6291F"/>
    <w:rsid w:val="00C629E9"/>
    <w:rsid w:val="00C62A82"/>
    <w:rsid w:val="00C62B0A"/>
    <w:rsid w:val="00C62B51"/>
    <w:rsid w:val="00C62BE5"/>
    <w:rsid w:val="00C62CC2"/>
    <w:rsid w:val="00C62D37"/>
    <w:rsid w:val="00C62DF4"/>
    <w:rsid w:val="00C62F8A"/>
    <w:rsid w:val="00C62FD6"/>
    <w:rsid w:val="00C6301F"/>
    <w:rsid w:val="00C631A0"/>
    <w:rsid w:val="00C6325D"/>
    <w:rsid w:val="00C632E1"/>
    <w:rsid w:val="00C63345"/>
    <w:rsid w:val="00C63354"/>
    <w:rsid w:val="00C6370F"/>
    <w:rsid w:val="00C63959"/>
    <w:rsid w:val="00C63A16"/>
    <w:rsid w:val="00C63B9F"/>
    <w:rsid w:val="00C63C52"/>
    <w:rsid w:val="00C63E64"/>
    <w:rsid w:val="00C63F05"/>
    <w:rsid w:val="00C63F08"/>
    <w:rsid w:val="00C63FBE"/>
    <w:rsid w:val="00C64076"/>
    <w:rsid w:val="00C6424B"/>
    <w:rsid w:val="00C64377"/>
    <w:rsid w:val="00C643C6"/>
    <w:rsid w:val="00C644C3"/>
    <w:rsid w:val="00C64594"/>
    <w:rsid w:val="00C645C5"/>
    <w:rsid w:val="00C64639"/>
    <w:rsid w:val="00C647DB"/>
    <w:rsid w:val="00C6485D"/>
    <w:rsid w:val="00C64894"/>
    <w:rsid w:val="00C648C8"/>
    <w:rsid w:val="00C64BAE"/>
    <w:rsid w:val="00C64D3F"/>
    <w:rsid w:val="00C64E06"/>
    <w:rsid w:val="00C6502C"/>
    <w:rsid w:val="00C6515F"/>
    <w:rsid w:val="00C6528C"/>
    <w:rsid w:val="00C654D0"/>
    <w:rsid w:val="00C65700"/>
    <w:rsid w:val="00C65CFD"/>
    <w:rsid w:val="00C65D68"/>
    <w:rsid w:val="00C65DCC"/>
    <w:rsid w:val="00C66056"/>
    <w:rsid w:val="00C661E8"/>
    <w:rsid w:val="00C66236"/>
    <w:rsid w:val="00C6624B"/>
    <w:rsid w:val="00C66311"/>
    <w:rsid w:val="00C66321"/>
    <w:rsid w:val="00C663F1"/>
    <w:rsid w:val="00C664FD"/>
    <w:rsid w:val="00C66532"/>
    <w:rsid w:val="00C6653F"/>
    <w:rsid w:val="00C66641"/>
    <w:rsid w:val="00C668CB"/>
    <w:rsid w:val="00C6691F"/>
    <w:rsid w:val="00C66A71"/>
    <w:rsid w:val="00C66AD5"/>
    <w:rsid w:val="00C66F89"/>
    <w:rsid w:val="00C67058"/>
    <w:rsid w:val="00C67186"/>
    <w:rsid w:val="00C67349"/>
    <w:rsid w:val="00C6756E"/>
    <w:rsid w:val="00C676F3"/>
    <w:rsid w:val="00C67AE3"/>
    <w:rsid w:val="00C67B1B"/>
    <w:rsid w:val="00C67BDE"/>
    <w:rsid w:val="00C67D77"/>
    <w:rsid w:val="00C6A0CD"/>
    <w:rsid w:val="00C70004"/>
    <w:rsid w:val="00C70009"/>
    <w:rsid w:val="00C70084"/>
    <w:rsid w:val="00C700EB"/>
    <w:rsid w:val="00C70550"/>
    <w:rsid w:val="00C705D1"/>
    <w:rsid w:val="00C70784"/>
    <w:rsid w:val="00C7090B"/>
    <w:rsid w:val="00C70A86"/>
    <w:rsid w:val="00C70B99"/>
    <w:rsid w:val="00C70CAD"/>
    <w:rsid w:val="00C70D24"/>
    <w:rsid w:val="00C70D69"/>
    <w:rsid w:val="00C70D7E"/>
    <w:rsid w:val="00C70DC3"/>
    <w:rsid w:val="00C70EF6"/>
    <w:rsid w:val="00C71022"/>
    <w:rsid w:val="00C71047"/>
    <w:rsid w:val="00C71254"/>
    <w:rsid w:val="00C712CA"/>
    <w:rsid w:val="00C7135B"/>
    <w:rsid w:val="00C7162F"/>
    <w:rsid w:val="00C71754"/>
    <w:rsid w:val="00C7190A"/>
    <w:rsid w:val="00C71A4F"/>
    <w:rsid w:val="00C71AF3"/>
    <w:rsid w:val="00C71B2A"/>
    <w:rsid w:val="00C71C6E"/>
    <w:rsid w:val="00C71DBA"/>
    <w:rsid w:val="00C71DC3"/>
    <w:rsid w:val="00C71E98"/>
    <w:rsid w:val="00C71EDF"/>
    <w:rsid w:val="00C71F55"/>
    <w:rsid w:val="00C7202E"/>
    <w:rsid w:val="00C7205F"/>
    <w:rsid w:val="00C7208C"/>
    <w:rsid w:val="00C7213D"/>
    <w:rsid w:val="00C7235B"/>
    <w:rsid w:val="00C72493"/>
    <w:rsid w:val="00C72581"/>
    <w:rsid w:val="00C725A1"/>
    <w:rsid w:val="00C72920"/>
    <w:rsid w:val="00C72A16"/>
    <w:rsid w:val="00C72A66"/>
    <w:rsid w:val="00C72A7E"/>
    <w:rsid w:val="00C72ADE"/>
    <w:rsid w:val="00C72C1D"/>
    <w:rsid w:val="00C72C6F"/>
    <w:rsid w:val="00C72E18"/>
    <w:rsid w:val="00C72EDD"/>
    <w:rsid w:val="00C72F37"/>
    <w:rsid w:val="00C72FB1"/>
    <w:rsid w:val="00C731AD"/>
    <w:rsid w:val="00C734AD"/>
    <w:rsid w:val="00C7380B"/>
    <w:rsid w:val="00C73863"/>
    <w:rsid w:val="00C7387F"/>
    <w:rsid w:val="00C73885"/>
    <w:rsid w:val="00C73BEE"/>
    <w:rsid w:val="00C73D6B"/>
    <w:rsid w:val="00C74004"/>
    <w:rsid w:val="00C740AD"/>
    <w:rsid w:val="00C74421"/>
    <w:rsid w:val="00C74540"/>
    <w:rsid w:val="00C745C2"/>
    <w:rsid w:val="00C74775"/>
    <w:rsid w:val="00C74978"/>
    <w:rsid w:val="00C74C4E"/>
    <w:rsid w:val="00C74C98"/>
    <w:rsid w:val="00C752D9"/>
    <w:rsid w:val="00C755F4"/>
    <w:rsid w:val="00C756F9"/>
    <w:rsid w:val="00C75728"/>
    <w:rsid w:val="00C7577C"/>
    <w:rsid w:val="00C7594B"/>
    <w:rsid w:val="00C75B90"/>
    <w:rsid w:val="00C75CA9"/>
    <w:rsid w:val="00C75CBC"/>
    <w:rsid w:val="00C75F2F"/>
    <w:rsid w:val="00C75FEE"/>
    <w:rsid w:val="00C762A0"/>
    <w:rsid w:val="00C762A6"/>
    <w:rsid w:val="00C764BB"/>
    <w:rsid w:val="00C76758"/>
    <w:rsid w:val="00C76867"/>
    <w:rsid w:val="00C768D4"/>
    <w:rsid w:val="00C76910"/>
    <w:rsid w:val="00C76965"/>
    <w:rsid w:val="00C76998"/>
    <w:rsid w:val="00C7699F"/>
    <w:rsid w:val="00C76A76"/>
    <w:rsid w:val="00C76B46"/>
    <w:rsid w:val="00C76BC6"/>
    <w:rsid w:val="00C76E8D"/>
    <w:rsid w:val="00C76F1D"/>
    <w:rsid w:val="00C774BA"/>
    <w:rsid w:val="00C77937"/>
    <w:rsid w:val="00C77A4F"/>
    <w:rsid w:val="00C77B77"/>
    <w:rsid w:val="00C77CA4"/>
    <w:rsid w:val="00C77D26"/>
    <w:rsid w:val="00C77F11"/>
    <w:rsid w:val="00C77F48"/>
    <w:rsid w:val="00C800A7"/>
    <w:rsid w:val="00C8025A"/>
    <w:rsid w:val="00C8034E"/>
    <w:rsid w:val="00C80410"/>
    <w:rsid w:val="00C80649"/>
    <w:rsid w:val="00C8064D"/>
    <w:rsid w:val="00C806B6"/>
    <w:rsid w:val="00C8089A"/>
    <w:rsid w:val="00C809D7"/>
    <w:rsid w:val="00C80BDF"/>
    <w:rsid w:val="00C80C31"/>
    <w:rsid w:val="00C80CF5"/>
    <w:rsid w:val="00C80DE4"/>
    <w:rsid w:val="00C80DEB"/>
    <w:rsid w:val="00C80EA2"/>
    <w:rsid w:val="00C81014"/>
    <w:rsid w:val="00C81096"/>
    <w:rsid w:val="00C811FF"/>
    <w:rsid w:val="00C8128F"/>
    <w:rsid w:val="00C812DA"/>
    <w:rsid w:val="00C81357"/>
    <w:rsid w:val="00C813A8"/>
    <w:rsid w:val="00C814C0"/>
    <w:rsid w:val="00C815C8"/>
    <w:rsid w:val="00C815DF"/>
    <w:rsid w:val="00C81739"/>
    <w:rsid w:val="00C81819"/>
    <w:rsid w:val="00C818C7"/>
    <w:rsid w:val="00C8195A"/>
    <w:rsid w:val="00C8195B"/>
    <w:rsid w:val="00C819B3"/>
    <w:rsid w:val="00C81D79"/>
    <w:rsid w:val="00C81F57"/>
    <w:rsid w:val="00C8219B"/>
    <w:rsid w:val="00C82218"/>
    <w:rsid w:val="00C82253"/>
    <w:rsid w:val="00C8229F"/>
    <w:rsid w:val="00C822B4"/>
    <w:rsid w:val="00C8233B"/>
    <w:rsid w:val="00C823C6"/>
    <w:rsid w:val="00C82458"/>
    <w:rsid w:val="00C825AC"/>
    <w:rsid w:val="00C82626"/>
    <w:rsid w:val="00C8272E"/>
    <w:rsid w:val="00C82742"/>
    <w:rsid w:val="00C827E4"/>
    <w:rsid w:val="00C828B1"/>
    <w:rsid w:val="00C828C4"/>
    <w:rsid w:val="00C828FB"/>
    <w:rsid w:val="00C82944"/>
    <w:rsid w:val="00C82CBD"/>
    <w:rsid w:val="00C82CD3"/>
    <w:rsid w:val="00C82D89"/>
    <w:rsid w:val="00C82DDF"/>
    <w:rsid w:val="00C82E34"/>
    <w:rsid w:val="00C82F26"/>
    <w:rsid w:val="00C82FEE"/>
    <w:rsid w:val="00C830F9"/>
    <w:rsid w:val="00C831E9"/>
    <w:rsid w:val="00C832D9"/>
    <w:rsid w:val="00C8330F"/>
    <w:rsid w:val="00C83325"/>
    <w:rsid w:val="00C8349B"/>
    <w:rsid w:val="00C83603"/>
    <w:rsid w:val="00C83641"/>
    <w:rsid w:val="00C836C9"/>
    <w:rsid w:val="00C838A0"/>
    <w:rsid w:val="00C83B2E"/>
    <w:rsid w:val="00C83C32"/>
    <w:rsid w:val="00C83C4E"/>
    <w:rsid w:val="00C83DD1"/>
    <w:rsid w:val="00C83FCE"/>
    <w:rsid w:val="00C8403C"/>
    <w:rsid w:val="00C840F9"/>
    <w:rsid w:val="00C84132"/>
    <w:rsid w:val="00C8429B"/>
    <w:rsid w:val="00C8437A"/>
    <w:rsid w:val="00C843D2"/>
    <w:rsid w:val="00C84422"/>
    <w:rsid w:val="00C8455E"/>
    <w:rsid w:val="00C8479B"/>
    <w:rsid w:val="00C847BE"/>
    <w:rsid w:val="00C8491F"/>
    <w:rsid w:val="00C84A8F"/>
    <w:rsid w:val="00C84B1E"/>
    <w:rsid w:val="00C84C6D"/>
    <w:rsid w:val="00C84C73"/>
    <w:rsid w:val="00C84C9F"/>
    <w:rsid w:val="00C84D19"/>
    <w:rsid w:val="00C84D32"/>
    <w:rsid w:val="00C84D39"/>
    <w:rsid w:val="00C84F7B"/>
    <w:rsid w:val="00C85277"/>
    <w:rsid w:val="00C8532E"/>
    <w:rsid w:val="00C85364"/>
    <w:rsid w:val="00C854A8"/>
    <w:rsid w:val="00C85571"/>
    <w:rsid w:val="00C8571F"/>
    <w:rsid w:val="00C85806"/>
    <w:rsid w:val="00C85D20"/>
    <w:rsid w:val="00C85D76"/>
    <w:rsid w:val="00C85F59"/>
    <w:rsid w:val="00C85F93"/>
    <w:rsid w:val="00C85FA6"/>
    <w:rsid w:val="00C86149"/>
    <w:rsid w:val="00C86377"/>
    <w:rsid w:val="00C863C0"/>
    <w:rsid w:val="00C865E7"/>
    <w:rsid w:val="00C86711"/>
    <w:rsid w:val="00C867CD"/>
    <w:rsid w:val="00C86858"/>
    <w:rsid w:val="00C8699C"/>
    <w:rsid w:val="00C86BC7"/>
    <w:rsid w:val="00C86C62"/>
    <w:rsid w:val="00C86FAB"/>
    <w:rsid w:val="00C87088"/>
    <w:rsid w:val="00C871AE"/>
    <w:rsid w:val="00C873AC"/>
    <w:rsid w:val="00C87414"/>
    <w:rsid w:val="00C8743A"/>
    <w:rsid w:val="00C8743C"/>
    <w:rsid w:val="00C874B5"/>
    <w:rsid w:val="00C874FC"/>
    <w:rsid w:val="00C87559"/>
    <w:rsid w:val="00C875C7"/>
    <w:rsid w:val="00C87692"/>
    <w:rsid w:val="00C877FD"/>
    <w:rsid w:val="00C87A3C"/>
    <w:rsid w:val="00C87C04"/>
    <w:rsid w:val="00C87C69"/>
    <w:rsid w:val="00C87D92"/>
    <w:rsid w:val="00C87DA6"/>
    <w:rsid w:val="00C87E9B"/>
    <w:rsid w:val="00C87F68"/>
    <w:rsid w:val="00C8DEDA"/>
    <w:rsid w:val="00C9003C"/>
    <w:rsid w:val="00C90271"/>
    <w:rsid w:val="00C904D0"/>
    <w:rsid w:val="00C9058A"/>
    <w:rsid w:val="00C905C0"/>
    <w:rsid w:val="00C90696"/>
    <w:rsid w:val="00C907EB"/>
    <w:rsid w:val="00C90810"/>
    <w:rsid w:val="00C908C2"/>
    <w:rsid w:val="00C90943"/>
    <w:rsid w:val="00C90B08"/>
    <w:rsid w:val="00C90C42"/>
    <w:rsid w:val="00C90D99"/>
    <w:rsid w:val="00C90DFB"/>
    <w:rsid w:val="00C91074"/>
    <w:rsid w:val="00C912C8"/>
    <w:rsid w:val="00C916BA"/>
    <w:rsid w:val="00C9177B"/>
    <w:rsid w:val="00C91857"/>
    <w:rsid w:val="00C91865"/>
    <w:rsid w:val="00C91933"/>
    <w:rsid w:val="00C91BF9"/>
    <w:rsid w:val="00C91CEF"/>
    <w:rsid w:val="00C91DAC"/>
    <w:rsid w:val="00C91E27"/>
    <w:rsid w:val="00C91FB1"/>
    <w:rsid w:val="00C91FB9"/>
    <w:rsid w:val="00C920E9"/>
    <w:rsid w:val="00C9210C"/>
    <w:rsid w:val="00C9213B"/>
    <w:rsid w:val="00C921F6"/>
    <w:rsid w:val="00C924E7"/>
    <w:rsid w:val="00C92543"/>
    <w:rsid w:val="00C92656"/>
    <w:rsid w:val="00C92659"/>
    <w:rsid w:val="00C9282F"/>
    <w:rsid w:val="00C92958"/>
    <w:rsid w:val="00C92978"/>
    <w:rsid w:val="00C92ACC"/>
    <w:rsid w:val="00C92BC1"/>
    <w:rsid w:val="00C92C20"/>
    <w:rsid w:val="00C930AD"/>
    <w:rsid w:val="00C93143"/>
    <w:rsid w:val="00C9316A"/>
    <w:rsid w:val="00C931AE"/>
    <w:rsid w:val="00C933F0"/>
    <w:rsid w:val="00C933FB"/>
    <w:rsid w:val="00C93462"/>
    <w:rsid w:val="00C935D4"/>
    <w:rsid w:val="00C93606"/>
    <w:rsid w:val="00C9364C"/>
    <w:rsid w:val="00C936ED"/>
    <w:rsid w:val="00C9390B"/>
    <w:rsid w:val="00C93968"/>
    <w:rsid w:val="00C93BB2"/>
    <w:rsid w:val="00C93D87"/>
    <w:rsid w:val="00C93E9F"/>
    <w:rsid w:val="00C942FB"/>
    <w:rsid w:val="00C94384"/>
    <w:rsid w:val="00C9475A"/>
    <w:rsid w:val="00C94A34"/>
    <w:rsid w:val="00C94AAF"/>
    <w:rsid w:val="00C94AB4"/>
    <w:rsid w:val="00C94C2B"/>
    <w:rsid w:val="00C94DEF"/>
    <w:rsid w:val="00C94F73"/>
    <w:rsid w:val="00C95098"/>
    <w:rsid w:val="00C950B1"/>
    <w:rsid w:val="00C9519B"/>
    <w:rsid w:val="00C95571"/>
    <w:rsid w:val="00C95609"/>
    <w:rsid w:val="00C9560A"/>
    <w:rsid w:val="00C95807"/>
    <w:rsid w:val="00C95AA3"/>
    <w:rsid w:val="00C95BAD"/>
    <w:rsid w:val="00C95BB1"/>
    <w:rsid w:val="00C95BD6"/>
    <w:rsid w:val="00C95BFC"/>
    <w:rsid w:val="00C95CC6"/>
    <w:rsid w:val="00C95D6F"/>
    <w:rsid w:val="00C95F1F"/>
    <w:rsid w:val="00C95FDA"/>
    <w:rsid w:val="00C96124"/>
    <w:rsid w:val="00C961A4"/>
    <w:rsid w:val="00C962E9"/>
    <w:rsid w:val="00C963D8"/>
    <w:rsid w:val="00C96427"/>
    <w:rsid w:val="00C966BC"/>
    <w:rsid w:val="00C96708"/>
    <w:rsid w:val="00C96938"/>
    <w:rsid w:val="00C96A20"/>
    <w:rsid w:val="00C96C66"/>
    <w:rsid w:val="00C96C87"/>
    <w:rsid w:val="00C96D99"/>
    <w:rsid w:val="00C96F01"/>
    <w:rsid w:val="00C96F79"/>
    <w:rsid w:val="00C96F7A"/>
    <w:rsid w:val="00C97111"/>
    <w:rsid w:val="00C9726C"/>
    <w:rsid w:val="00C9729F"/>
    <w:rsid w:val="00C97306"/>
    <w:rsid w:val="00C9730B"/>
    <w:rsid w:val="00C9731B"/>
    <w:rsid w:val="00C973A2"/>
    <w:rsid w:val="00C974DB"/>
    <w:rsid w:val="00C974E6"/>
    <w:rsid w:val="00C974FA"/>
    <w:rsid w:val="00C975D3"/>
    <w:rsid w:val="00C9779C"/>
    <w:rsid w:val="00C977AE"/>
    <w:rsid w:val="00C977D7"/>
    <w:rsid w:val="00C97813"/>
    <w:rsid w:val="00C978D9"/>
    <w:rsid w:val="00C97B5A"/>
    <w:rsid w:val="00C97CF9"/>
    <w:rsid w:val="00C97E13"/>
    <w:rsid w:val="00C97F46"/>
    <w:rsid w:val="00C97F4A"/>
    <w:rsid w:val="00CA00F6"/>
    <w:rsid w:val="00CA02A6"/>
    <w:rsid w:val="00CA02D4"/>
    <w:rsid w:val="00CA03E1"/>
    <w:rsid w:val="00CA0498"/>
    <w:rsid w:val="00CA0554"/>
    <w:rsid w:val="00CA079E"/>
    <w:rsid w:val="00CA089F"/>
    <w:rsid w:val="00CA0A06"/>
    <w:rsid w:val="00CA0BFE"/>
    <w:rsid w:val="00CA0DC0"/>
    <w:rsid w:val="00CA0DC1"/>
    <w:rsid w:val="00CA1285"/>
    <w:rsid w:val="00CA12D1"/>
    <w:rsid w:val="00CA13EB"/>
    <w:rsid w:val="00CA1680"/>
    <w:rsid w:val="00CA16B5"/>
    <w:rsid w:val="00CA17C7"/>
    <w:rsid w:val="00CA17DD"/>
    <w:rsid w:val="00CA1863"/>
    <w:rsid w:val="00CA1941"/>
    <w:rsid w:val="00CA1A05"/>
    <w:rsid w:val="00CA1BFB"/>
    <w:rsid w:val="00CA1E67"/>
    <w:rsid w:val="00CA2074"/>
    <w:rsid w:val="00CA2297"/>
    <w:rsid w:val="00CA238E"/>
    <w:rsid w:val="00CA23F2"/>
    <w:rsid w:val="00CA26CE"/>
    <w:rsid w:val="00CA2891"/>
    <w:rsid w:val="00CA2ABE"/>
    <w:rsid w:val="00CA2ACA"/>
    <w:rsid w:val="00CA2B33"/>
    <w:rsid w:val="00CA2C4C"/>
    <w:rsid w:val="00CA2DD8"/>
    <w:rsid w:val="00CA2ED1"/>
    <w:rsid w:val="00CA2F7F"/>
    <w:rsid w:val="00CA2FC6"/>
    <w:rsid w:val="00CA314E"/>
    <w:rsid w:val="00CA3284"/>
    <w:rsid w:val="00CA3869"/>
    <w:rsid w:val="00CA391D"/>
    <w:rsid w:val="00CA398D"/>
    <w:rsid w:val="00CA39F7"/>
    <w:rsid w:val="00CA3ACD"/>
    <w:rsid w:val="00CA3B58"/>
    <w:rsid w:val="00CA3BC7"/>
    <w:rsid w:val="00CA3D2C"/>
    <w:rsid w:val="00CA3E0C"/>
    <w:rsid w:val="00CA3E55"/>
    <w:rsid w:val="00CA3FC9"/>
    <w:rsid w:val="00CA40B1"/>
    <w:rsid w:val="00CA417F"/>
    <w:rsid w:val="00CA42A4"/>
    <w:rsid w:val="00CA43D0"/>
    <w:rsid w:val="00CA4462"/>
    <w:rsid w:val="00CA4589"/>
    <w:rsid w:val="00CA45F4"/>
    <w:rsid w:val="00CA469B"/>
    <w:rsid w:val="00CA4891"/>
    <w:rsid w:val="00CA4D99"/>
    <w:rsid w:val="00CA4E39"/>
    <w:rsid w:val="00CA4F78"/>
    <w:rsid w:val="00CA4F8B"/>
    <w:rsid w:val="00CA50BA"/>
    <w:rsid w:val="00CA51FF"/>
    <w:rsid w:val="00CA52CD"/>
    <w:rsid w:val="00CA52D4"/>
    <w:rsid w:val="00CA541C"/>
    <w:rsid w:val="00CA5445"/>
    <w:rsid w:val="00CA54AF"/>
    <w:rsid w:val="00CA5534"/>
    <w:rsid w:val="00CA558B"/>
    <w:rsid w:val="00CA559C"/>
    <w:rsid w:val="00CA567D"/>
    <w:rsid w:val="00CA599B"/>
    <w:rsid w:val="00CA5A7C"/>
    <w:rsid w:val="00CA5AF7"/>
    <w:rsid w:val="00CA5D2B"/>
    <w:rsid w:val="00CA5D68"/>
    <w:rsid w:val="00CA5D95"/>
    <w:rsid w:val="00CA5DF7"/>
    <w:rsid w:val="00CA5E84"/>
    <w:rsid w:val="00CA60C9"/>
    <w:rsid w:val="00CA6491"/>
    <w:rsid w:val="00CA6897"/>
    <w:rsid w:val="00CA68C4"/>
    <w:rsid w:val="00CA69C7"/>
    <w:rsid w:val="00CA6A47"/>
    <w:rsid w:val="00CA6E94"/>
    <w:rsid w:val="00CA6FDB"/>
    <w:rsid w:val="00CA70F7"/>
    <w:rsid w:val="00CA7196"/>
    <w:rsid w:val="00CA737E"/>
    <w:rsid w:val="00CA758E"/>
    <w:rsid w:val="00CA76AA"/>
    <w:rsid w:val="00CA7715"/>
    <w:rsid w:val="00CA77CB"/>
    <w:rsid w:val="00CA78CB"/>
    <w:rsid w:val="00CA796A"/>
    <w:rsid w:val="00CA7A69"/>
    <w:rsid w:val="00CA7AAF"/>
    <w:rsid w:val="00CA7AD0"/>
    <w:rsid w:val="00CA7B45"/>
    <w:rsid w:val="00CA7FAF"/>
    <w:rsid w:val="00CAA856"/>
    <w:rsid w:val="00CB0007"/>
    <w:rsid w:val="00CB0026"/>
    <w:rsid w:val="00CB01CB"/>
    <w:rsid w:val="00CB0313"/>
    <w:rsid w:val="00CB037B"/>
    <w:rsid w:val="00CB04E5"/>
    <w:rsid w:val="00CB080A"/>
    <w:rsid w:val="00CB09DA"/>
    <w:rsid w:val="00CB0A54"/>
    <w:rsid w:val="00CB0AC0"/>
    <w:rsid w:val="00CB0AC3"/>
    <w:rsid w:val="00CB0B26"/>
    <w:rsid w:val="00CB0BD9"/>
    <w:rsid w:val="00CB0C68"/>
    <w:rsid w:val="00CB0CA2"/>
    <w:rsid w:val="00CB0E2B"/>
    <w:rsid w:val="00CB0E94"/>
    <w:rsid w:val="00CB0F84"/>
    <w:rsid w:val="00CB0FB7"/>
    <w:rsid w:val="00CB129E"/>
    <w:rsid w:val="00CB1416"/>
    <w:rsid w:val="00CB143F"/>
    <w:rsid w:val="00CB1638"/>
    <w:rsid w:val="00CB16FC"/>
    <w:rsid w:val="00CB1722"/>
    <w:rsid w:val="00CB1B15"/>
    <w:rsid w:val="00CB1CAC"/>
    <w:rsid w:val="00CB1D9A"/>
    <w:rsid w:val="00CB1DAA"/>
    <w:rsid w:val="00CB1DE8"/>
    <w:rsid w:val="00CB1E3B"/>
    <w:rsid w:val="00CB1E87"/>
    <w:rsid w:val="00CB1F1D"/>
    <w:rsid w:val="00CB1F73"/>
    <w:rsid w:val="00CB1FFE"/>
    <w:rsid w:val="00CB21B9"/>
    <w:rsid w:val="00CB21F8"/>
    <w:rsid w:val="00CB2223"/>
    <w:rsid w:val="00CB228B"/>
    <w:rsid w:val="00CB2416"/>
    <w:rsid w:val="00CB242A"/>
    <w:rsid w:val="00CB2441"/>
    <w:rsid w:val="00CB24FF"/>
    <w:rsid w:val="00CB27C5"/>
    <w:rsid w:val="00CB27F7"/>
    <w:rsid w:val="00CB2875"/>
    <w:rsid w:val="00CB2972"/>
    <w:rsid w:val="00CB29DE"/>
    <w:rsid w:val="00CB2C1A"/>
    <w:rsid w:val="00CB2C22"/>
    <w:rsid w:val="00CB2C5A"/>
    <w:rsid w:val="00CB2E5D"/>
    <w:rsid w:val="00CB2EE7"/>
    <w:rsid w:val="00CB30E3"/>
    <w:rsid w:val="00CB3211"/>
    <w:rsid w:val="00CB3228"/>
    <w:rsid w:val="00CB3285"/>
    <w:rsid w:val="00CB3594"/>
    <w:rsid w:val="00CB3824"/>
    <w:rsid w:val="00CB392D"/>
    <w:rsid w:val="00CB3AD7"/>
    <w:rsid w:val="00CB3CA0"/>
    <w:rsid w:val="00CB3CCF"/>
    <w:rsid w:val="00CB3CE3"/>
    <w:rsid w:val="00CB3D04"/>
    <w:rsid w:val="00CB3E1A"/>
    <w:rsid w:val="00CB3EAF"/>
    <w:rsid w:val="00CB3F2D"/>
    <w:rsid w:val="00CB3FF0"/>
    <w:rsid w:val="00CB40B8"/>
    <w:rsid w:val="00CB41E9"/>
    <w:rsid w:val="00CB4601"/>
    <w:rsid w:val="00CB492E"/>
    <w:rsid w:val="00CB49F1"/>
    <w:rsid w:val="00CB4A5D"/>
    <w:rsid w:val="00CB4D35"/>
    <w:rsid w:val="00CB4DD6"/>
    <w:rsid w:val="00CB4F1C"/>
    <w:rsid w:val="00CB50A2"/>
    <w:rsid w:val="00CB5210"/>
    <w:rsid w:val="00CB5275"/>
    <w:rsid w:val="00CB52D9"/>
    <w:rsid w:val="00CB52F6"/>
    <w:rsid w:val="00CB532B"/>
    <w:rsid w:val="00CB54DD"/>
    <w:rsid w:val="00CB55C5"/>
    <w:rsid w:val="00CB5616"/>
    <w:rsid w:val="00CB5656"/>
    <w:rsid w:val="00CB56D2"/>
    <w:rsid w:val="00CB5A27"/>
    <w:rsid w:val="00CB5A3D"/>
    <w:rsid w:val="00CB5D70"/>
    <w:rsid w:val="00CB5DE5"/>
    <w:rsid w:val="00CB61DE"/>
    <w:rsid w:val="00CB6221"/>
    <w:rsid w:val="00CB6345"/>
    <w:rsid w:val="00CB645B"/>
    <w:rsid w:val="00CB64BB"/>
    <w:rsid w:val="00CB6698"/>
    <w:rsid w:val="00CB66C7"/>
    <w:rsid w:val="00CB6725"/>
    <w:rsid w:val="00CB6732"/>
    <w:rsid w:val="00CB6795"/>
    <w:rsid w:val="00CB67F7"/>
    <w:rsid w:val="00CB683B"/>
    <w:rsid w:val="00CB69A1"/>
    <w:rsid w:val="00CB6AD2"/>
    <w:rsid w:val="00CB6B20"/>
    <w:rsid w:val="00CB6B76"/>
    <w:rsid w:val="00CB6C6F"/>
    <w:rsid w:val="00CB6D08"/>
    <w:rsid w:val="00CB6DA6"/>
    <w:rsid w:val="00CB6DF6"/>
    <w:rsid w:val="00CB70C5"/>
    <w:rsid w:val="00CB70EF"/>
    <w:rsid w:val="00CB71F8"/>
    <w:rsid w:val="00CB7312"/>
    <w:rsid w:val="00CB735F"/>
    <w:rsid w:val="00CB74D4"/>
    <w:rsid w:val="00CB74FE"/>
    <w:rsid w:val="00CB7530"/>
    <w:rsid w:val="00CB758B"/>
    <w:rsid w:val="00CB763B"/>
    <w:rsid w:val="00CB76ED"/>
    <w:rsid w:val="00CB77BC"/>
    <w:rsid w:val="00CB782A"/>
    <w:rsid w:val="00CB7A37"/>
    <w:rsid w:val="00CB7AA5"/>
    <w:rsid w:val="00CB7CA4"/>
    <w:rsid w:val="00CB7CAE"/>
    <w:rsid w:val="00CB7D27"/>
    <w:rsid w:val="00CB7E82"/>
    <w:rsid w:val="00CB7EA0"/>
    <w:rsid w:val="00CC0244"/>
    <w:rsid w:val="00CC02AD"/>
    <w:rsid w:val="00CC0340"/>
    <w:rsid w:val="00CC03C5"/>
    <w:rsid w:val="00CC0665"/>
    <w:rsid w:val="00CC06F0"/>
    <w:rsid w:val="00CC0839"/>
    <w:rsid w:val="00CC08B0"/>
    <w:rsid w:val="00CC08C5"/>
    <w:rsid w:val="00CC08E0"/>
    <w:rsid w:val="00CC0A28"/>
    <w:rsid w:val="00CC0A65"/>
    <w:rsid w:val="00CC0BCA"/>
    <w:rsid w:val="00CC0C1B"/>
    <w:rsid w:val="00CC0C65"/>
    <w:rsid w:val="00CC0EE9"/>
    <w:rsid w:val="00CC12D2"/>
    <w:rsid w:val="00CC13C1"/>
    <w:rsid w:val="00CC1708"/>
    <w:rsid w:val="00CC1762"/>
    <w:rsid w:val="00CC176B"/>
    <w:rsid w:val="00CC17EA"/>
    <w:rsid w:val="00CC180A"/>
    <w:rsid w:val="00CC196B"/>
    <w:rsid w:val="00CC1994"/>
    <w:rsid w:val="00CC1C0F"/>
    <w:rsid w:val="00CC1CFE"/>
    <w:rsid w:val="00CC1D64"/>
    <w:rsid w:val="00CC1DC5"/>
    <w:rsid w:val="00CC1E43"/>
    <w:rsid w:val="00CC1ECF"/>
    <w:rsid w:val="00CC1F3D"/>
    <w:rsid w:val="00CC1F60"/>
    <w:rsid w:val="00CC2009"/>
    <w:rsid w:val="00CC2012"/>
    <w:rsid w:val="00CC20B0"/>
    <w:rsid w:val="00CC2131"/>
    <w:rsid w:val="00CC21E0"/>
    <w:rsid w:val="00CC2532"/>
    <w:rsid w:val="00CC2542"/>
    <w:rsid w:val="00CC26DB"/>
    <w:rsid w:val="00CC2773"/>
    <w:rsid w:val="00CC2858"/>
    <w:rsid w:val="00CC2860"/>
    <w:rsid w:val="00CC286E"/>
    <w:rsid w:val="00CC28F8"/>
    <w:rsid w:val="00CC2A28"/>
    <w:rsid w:val="00CC2BA9"/>
    <w:rsid w:val="00CC2CFF"/>
    <w:rsid w:val="00CC2D55"/>
    <w:rsid w:val="00CC300C"/>
    <w:rsid w:val="00CC30DD"/>
    <w:rsid w:val="00CC3379"/>
    <w:rsid w:val="00CC346C"/>
    <w:rsid w:val="00CC35AE"/>
    <w:rsid w:val="00CC3609"/>
    <w:rsid w:val="00CC3627"/>
    <w:rsid w:val="00CC36DA"/>
    <w:rsid w:val="00CC36F9"/>
    <w:rsid w:val="00CC37D9"/>
    <w:rsid w:val="00CC397B"/>
    <w:rsid w:val="00CC3990"/>
    <w:rsid w:val="00CC39F2"/>
    <w:rsid w:val="00CC3B4B"/>
    <w:rsid w:val="00CC3B4E"/>
    <w:rsid w:val="00CC3B72"/>
    <w:rsid w:val="00CC3B88"/>
    <w:rsid w:val="00CC3BEE"/>
    <w:rsid w:val="00CC3BF4"/>
    <w:rsid w:val="00CC3C1D"/>
    <w:rsid w:val="00CC3CDB"/>
    <w:rsid w:val="00CC3D69"/>
    <w:rsid w:val="00CC3DA5"/>
    <w:rsid w:val="00CC3DA6"/>
    <w:rsid w:val="00CC3DAA"/>
    <w:rsid w:val="00CC3DB7"/>
    <w:rsid w:val="00CC3DFF"/>
    <w:rsid w:val="00CC3EDF"/>
    <w:rsid w:val="00CC3F43"/>
    <w:rsid w:val="00CC4011"/>
    <w:rsid w:val="00CC4099"/>
    <w:rsid w:val="00CC40BE"/>
    <w:rsid w:val="00CC43E3"/>
    <w:rsid w:val="00CC44C1"/>
    <w:rsid w:val="00CC45FC"/>
    <w:rsid w:val="00CC4631"/>
    <w:rsid w:val="00CC4726"/>
    <w:rsid w:val="00CC4864"/>
    <w:rsid w:val="00CC48D4"/>
    <w:rsid w:val="00CC4BAA"/>
    <w:rsid w:val="00CC4C2C"/>
    <w:rsid w:val="00CC4C4B"/>
    <w:rsid w:val="00CC4C7C"/>
    <w:rsid w:val="00CC4EEB"/>
    <w:rsid w:val="00CC4F14"/>
    <w:rsid w:val="00CC5057"/>
    <w:rsid w:val="00CC5161"/>
    <w:rsid w:val="00CC5262"/>
    <w:rsid w:val="00CC537C"/>
    <w:rsid w:val="00CC5744"/>
    <w:rsid w:val="00CC5A7E"/>
    <w:rsid w:val="00CC5AA0"/>
    <w:rsid w:val="00CC5DE0"/>
    <w:rsid w:val="00CC5E27"/>
    <w:rsid w:val="00CC5E51"/>
    <w:rsid w:val="00CC5E8B"/>
    <w:rsid w:val="00CC5EE2"/>
    <w:rsid w:val="00CC5FBF"/>
    <w:rsid w:val="00CC601D"/>
    <w:rsid w:val="00CC62EA"/>
    <w:rsid w:val="00CC6590"/>
    <w:rsid w:val="00CC65E7"/>
    <w:rsid w:val="00CC6826"/>
    <w:rsid w:val="00CC69D5"/>
    <w:rsid w:val="00CC6B2C"/>
    <w:rsid w:val="00CC6CD4"/>
    <w:rsid w:val="00CC6DBE"/>
    <w:rsid w:val="00CC6F75"/>
    <w:rsid w:val="00CC7127"/>
    <w:rsid w:val="00CC716A"/>
    <w:rsid w:val="00CC7211"/>
    <w:rsid w:val="00CC746F"/>
    <w:rsid w:val="00CC74BB"/>
    <w:rsid w:val="00CC74C6"/>
    <w:rsid w:val="00CC753D"/>
    <w:rsid w:val="00CC75ED"/>
    <w:rsid w:val="00CC77BD"/>
    <w:rsid w:val="00CC7843"/>
    <w:rsid w:val="00CC78C2"/>
    <w:rsid w:val="00CC78E9"/>
    <w:rsid w:val="00CC7A02"/>
    <w:rsid w:val="00CC7C22"/>
    <w:rsid w:val="00CC7C31"/>
    <w:rsid w:val="00CC7C45"/>
    <w:rsid w:val="00CC7CA2"/>
    <w:rsid w:val="00CC7D2E"/>
    <w:rsid w:val="00CC7DE4"/>
    <w:rsid w:val="00CC7DE8"/>
    <w:rsid w:val="00CC7E0F"/>
    <w:rsid w:val="00CC7E37"/>
    <w:rsid w:val="00CC7EFC"/>
    <w:rsid w:val="00CC7FE5"/>
    <w:rsid w:val="00CCB150"/>
    <w:rsid w:val="00CD0091"/>
    <w:rsid w:val="00CD0182"/>
    <w:rsid w:val="00CD019D"/>
    <w:rsid w:val="00CD01B8"/>
    <w:rsid w:val="00CD02BD"/>
    <w:rsid w:val="00CD047D"/>
    <w:rsid w:val="00CD0585"/>
    <w:rsid w:val="00CD05AA"/>
    <w:rsid w:val="00CD0606"/>
    <w:rsid w:val="00CD0776"/>
    <w:rsid w:val="00CD078F"/>
    <w:rsid w:val="00CD07E9"/>
    <w:rsid w:val="00CD0A6B"/>
    <w:rsid w:val="00CD0CE9"/>
    <w:rsid w:val="00CD0CFE"/>
    <w:rsid w:val="00CD0D5D"/>
    <w:rsid w:val="00CD0EB8"/>
    <w:rsid w:val="00CD0F87"/>
    <w:rsid w:val="00CD1215"/>
    <w:rsid w:val="00CD121E"/>
    <w:rsid w:val="00CD1230"/>
    <w:rsid w:val="00CD161F"/>
    <w:rsid w:val="00CD169C"/>
    <w:rsid w:val="00CD185D"/>
    <w:rsid w:val="00CD18CC"/>
    <w:rsid w:val="00CD18FF"/>
    <w:rsid w:val="00CD1ABD"/>
    <w:rsid w:val="00CD1B2A"/>
    <w:rsid w:val="00CD1CC5"/>
    <w:rsid w:val="00CD1D3C"/>
    <w:rsid w:val="00CD1D7A"/>
    <w:rsid w:val="00CD1EA0"/>
    <w:rsid w:val="00CD1EC9"/>
    <w:rsid w:val="00CD23A7"/>
    <w:rsid w:val="00CD23E2"/>
    <w:rsid w:val="00CD23F1"/>
    <w:rsid w:val="00CD2436"/>
    <w:rsid w:val="00CD2467"/>
    <w:rsid w:val="00CD2483"/>
    <w:rsid w:val="00CD2623"/>
    <w:rsid w:val="00CD2626"/>
    <w:rsid w:val="00CD2702"/>
    <w:rsid w:val="00CD2777"/>
    <w:rsid w:val="00CD27CE"/>
    <w:rsid w:val="00CD27FC"/>
    <w:rsid w:val="00CD28F0"/>
    <w:rsid w:val="00CD2A11"/>
    <w:rsid w:val="00CD2ACE"/>
    <w:rsid w:val="00CD2BC5"/>
    <w:rsid w:val="00CD2BFF"/>
    <w:rsid w:val="00CD2C1A"/>
    <w:rsid w:val="00CD2D67"/>
    <w:rsid w:val="00CD2DC2"/>
    <w:rsid w:val="00CD2DEA"/>
    <w:rsid w:val="00CD2F23"/>
    <w:rsid w:val="00CD2F99"/>
    <w:rsid w:val="00CD305A"/>
    <w:rsid w:val="00CD308D"/>
    <w:rsid w:val="00CD310D"/>
    <w:rsid w:val="00CD33AB"/>
    <w:rsid w:val="00CD345A"/>
    <w:rsid w:val="00CD3743"/>
    <w:rsid w:val="00CD3785"/>
    <w:rsid w:val="00CD3794"/>
    <w:rsid w:val="00CD37CF"/>
    <w:rsid w:val="00CD381B"/>
    <w:rsid w:val="00CD3A69"/>
    <w:rsid w:val="00CD3C6C"/>
    <w:rsid w:val="00CD3DE7"/>
    <w:rsid w:val="00CD3ED8"/>
    <w:rsid w:val="00CD3EF3"/>
    <w:rsid w:val="00CD40B2"/>
    <w:rsid w:val="00CD4169"/>
    <w:rsid w:val="00CD41B5"/>
    <w:rsid w:val="00CD42C9"/>
    <w:rsid w:val="00CD435D"/>
    <w:rsid w:val="00CD45F2"/>
    <w:rsid w:val="00CD4643"/>
    <w:rsid w:val="00CD46D5"/>
    <w:rsid w:val="00CD46E3"/>
    <w:rsid w:val="00CD4979"/>
    <w:rsid w:val="00CD497A"/>
    <w:rsid w:val="00CD49E7"/>
    <w:rsid w:val="00CD4A30"/>
    <w:rsid w:val="00CD4A8F"/>
    <w:rsid w:val="00CD4AC8"/>
    <w:rsid w:val="00CD4B02"/>
    <w:rsid w:val="00CD4C35"/>
    <w:rsid w:val="00CD4D2C"/>
    <w:rsid w:val="00CD4D3D"/>
    <w:rsid w:val="00CD4DF0"/>
    <w:rsid w:val="00CD4EFB"/>
    <w:rsid w:val="00CD4FD9"/>
    <w:rsid w:val="00CD5375"/>
    <w:rsid w:val="00CD53B5"/>
    <w:rsid w:val="00CD5515"/>
    <w:rsid w:val="00CD5530"/>
    <w:rsid w:val="00CD5556"/>
    <w:rsid w:val="00CD5561"/>
    <w:rsid w:val="00CD55B7"/>
    <w:rsid w:val="00CD5916"/>
    <w:rsid w:val="00CD5A4B"/>
    <w:rsid w:val="00CD5B81"/>
    <w:rsid w:val="00CD5BAF"/>
    <w:rsid w:val="00CD5C95"/>
    <w:rsid w:val="00CD5DE3"/>
    <w:rsid w:val="00CD5DE6"/>
    <w:rsid w:val="00CD5E3E"/>
    <w:rsid w:val="00CD6000"/>
    <w:rsid w:val="00CD6007"/>
    <w:rsid w:val="00CD603A"/>
    <w:rsid w:val="00CD627F"/>
    <w:rsid w:val="00CD62AD"/>
    <w:rsid w:val="00CD664A"/>
    <w:rsid w:val="00CD6651"/>
    <w:rsid w:val="00CD666C"/>
    <w:rsid w:val="00CD6754"/>
    <w:rsid w:val="00CD68B7"/>
    <w:rsid w:val="00CD695C"/>
    <w:rsid w:val="00CD6AC6"/>
    <w:rsid w:val="00CD6C78"/>
    <w:rsid w:val="00CD6C7C"/>
    <w:rsid w:val="00CD6EC9"/>
    <w:rsid w:val="00CD6ED4"/>
    <w:rsid w:val="00CD6EE0"/>
    <w:rsid w:val="00CD6F88"/>
    <w:rsid w:val="00CD7155"/>
    <w:rsid w:val="00CD727A"/>
    <w:rsid w:val="00CD72E3"/>
    <w:rsid w:val="00CD72FC"/>
    <w:rsid w:val="00CD7438"/>
    <w:rsid w:val="00CD761D"/>
    <w:rsid w:val="00CD76B5"/>
    <w:rsid w:val="00CD7797"/>
    <w:rsid w:val="00CD7858"/>
    <w:rsid w:val="00CD78B9"/>
    <w:rsid w:val="00CD7AAD"/>
    <w:rsid w:val="00CD7FE8"/>
    <w:rsid w:val="00CE0023"/>
    <w:rsid w:val="00CE003A"/>
    <w:rsid w:val="00CE0052"/>
    <w:rsid w:val="00CE00AA"/>
    <w:rsid w:val="00CE019E"/>
    <w:rsid w:val="00CE01E7"/>
    <w:rsid w:val="00CE05F9"/>
    <w:rsid w:val="00CE0643"/>
    <w:rsid w:val="00CE08C2"/>
    <w:rsid w:val="00CE090E"/>
    <w:rsid w:val="00CE09B2"/>
    <w:rsid w:val="00CE0BD8"/>
    <w:rsid w:val="00CE12F5"/>
    <w:rsid w:val="00CE1359"/>
    <w:rsid w:val="00CE14EC"/>
    <w:rsid w:val="00CE1569"/>
    <w:rsid w:val="00CE1584"/>
    <w:rsid w:val="00CE158A"/>
    <w:rsid w:val="00CE16ED"/>
    <w:rsid w:val="00CE195C"/>
    <w:rsid w:val="00CE1A41"/>
    <w:rsid w:val="00CE1D01"/>
    <w:rsid w:val="00CE1D1C"/>
    <w:rsid w:val="00CE1DE3"/>
    <w:rsid w:val="00CE1DE4"/>
    <w:rsid w:val="00CE1E05"/>
    <w:rsid w:val="00CE1E71"/>
    <w:rsid w:val="00CE1E9C"/>
    <w:rsid w:val="00CE1FA8"/>
    <w:rsid w:val="00CE21B2"/>
    <w:rsid w:val="00CE2323"/>
    <w:rsid w:val="00CE2336"/>
    <w:rsid w:val="00CE2346"/>
    <w:rsid w:val="00CE2469"/>
    <w:rsid w:val="00CE2540"/>
    <w:rsid w:val="00CE25DC"/>
    <w:rsid w:val="00CE26B3"/>
    <w:rsid w:val="00CE28CE"/>
    <w:rsid w:val="00CE2E2E"/>
    <w:rsid w:val="00CE2FD6"/>
    <w:rsid w:val="00CE300D"/>
    <w:rsid w:val="00CE318A"/>
    <w:rsid w:val="00CE3200"/>
    <w:rsid w:val="00CE3251"/>
    <w:rsid w:val="00CE32F4"/>
    <w:rsid w:val="00CE33D3"/>
    <w:rsid w:val="00CE3486"/>
    <w:rsid w:val="00CE372D"/>
    <w:rsid w:val="00CE3943"/>
    <w:rsid w:val="00CE3AE9"/>
    <w:rsid w:val="00CE3B51"/>
    <w:rsid w:val="00CE3C15"/>
    <w:rsid w:val="00CE3E50"/>
    <w:rsid w:val="00CE3EBC"/>
    <w:rsid w:val="00CE3F16"/>
    <w:rsid w:val="00CE3FFE"/>
    <w:rsid w:val="00CE4033"/>
    <w:rsid w:val="00CE4038"/>
    <w:rsid w:val="00CE40DC"/>
    <w:rsid w:val="00CE4110"/>
    <w:rsid w:val="00CE430A"/>
    <w:rsid w:val="00CE437C"/>
    <w:rsid w:val="00CE43AA"/>
    <w:rsid w:val="00CE446A"/>
    <w:rsid w:val="00CE44A2"/>
    <w:rsid w:val="00CE44C4"/>
    <w:rsid w:val="00CE4567"/>
    <w:rsid w:val="00CE49E8"/>
    <w:rsid w:val="00CE4BC8"/>
    <w:rsid w:val="00CE4F86"/>
    <w:rsid w:val="00CE4FB8"/>
    <w:rsid w:val="00CE4FCE"/>
    <w:rsid w:val="00CE52A5"/>
    <w:rsid w:val="00CE52E9"/>
    <w:rsid w:val="00CE531B"/>
    <w:rsid w:val="00CE5569"/>
    <w:rsid w:val="00CE5626"/>
    <w:rsid w:val="00CE5747"/>
    <w:rsid w:val="00CE58D3"/>
    <w:rsid w:val="00CE59E1"/>
    <w:rsid w:val="00CE5B45"/>
    <w:rsid w:val="00CE5BFB"/>
    <w:rsid w:val="00CE5C10"/>
    <w:rsid w:val="00CE5DE9"/>
    <w:rsid w:val="00CE5DF5"/>
    <w:rsid w:val="00CE60D3"/>
    <w:rsid w:val="00CE62BB"/>
    <w:rsid w:val="00CE656F"/>
    <w:rsid w:val="00CE6687"/>
    <w:rsid w:val="00CE6767"/>
    <w:rsid w:val="00CE6958"/>
    <w:rsid w:val="00CE699A"/>
    <w:rsid w:val="00CE699C"/>
    <w:rsid w:val="00CE69CA"/>
    <w:rsid w:val="00CE69F3"/>
    <w:rsid w:val="00CE6A84"/>
    <w:rsid w:val="00CE6CBC"/>
    <w:rsid w:val="00CE6CC4"/>
    <w:rsid w:val="00CE6CE0"/>
    <w:rsid w:val="00CE6DBC"/>
    <w:rsid w:val="00CE6DC8"/>
    <w:rsid w:val="00CE6E93"/>
    <w:rsid w:val="00CE6F0F"/>
    <w:rsid w:val="00CE7085"/>
    <w:rsid w:val="00CE711D"/>
    <w:rsid w:val="00CE71AF"/>
    <w:rsid w:val="00CE73FC"/>
    <w:rsid w:val="00CE769F"/>
    <w:rsid w:val="00CE77E0"/>
    <w:rsid w:val="00CE7880"/>
    <w:rsid w:val="00CE7998"/>
    <w:rsid w:val="00CE7AEC"/>
    <w:rsid w:val="00CE7BE1"/>
    <w:rsid w:val="00CE7C22"/>
    <w:rsid w:val="00CE7EE4"/>
    <w:rsid w:val="00CF002F"/>
    <w:rsid w:val="00CF0089"/>
    <w:rsid w:val="00CF0162"/>
    <w:rsid w:val="00CF0246"/>
    <w:rsid w:val="00CF0579"/>
    <w:rsid w:val="00CF05B0"/>
    <w:rsid w:val="00CF062F"/>
    <w:rsid w:val="00CF0900"/>
    <w:rsid w:val="00CF0A15"/>
    <w:rsid w:val="00CF0B76"/>
    <w:rsid w:val="00CF0BEF"/>
    <w:rsid w:val="00CF0C55"/>
    <w:rsid w:val="00CF0D0A"/>
    <w:rsid w:val="00CF0FAC"/>
    <w:rsid w:val="00CF101C"/>
    <w:rsid w:val="00CF105B"/>
    <w:rsid w:val="00CF10C0"/>
    <w:rsid w:val="00CF10CD"/>
    <w:rsid w:val="00CF1255"/>
    <w:rsid w:val="00CF1331"/>
    <w:rsid w:val="00CF13A6"/>
    <w:rsid w:val="00CF144D"/>
    <w:rsid w:val="00CF14A3"/>
    <w:rsid w:val="00CF1555"/>
    <w:rsid w:val="00CF155B"/>
    <w:rsid w:val="00CF168A"/>
    <w:rsid w:val="00CF1AB2"/>
    <w:rsid w:val="00CF1C4C"/>
    <w:rsid w:val="00CF1EA5"/>
    <w:rsid w:val="00CF1F90"/>
    <w:rsid w:val="00CF2133"/>
    <w:rsid w:val="00CF21B0"/>
    <w:rsid w:val="00CF2249"/>
    <w:rsid w:val="00CF2388"/>
    <w:rsid w:val="00CF2483"/>
    <w:rsid w:val="00CF24E2"/>
    <w:rsid w:val="00CF25F6"/>
    <w:rsid w:val="00CF2821"/>
    <w:rsid w:val="00CF28D5"/>
    <w:rsid w:val="00CF2993"/>
    <w:rsid w:val="00CF29D1"/>
    <w:rsid w:val="00CF2A89"/>
    <w:rsid w:val="00CF2AE2"/>
    <w:rsid w:val="00CF2E4B"/>
    <w:rsid w:val="00CF2E55"/>
    <w:rsid w:val="00CF2E9B"/>
    <w:rsid w:val="00CF2EAA"/>
    <w:rsid w:val="00CF2FC2"/>
    <w:rsid w:val="00CF33FE"/>
    <w:rsid w:val="00CF393D"/>
    <w:rsid w:val="00CF3993"/>
    <w:rsid w:val="00CF3A0F"/>
    <w:rsid w:val="00CF3D1A"/>
    <w:rsid w:val="00CF3F00"/>
    <w:rsid w:val="00CF405E"/>
    <w:rsid w:val="00CF40D2"/>
    <w:rsid w:val="00CF41C1"/>
    <w:rsid w:val="00CF41FF"/>
    <w:rsid w:val="00CF4366"/>
    <w:rsid w:val="00CF440C"/>
    <w:rsid w:val="00CF4842"/>
    <w:rsid w:val="00CF490D"/>
    <w:rsid w:val="00CF495A"/>
    <w:rsid w:val="00CF4A83"/>
    <w:rsid w:val="00CF4ABD"/>
    <w:rsid w:val="00CF4BD3"/>
    <w:rsid w:val="00CF4BE3"/>
    <w:rsid w:val="00CF4BFC"/>
    <w:rsid w:val="00CF4C60"/>
    <w:rsid w:val="00CF4CD8"/>
    <w:rsid w:val="00CF4CF2"/>
    <w:rsid w:val="00CF4E0E"/>
    <w:rsid w:val="00CF4F77"/>
    <w:rsid w:val="00CF5063"/>
    <w:rsid w:val="00CF50F3"/>
    <w:rsid w:val="00CF532D"/>
    <w:rsid w:val="00CF560F"/>
    <w:rsid w:val="00CF585A"/>
    <w:rsid w:val="00CF58CA"/>
    <w:rsid w:val="00CF5990"/>
    <w:rsid w:val="00CF5A18"/>
    <w:rsid w:val="00CF5A53"/>
    <w:rsid w:val="00CF5A55"/>
    <w:rsid w:val="00CF5CE0"/>
    <w:rsid w:val="00CF5D28"/>
    <w:rsid w:val="00CF5D32"/>
    <w:rsid w:val="00CF5D96"/>
    <w:rsid w:val="00CF5EDA"/>
    <w:rsid w:val="00CF6065"/>
    <w:rsid w:val="00CF60F7"/>
    <w:rsid w:val="00CF633D"/>
    <w:rsid w:val="00CF6573"/>
    <w:rsid w:val="00CF660D"/>
    <w:rsid w:val="00CF66DF"/>
    <w:rsid w:val="00CF688C"/>
    <w:rsid w:val="00CF68B8"/>
    <w:rsid w:val="00CF6954"/>
    <w:rsid w:val="00CF69ED"/>
    <w:rsid w:val="00CF69F3"/>
    <w:rsid w:val="00CF6C4C"/>
    <w:rsid w:val="00CF6CAA"/>
    <w:rsid w:val="00CF6D24"/>
    <w:rsid w:val="00CF6DBB"/>
    <w:rsid w:val="00CF6E37"/>
    <w:rsid w:val="00CF6EAD"/>
    <w:rsid w:val="00CF6F1E"/>
    <w:rsid w:val="00CF6FC1"/>
    <w:rsid w:val="00CF6FFF"/>
    <w:rsid w:val="00CF70EB"/>
    <w:rsid w:val="00CF70FD"/>
    <w:rsid w:val="00CF723D"/>
    <w:rsid w:val="00CF7350"/>
    <w:rsid w:val="00CF735E"/>
    <w:rsid w:val="00CF7594"/>
    <w:rsid w:val="00CF770C"/>
    <w:rsid w:val="00CF78CE"/>
    <w:rsid w:val="00CF7917"/>
    <w:rsid w:val="00CF792A"/>
    <w:rsid w:val="00CF797E"/>
    <w:rsid w:val="00CF7A25"/>
    <w:rsid w:val="00CF7C43"/>
    <w:rsid w:val="00CF7D82"/>
    <w:rsid w:val="00CF7D92"/>
    <w:rsid w:val="00D00037"/>
    <w:rsid w:val="00D001F9"/>
    <w:rsid w:val="00D0036E"/>
    <w:rsid w:val="00D00394"/>
    <w:rsid w:val="00D0039A"/>
    <w:rsid w:val="00D005FF"/>
    <w:rsid w:val="00D008F5"/>
    <w:rsid w:val="00D00ACF"/>
    <w:rsid w:val="00D00BA5"/>
    <w:rsid w:val="00D00BB7"/>
    <w:rsid w:val="00D00C76"/>
    <w:rsid w:val="00D00F35"/>
    <w:rsid w:val="00D014F4"/>
    <w:rsid w:val="00D014FD"/>
    <w:rsid w:val="00D016EA"/>
    <w:rsid w:val="00D019CD"/>
    <w:rsid w:val="00D01A56"/>
    <w:rsid w:val="00D01B95"/>
    <w:rsid w:val="00D01D4F"/>
    <w:rsid w:val="00D01EAD"/>
    <w:rsid w:val="00D01FAB"/>
    <w:rsid w:val="00D02013"/>
    <w:rsid w:val="00D0207B"/>
    <w:rsid w:val="00D02279"/>
    <w:rsid w:val="00D02360"/>
    <w:rsid w:val="00D023D7"/>
    <w:rsid w:val="00D023DB"/>
    <w:rsid w:val="00D023FA"/>
    <w:rsid w:val="00D024C3"/>
    <w:rsid w:val="00D0262B"/>
    <w:rsid w:val="00D0268B"/>
    <w:rsid w:val="00D02822"/>
    <w:rsid w:val="00D02823"/>
    <w:rsid w:val="00D02831"/>
    <w:rsid w:val="00D02848"/>
    <w:rsid w:val="00D028A5"/>
    <w:rsid w:val="00D02974"/>
    <w:rsid w:val="00D02A2E"/>
    <w:rsid w:val="00D02CE4"/>
    <w:rsid w:val="00D02DD7"/>
    <w:rsid w:val="00D02EB9"/>
    <w:rsid w:val="00D03036"/>
    <w:rsid w:val="00D03148"/>
    <w:rsid w:val="00D0318F"/>
    <w:rsid w:val="00D032DA"/>
    <w:rsid w:val="00D03470"/>
    <w:rsid w:val="00D035B9"/>
    <w:rsid w:val="00D03726"/>
    <w:rsid w:val="00D037B3"/>
    <w:rsid w:val="00D03931"/>
    <w:rsid w:val="00D039F4"/>
    <w:rsid w:val="00D03CBC"/>
    <w:rsid w:val="00D03D8E"/>
    <w:rsid w:val="00D03E8D"/>
    <w:rsid w:val="00D03F46"/>
    <w:rsid w:val="00D040B7"/>
    <w:rsid w:val="00D040D2"/>
    <w:rsid w:val="00D040FA"/>
    <w:rsid w:val="00D04402"/>
    <w:rsid w:val="00D0448C"/>
    <w:rsid w:val="00D04492"/>
    <w:rsid w:val="00D0470F"/>
    <w:rsid w:val="00D047CA"/>
    <w:rsid w:val="00D04ADD"/>
    <w:rsid w:val="00D04B40"/>
    <w:rsid w:val="00D04CFD"/>
    <w:rsid w:val="00D04D38"/>
    <w:rsid w:val="00D04D7E"/>
    <w:rsid w:val="00D04D80"/>
    <w:rsid w:val="00D04DCB"/>
    <w:rsid w:val="00D04DE3"/>
    <w:rsid w:val="00D04EC5"/>
    <w:rsid w:val="00D04F98"/>
    <w:rsid w:val="00D05119"/>
    <w:rsid w:val="00D051E2"/>
    <w:rsid w:val="00D05248"/>
    <w:rsid w:val="00D053E6"/>
    <w:rsid w:val="00D05441"/>
    <w:rsid w:val="00D05498"/>
    <w:rsid w:val="00D05507"/>
    <w:rsid w:val="00D058EA"/>
    <w:rsid w:val="00D05975"/>
    <w:rsid w:val="00D05ABF"/>
    <w:rsid w:val="00D05AEB"/>
    <w:rsid w:val="00D05B76"/>
    <w:rsid w:val="00D05C29"/>
    <w:rsid w:val="00D05CDD"/>
    <w:rsid w:val="00D05E78"/>
    <w:rsid w:val="00D05EA1"/>
    <w:rsid w:val="00D05EBD"/>
    <w:rsid w:val="00D05F99"/>
    <w:rsid w:val="00D060FD"/>
    <w:rsid w:val="00D060FF"/>
    <w:rsid w:val="00D061AD"/>
    <w:rsid w:val="00D06212"/>
    <w:rsid w:val="00D06241"/>
    <w:rsid w:val="00D06485"/>
    <w:rsid w:val="00D064E8"/>
    <w:rsid w:val="00D06546"/>
    <w:rsid w:val="00D06572"/>
    <w:rsid w:val="00D065CD"/>
    <w:rsid w:val="00D0668D"/>
    <w:rsid w:val="00D06806"/>
    <w:rsid w:val="00D068B0"/>
    <w:rsid w:val="00D06A45"/>
    <w:rsid w:val="00D06E8C"/>
    <w:rsid w:val="00D06EB8"/>
    <w:rsid w:val="00D06EF5"/>
    <w:rsid w:val="00D070F6"/>
    <w:rsid w:val="00D07127"/>
    <w:rsid w:val="00D0724B"/>
    <w:rsid w:val="00D0732C"/>
    <w:rsid w:val="00D073BE"/>
    <w:rsid w:val="00D07436"/>
    <w:rsid w:val="00D0747C"/>
    <w:rsid w:val="00D075B8"/>
    <w:rsid w:val="00D07659"/>
    <w:rsid w:val="00D07675"/>
    <w:rsid w:val="00D07725"/>
    <w:rsid w:val="00D077EF"/>
    <w:rsid w:val="00D0781D"/>
    <w:rsid w:val="00D07843"/>
    <w:rsid w:val="00D0787E"/>
    <w:rsid w:val="00D07956"/>
    <w:rsid w:val="00D07A2F"/>
    <w:rsid w:val="00D07A91"/>
    <w:rsid w:val="00D07AFE"/>
    <w:rsid w:val="00D07D15"/>
    <w:rsid w:val="00D07D64"/>
    <w:rsid w:val="00D07D77"/>
    <w:rsid w:val="00D07E21"/>
    <w:rsid w:val="00D07F25"/>
    <w:rsid w:val="00D07FDA"/>
    <w:rsid w:val="00D0DD06"/>
    <w:rsid w:val="00D10100"/>
    <w:rsid w:val="00D10170"/>
    <w:rsid w:val="00D102DB"/>
    <w:rsid w:val="00D10444"/>
    <w:rsid w:val="00D104E2"/>
    <w:rsid w:val="00D10817"/>
    <w:rsid w:val="00D10860"/>
    <w:rsid w:val="00D10988"/>
    <w:rsid w:val="00D10A2F"/>
    <w:rsid w:val="00D10AA3"/>
    <w:rsid w:val="00D10BB9"/>
    <w:rsid w:val="00D10C31"/>
    <w:rsid w:val="00D10D35"/>
    <w:rsid w:val="00D10D54"/>
    <w:rsid w:val="00D10DE7"/>
    <w:rsid w:val="00D10EAC"/>
    <w:rsid w:val="00D10F38"/>
    <w:rsid w:val="00D110A4"/>
    <w:rsid w:val="00D110BC"/>
    <w:rsid w:val="00D110C2"/>
    <w:rsid w:val="00D11399"/>
    <w:rsid w:val="00D11582"/>
    <w:rsid w:val="00D116B7"/>
    <w:rsid w:val="00D11746"/>
    <w:rsid w:val="00D117F9"/>
    <w:rsid w:val="00D11A7F"/>
    <w:rsid w:val="00D11AAE"/>
    <w:rsid w:val="00D11ACC"/>
    <w:rsid w:val="00D11B25"/>
    <w:rsid w:val="00D11CB4"/>
    <w:rsid w:val="00D11D3D"/>
    <w:rsid w:val="00D11DCB"/>
    <w:rsid w:val="00D11EAB"/>
    <w:rsid w:val="00D11F22"/>
    <w:rsid w:val="00D11F2F"/>
    <w:rsid w:val="00D11F5A"/>
    <w:rsid w:val="00D11FC5"/>
    <w:rsid w:val="00D1201A"/>
    <w:rsid w:val="00D1211D"/>
    <w:rsid w:val="00D121EE"/>
    <w:rsid w:val="00D12220"/>
    <w:rsid w:val="00D122B3"/>
    <w:rsid w:val="00D12325"/>
    <w:rsid w:val="00D12438"/>
    <w:rsid w:val="00D1257C"/>
    <w:rsid w:val="00D125AE"/>
    <w:rsid w:val="00D1268D"/>
    <w:rsid w:val="00D12761"/>
    <w:rsid w:val="00D12B07"/>
    <w:rsid w:val="00D12C3C"/>
    <w:rsid w:val="00D12D37"/>
    <w:rsid w:val="00D12F58"/>
    <w:rsid w:val="00D13153"/>
    <w:rsid w:val="00D13421"/>
    <w:rsid w:val="00D134E5"/>
    <w:rsid w:val="00D13528"/>
    <w:rsid w:val="00D135A8"/>
    <w:rsid w:val="00D136C2"/>
    <w:rsid w:val="00D13B3B"/>
    <w:rsid w:val="00D13B76"/>
    <w:rsid w:val="00D13BA2"/>
    <w:rsid w:val="00D13BC6"/>
    <w:rsid w:val="00D13D2F"/>
    <w:rsid w:val="00D13D31"/>
    <w:rsid w:val="00D13D76"/>
    <w:rsid w:val="00D13D7D"/>
    <w:rsid w:val="00D13EF9"/>
    <w:rsid w:val="00D142B1"/>
    <w:rsid w:val="00D1432C"/>
    <w:rsid w:val="00D14332"/>
    <w:rsid w:val="00D143BA"/>
    <w:rsid w:val="00D143CB"/>
    <w:rsid w:val="00D14487"/>
    <w:rsid w:val="00D145A0"/>
    <w:rsid w:val="00D145AC"/>
    <w:rsid w:val="00D145CC"/>
    <w:rsid w:val="00D145DF"/>
    <w:rsid w:val="00D147AD"/>
    <w:rsid w:val="00D14928"/>
    <w:rsid w:val="00D14B0C"/>
    <w:rsid w:val="00D14BAA"/>
    <w:rsid w:val="00D14D8C"/>
    <w:rsid w:val="00D14E3B"/>
    <w:rsid w:val="00D14EAF"/>
    <w:rsid w:val="00D14ED4"/>
    <w:rsid w:val="00D14F23"/>
    <w:rsid w:val="00D15361"/>
    <w:rsid w:val="00D1541C"/>
    <w:rsid w:val="00D154C2"/>
    <w:rsid w:val="00D154EC"/>
    <w:rsid w:val="00D156AD"/>
    <w:rsid w:val="00D158AC"/>
    <w:rsid w:val="00D1599B"/>
    <w:rsid w:val="00D1599C"/>
    <w:rsid w:val="00D15B8C"/>
    <w:rsid w:val="00D15D13"/>
    <w:rsid w:val="00D15E60"/>
    <w:rsid w:val="00D15E7E"/>
    <w:rsid w:val="00D16058"/>
    <w:rsid w:val="00D160A8"/>
    <w:rsid w:val="00D1626E"/>
    <w:rsid w:val="00D16616"/>
    <w:rsid w:val="00D166C7"/>
    <w:rsid w:val="00D16825"/>
    <w:rsid w:val="00D16859"/>
    <w:rsid w:val="00D16964"/>
    <w:rsid w:val="00D16AE6"/>
    <w:rsid w:val="00D16C4C"/>
    <w:rsid w:val="00D16E88"/>
    <w:rsid w:val="00D16EB4"/>
    <w:rsid w:val="00D16EF3"/>
    <w:rsid w:val="00D16FD2"/>
    <w:rsid w:val="00D16FDD"/>
    <w:rsid w:val="00D17067"/>
    <w:rsid w:val="00D17084"/>
    <w:rsid w:val="00D171C5"/>
    <w:rsid w:val="00D17287"/>
    <w:rsid w:val="00D172D6"/>
    <w:rsid w:val="00D1754E"/>
    <w:rsid w:val="00D17715"/>
    <w:rsid w:val="00D17742"/>
    <w:rsid w:val="00D17779"/>
    <w:rsid w:val="00D17901"/>
    <w:rsid w:val="00D1791C"/>
    <w:rsid w:val="00D17964"/>
    <w:rsid w:val="00D17A15"/>
    <w:rsid w:val="00D17A8A"/>
    <w:rsid w:val="00D17B73"/>
    <w:rsid w:val="00D17D50"/>
    <w:rsid w:val="00D17E60"/>
    <w:rsid w:val="00D17FAB"/>
    <w:rsid w:val="00D20016"/>
    <w:rsid w:val="00D2012C"/>
    <w:rsid w:val="00D20175"/>
    <w:rsid w:val="00D20324"/>
    <w:rsid w:val="00D2040D"/>
    <w:rsid w:val="00D206A3"/>
    <w:rsid w:val="00D20711"/>
    <w:rsid w:val="00D20754"/>
    <w:rsid w:val="00D20764"/>
    <w:rsid w:val="00D20790"/>
    <w:rsid w:val="00D207A7"/>
    <w:rsid w:val="00D208CC"/>
    <w:rsid w:val="00D20943"/>
    <w:rsid w:val="00D20A9B"/>
    <w:rsid w:val="00D20AD2"/>
    <w:rsid w:val="00D20AE3"/>
    <w:rsid w:val="00D20C11"/>
    <w:rsid w:val="00D20C4A"/>
    <w:rsid w:val="00D20DA7"/>
    <w:rsid w:val="00D20E3B"/>
    <w:rsid w:val="00D2144C"/>
    <w:rsid w:val="00D215F1"/>
    <w:rsid w:val="00D21865"/>
    <w:rsid w:val="00D21991"/>
    <w:rsid w:val="00D21A2F"/>
    <w:rsid w:val="00D21C3A"/>
    <w:rsid w:val="00D21C75"/>
    <w:rsid w:val="00D21D8C"/>
    <w:rsid w:val="00D220C3"/>
    <w:rsid w:val="00D22244"/>
    <w:rsid w:val="00D22267"/>
    <w:rsid w:val="00D222F3"/>
    <w:rsid w:val="00D22487"/>
    <w:rsid w:val="00D22589"/>
    <w:rsid w:val="00D2279F"/>
    <w:rsid w:val="00D2282C"/>
    <w:rsid w:val="00D22882"/>
    <w:rsid w:val="00D22933"/>
    <w:rsid w:val="00D22A8A"/>
    <w:rsid w:val="00D22AF1"/>
    <w:rsid w:val="00D22E93"/>
    <w:rsid w:val="00D22F74"/>
    <w:rsid w:val="00D2336E"/>
    <w:rsid w:val="00D233B3"/>
    <w:rsid w:val="00D23401"/>
    <w:rsid w:val="00D236DC"/>
    <w:rsid w:val="00D2373C"/>
    <w:rsid w:val="00D237CA"/>
    <w:rsid w:val="00D237D8"/>
    <w:rsid w:val="00D2390C"/>
    <w:rsid w:val="00D23963"/>
    <w:rsid w:val="00D23970"/>
    <w:rsid w:val="00D23AD3"/>
    <w:rsid w:val="00D23AD9"/>
    <w:rsid w:val="00D23BE2"/>
    <w:rsid w:val="00D23C6F"/>
    <w:rsid w:val="00D23DD5"/>
    <w:rsid w:val="00D23E66"/>
    <w:rsid w:val="00D241B1"/>
    <w:rsid w:val="00D241BA"/>
    <w:rsid w:val="00D242DA"/>
    <w:rsid w:val="00D24418"/>
    <w:rsid w:val="00D24499"/>
    <w:rsid w:val="00D24554"/>
    <w:rsid w:val="00D2455D"/>
    <w:rsid w:val="00D245C0"/>
    <w:rsid w:val="00D245DC"/>
    <w:rsid w:val="00D24731"/>
    <w:rsid w:val="00D247EC"/>
    <w:rsid w:val="00D24A90"/>
    <w:rsid w:val="00D24B29"/>
    <w:rsid w:val="00D24CCB"/>
    <w:rsid w:val="00D24D3B"/>
    <w:rsid w:val="00D24F53"/>
    <w:rsid w:val="00D24FA3"/>
    <w:rsid w:val="00D24FAB"/>
    <w:rsid w:val="00D25168"/>
    <w:rsid w:val="00D2518E"/>
    <w:rsid w:val="00D252B3"/>
    <w:rsid w:val="00D25375"/>
    <w:rsid w:val="00D25386"/>
    <w:rsid w:val="00D25401"/>
    <w:rsid w:val="00D2541F"/>
    <w:rsid w:val="00D25503"/>
    <w:rsid w:val="00D25523"/>
    <w:rsid w:val="00D2556A"/>
    <w:rsid w:val="00D258E2"/>
    <w:rsid w:val="00D2590C"/>
    <w:rsid w:val="00D25916"/>
    <w:rsid w:val="00D2597A"/>
    <w:rsid w:val="00D25A3A"/>
    <w:rsid w:val="00D25A5F"/>
    <w:rsid w:val="00D25CBA"/>
    <w:rsid w:val="00D25D12"/>
    <w:rsid w:val="00D25F9A"/>
    <w:rsid w:val="00D25FDD"/>
    <w:rsid w:val="00D26097"/>
    <w:rsid w:val="00D261C4"/>
    <w:rsid w:val="00D26287"/>
    <w:rsid w:val="00D2630C"/>
    <w:rsid w:val="00D26448"/>
    <w:rsid w:val="00D2648A"/>
    <w:rsid w:val="00D264CE"/>
    <w:rsid w:val="00D26670"/>
    <w:rsid w:val="00D2670E"/>
    <w:rsid w:val="00D26910"/>
    <w:rsid w:val="00D26DAD"/>
    <w:rsid w:val="00D26DD8"/>
    <w:rsid w:val="00D26E22"/>
    <w:rsid w:val="00D26EFE"/>
    <w:rsid w:val="00D26F2B"/>
    <w:rsid w:val="00D26F37"/>
    <w:rsid w:val="00D26F82"/>
    <w:rsid w:val="00D26FD8"/>
    <w:rsid w:val="00D27149"/>
    <w:rsid w:val="00D272BC"/>
    <w:rsid w:val="00D273C5"/>
    <w:rsid w:val="00D2749B"/>
    <w:rsid w:val="00D2757A"/>
    <w:rsid w:val="00D2786B"/>
    <w:rsid w:val="00D2792D"/>
    <w:rsid w:val="00D279F8"/>
    <w:rsid w:val="00D27B3F"/>
    <w:rsid w:val="00D27B8B"/>
    <w:rsid w:val="00D27BD1"/>
    <w:rsid w:val="00D27D28"/>
    <w:rsid w:val="00D27E7D"/>
    <w:rsid w:val="00D27EA8"/>
    <w:rsid w:val="00D3011B"/>
    <w:rsid w:val="00D301C5"/>
    <w:rsid w:val="00D301D2"/>
    <w:rsid w:val="00D30555"/>
    <w:rsid w:val="00D30673"/>
    <w:rsid w:val="00D30835"/>
    <w:rsid w:val="00D3086E"/>
    <w:rsid w:val="00D308CA"/>
    <w:rsid w:val="00D30937"/>
    <w:rsid w:val="00D30993"/>
    <w:rsid w:val="00D30A2B"/>
    <w:rsid w:val="00D30A51"/>
    <w:rsid w:val="00D30CE9"/>
    <w:rsid w:val="00D30CF0"/>
    <w:rsid w:val="00D31133"/>
    <w:rsid w:val="00D31250"/>
    <w:rsid w:val="00D3138E"/>
    <w:rsid w:val="00D313C0"/>
    <w:rsid w:val="00D313C5"/>
    <w:rsid w:val="00D3142C"/>
    <w:rsid w:val="00D3146F"/>
    <w:rsid w:val="00D31515"/>
    <w:rsid w:val="00D3155A"/>
    <w:rsid w:val="00D31681"/>
    <w:rsid w:val="00D31739"/>
    <w:rsid w:val="00D318AF"/>
    <w:rsid w:val="00D3190B"/>
    <w:rsid w:val="00D3191C"/>
    <w:rsid w:val="00D319D4"/>
    <w:rsid w:val="00D31B15"/>
    <w:rsid w:val="00D31B33"/>
    <w:rsid w:val="00D31B6E"/>
    <w:rsid w:val="00D31DEF"/>
    <w:rsid w:val="00D31F73"/>
    <w:rsid w:val="00D31F7D"/>
    <w:rsid w:val="00D32095"/>
    <w:rsid w:val="00D3214A"/>
    <w:rsid w:val="00D321A6"/>
    <w:rsid w:val="00D321F1"/>
    <w:rsid w:val="00D322E0"/>
    <w:rsid w:val="00D3232B"/>
    <w:rsid w:val="00D3234D"/>
    <w:rsid w:val="00D32351"/>
    <w:rsid w:val="00D3239F"/>
    <w:rsid w:val="00D32473"/>
    <w:rsid w:val="00D324A4"/>
    <w:rsid w:val="00D3250C"/>
    <w:rsid w:val="00D32591"/>
    <w:rsid w:val="00D32828"/>
    <w:rsid w:val="00D3284C"/>
    <w:rsid w:val="00D32894"/>
    <w:rsid w:val="00D328C7"/>
    <w:rsid w:val="00D328F6"/>
    <w:rsid w:val="00D32B8D"/>
    <w:rsid w:val="00D32C11"/>
    <w:rsid w:val="00D32EDC"/>
    <w:rsid w:val="00D32F3C"/>
    <w:rsid w:val="00D33077"/>
    <w:rsid w:val="00D33359"/>
    <w:rsid w:val="00D33468"/>
    <w:rsid w:val="00D33658"/>
    <w:rsid w:val="00D33748"/>
    <w:rsid w:val="00D3394E"/>
    <w:rsid w:val="00D3396B"/>
    <w:rsid w:val="00D33A9E"/>
    <w:rsid w:val="00D33E69"/>
    <w:rsid w:val="00D33FC3"/>
    <w:rsid w:val="00D341E0"/>
    <w:rsid w:val="00D34347"/>
    <w:rsid w:val="00D3442C"/>
    <w:rsid w:val="00D344A3"/>
    <w:rsid w:val="00D345D4"/>
    <w:rsid w:val="00D3462C"/>
    <w:rsid w:val="00D34683"/>
    <w:rsid w:val="00D34724"/>
    <w:rsid w:val="00D34759"/>
    <w:rsid w:val="00D34972"/>
    <w:rsid w:val="00D349DD"/>
    <w:rsid w:val="00D34B34"/>
    <w:rsid w:val="00D34B36"/>
    <w:rsid w:val="00D34D5F"/>
    <w:rsid w:val="00D34DEB"/>
    <w:rsid w:val="00D34E20"/>
    <w:rsid w:val="00D34F60"/>
    <w:rsid w:val="00D35198"/>
    <w:rsid w:val="00D352EF"/>
    <w:rsid w:val="00D353BC"/>
    <w:rsid w:val="00D354C9"/>
    <w:rsid w:val="00D3576E"/>
    <w:rsid w:val="00D3584B"/>
    <w:rsid w:val="00D35892"/>
    <w:rsid w:val="00D35A23"/>
    <w:rsid w:val="00D35A3A"/>
    <w:rsid w:val="00D35A85"/>
    <w:rsid w:val="00D35B74"/>
    <w:rsid w:val="00D35BE0"/>
    <w:rsid w:val="00D35C23"/>
    <w:rsid w:val="00D35C9A"/>
    <w:rsid w:val="00D35D7B"/>
    <w:rsid w:val="00D35F12"/>
    <w:rsid w:val="00D35F97"/>
    <w:rsid w:val="00D35FC2"/>
    <w:rsid w:val="00D35FCE"/>
    <w:rsid w:val="00D36059"/>
    <w:rsid w:val="00D362F6"/>
    <w:rsid w:val="00D36328"/>
    <w:rsid w:val="00D3638A"/>
    <w:rsid w:val="00D36535"/>
    <w:rsid w:val="00D3677C"/>
    <w:rsid w:val="00D367FB"/>
    <w:rsid w:val="00D36828"/>
    <w:rsid w:val="00D36964"/>
    <w:rsid w:val="00D36A20"/>
    <w:rsid w:val="00D36A86"/>
    <w:rsid w:val="00D36A9F"/>
    <w:rsid w:val="00D36AB9"/>
    <w:rsid w:val="00D36BE9"/>
    <w:rsid w:val="00D36DA4"/>
    <w:rsid w:val="00D36DAF"/>
    <w:rsid w:val="00D36DBA"/>
    <w:rsid w:val="00D36E9B"/>
    <w:rsid w:val="00D37046"/>
    <w:rsid w:val="00D37061"/>
    <w:rsid w:val="00D371D4"/>
    <w:rsid w:val="00D37301"/>
    <w:rsid w:val="00D37303"/>
    <w:rsid w:val="00D3731D"/>
    <w:rsid w:val="00D3742C"/>
    <w:rsid w:val="00D37454"/>
    <w:rsid w:val="00D374C1"/>
    <w:rsid w:val="00D37861"/>
    <w:rsid w:val="00D37868"/>
    <w:rsid w:val="00D3788F"/>
    <w:rsid w:val="00D3795B"/>
    <w:rsid w:val="00D37A1A"/>
    <w:rsid w:val="00D37A1D"/>
    <w:rsid w:val="00D37A5F"/>
    <w:rsid w:val="00D37B36"/>
    <w:rsid w:val="00D37BDC"/>
    <w:rsid w:val="00D37DF4"/>
    <w:rsid w:val="00D37E13"/>
    <w:rsid w:val="00D37E65"/>
    <w:rsid w:val="00D37E96"/>
    <w:rsid w:val="00D37EF3"/>
    <w:rsid w:val="00D4037C"/>
    <w:rsid w:val="00D403ED"/>
    <w:rsid w:val="00D40429"/>
    <w:rsid w:val="00D4045E"/>
    <w:rsid w:val="00D405E0"/>
    <w:rsid w:val="00D40606"/>
    <w:rsid w:val="00D4067C"/>
    <w:rsid w:val="00D407C2"/>
    <w:rsid w:val="00D4081B"/>
    <w:rsid w:val="00D4089D"/>
    <w:rsid w:val="00D40BEF"/>
    <w:rsid w:val="00D40D21"/>
    <w:rsid w:val="00D40DCD"/>
    <w:rsid w:val="00D40E1A"/>
    <w:rsid w:val="00D40FCE"/>
    <w:rsid w:val="00D4110B"/>
    <w:rsid w:val="00D413C3"/>
    <w:rsid w:val="00D413E4"/>
    <w:rsid w:val="00D415EA"/>
    <w:rsid w:val="00D41643"/>
    <w:rsid w:val="00D41790"/>
    <w:rsid w:val="00D41791"/>
    <w:rsid w:val="00D417ED"/>
    <w:rsid w:val="00D419B2"/>
    <w:rsid w:val="00D41CF4"/>
    <w:rsid w:val="00D41D67"/>
    <w:rsid w:val="00D41DB2"/>
    <w:rsid w:val="00D41EB3"/>
    <w:rsid w:val="00D41F67"/>
    <w:rsid w:val="00D41FF8"/>
    <w:rsid w:val="00D421A8"/>
    <w:rsid w:val="00D421B6"/>
    <w:rsid w:val="00D42240"/>
    <w:rsid w:val="00D422B7"/>
    <w:rsid w:val="00D422FE"/>
    <w:rsid w:val="00D423B0"/>
    <w:rsid w:val="00D424F2"/>
    <w:rsid w:val="00D4255D"/>
    <w:rsid w:val="00D425AC"/>
    <w:rsid w:val="00D42772"/>
    <w:rsid w:val="00D427A6"/>
    <w:rsid w:val="00D427C3"/>
    <w:rsid w:val="00D42A91"/>
    <w:rsid w:val="00D42B92"/>
    <w:rsid w:val="00D42C07"/>
    <w:rsid w:val="00D42EB8"/>
    <w:rsid w:val="00D42F6A"/>
    <w:rsid w:val="00D42F8B"/>
    <w:rsid w:val="00D433AF"/>
    <w:rsid w:val="00D43542"/>
    <w:rsid w:val="00D4361F"/>
    <w:rsid w:val="00D43803"/>
    <w:rsid w:val="00D43879"/>
    <w:rsid w:val="00D43A3B"/>
    <w:rsid w:val="00D43A93"/>
    <w:rsid w:val="00D43B37"/>
    <w:rsid w:val="00D43D3C"/>
    <w:rsid w:val="00D43DCE"/>
    <w:rsid w:val="00D43E0B"/>
    <w:rsid w:val="00D43E25"/>
    <w:rsid w:val="00D43E9D"/>
    <w:rsid w:val="00D43EB9"/>
    <w:rsid w:val="00D43EBC"/>
    <w:rsid w:val="00D441D1"/>
    <w:rsid w:val="00D441E0"/>
    <w:rsid w:val="00D441E2"/>
    <w:rsid w:val="00D446C7"/>
    <w:rsid w:val="00D44758"/>
    <w:rsid w:val="00D44799"/>
    <w:rsid w:val="00D447D9"/>
    <w:rsid w:val="00D44806"/>
    <w:rsid w:val="00D44851"/>
    <w:rsid w:val="00D44932"/>
    <w:rsid w:val="00D44957"/>
    <w:rsid w:val="00D44A9D"/>
    <w:rsid w:val="00D44CD1"/>
    <w:rsid w:val="00D44DD9"/>
    <w:rsid w:val="00D44DF6"/>
    <w:rsid w:val="00D44E32"/>
    <w:rsid w:val="00D44F27"/>
    <w:rsid w:val="00D44F9B"/>
    <w:rsid w:val="00D450E6"/>
    <w:rsid w:val="00D45238"/>
    <w:rsid w:val="00D4540F"/>
    <w:rsid w:val="00D454B5"/>
    <w:rsid w:val="00D455BF"/>
    <w:rsid w:val="00D458BC"/>
    <w:rsid w:val="00D459A4"/>
    <w:rsid w:val="00D45AF0"/>
    <w:rsid w:val="00D45AF4"/>
    <w:rsid w:val="00D45BB4"/>
    <w:rsid w:val="00D45CAE"/>
    <w:rsid w:val="00D45D4B"/>
    <w:rsid w:val="00D45DAD"/>
    <w:rsid w:val="00D45FBD"/>
    <w:rsid w:val="00D460E6"/>
    <w:rsid w:val="00D46111"/>
    <w:rsid w:val="00D46128"/>
    <w:rsid w:val="00D4644E"/>
    <w:rsid w:val="00D4662F"/>
    <w:rsid w:val="00D46726"/>
    <w:rsid w:val="00D4698A"/>
    <w:rsid w:val="00D469E1"/>
    <w:rsid w:val="00D46A4D"/>
    <w:rsid w:val="00D46ABA"/>
    <w:rsid w:val="00D46BF2"/>
    <w:rsid w:val="00D46D8D"/>
    <w:rsid w:val="00D46E74"/>
    <w:rsid w:val="00D46ECB"/>
    <w:rsid w:val="00D46F1B"/>
    <w:rsid w:val="00D47074"/>
    <w:rsid w:val="00D4712B"/>
    <w:rsid w:val="00D471FB"/>
    <w:rsid w:val="00D47225"/>
    <w:rsid w:val="00D473FB"/>
    <w:rsid w:val="00D474D8"/>
    <w:rsid w:val="00D47509"/>
    <w:rsid w:val="00D475FB"/>
    <w:rsid w:val="00D4770D"/>
    <w:rsid w:val="00D47785"/>
    <w:rsid w:val="00D478FC"/>
    <w:rsid w:val="00D47C16"/>
    <w:rsid w:val="00D47C62"/>
    <w:rsid w:val="00D47C84"/>
    <w:rsid w:val="00D47D14"/>
    <w:rsid w:val="00D47DDA"/>
    <w:rsid w:val="00D5004D"/>
    <w:rsid w:val="00D502AF"/>
    <w:rsid w:val="00D502C7"/>
    <w:rsid w:val="00D5033F"/>
    <w:rsid w:val="00D50484"/>
    <w:rsid w:val="00D50546"/>
    <w:rsid w:val="00D505BB"/>
    <w:rsid w:val="00D50617"/>
    <w:rsid w:val="00D5062B"/>
    <w:rsid w:val="00D5062C"/>
    <w:rsid w:val="00D5069D"/>
    <w:rsid w:val="00D50764"/>
    <w:rsid w:val="00D50783"/>
    <w:rsid w:val="00D5087A"/>
    <w:rsid w:val="00D5092F"/>
    <w:rsid w:val="00D509D0"/>
    <w:rsid w:val="00D50B53"/>
    <w:rsid w:val="00D50C12"/>
    <w:rsid w:val="00D50D07"/>
    <w:rsid w:val="00D50D31"/>
    <w:rsid w:val="00D50ED7"/>
    <w:rsid w:val="00D51034"/>
    <w:rsid w:val="00D511A3"/>
    <w:rsid w:val="00D511EF"/>
    <w:rsid w:val="00D51219"/>
    <w:rsid w:val="00D51309"/>
    <w:rsid w:val="00D51344"/>
    <w:rsid w:val="00D5148E"/>
    <w:rsid w:val="00D514A9"/>
    <w:rsid w:val="00D51588"/>
    <w:rsid w:val="00D515A7"/>
    <w:rsid w:val="00D515DC"/>
    <w:rsid w:val="00D5162A"/>
    <w:rsid w:val="00D5166B"/>
    <w:rsid w:val="00D51956"/>
    <w:rsid w:val="00D5198B"/>
    <w:rsid w:val="00D51A68"/>
    <w:rsid w:val="00D51A77"/>
    <w:rsid w:val="00D51BAF"/>
    <w:rsid w:val="00D51C25"/>
    <w:rsid w:val="00D51E25"/>
    <w:rsid w:val="00D51FDB"/>
    <w:rsid w:val="00D5201C"/>
    <w:rsid w:val="00D5220F"/>
    <w:rsid w:val="00D52214"/>
    <w:rsid w:val="00D52261"/>
    <w:rsid w:val="00D522B6"/>
    <w:rsid w:val="00D524C7"/>
    <w:rsid w:val="00D52599"/>
    <w:rsid w:val="00D52617"/>
    <w:rsid w:val="00D5267B"/>
    <w:rsid w:val="00D52BAE"/>
    <w:rsid w:val="00D52CCF"/>
    <w:rsid w:val="00D52F03"/>
    <w:rsid w:val="00D52F23"/>
    <w:rsid w:val="00D52F53"/>
    <w:rsid w:val="00D531FA"/>
    <w:rsid w:val="00D53510"/>
    <w:rsid w:val="00D5356C"/>
    <w:rsid w:val="00D53633"/>
    <w:rsid w:val="00D53649"/>
    <w:rsid w:val="00D536A3"/>
    <w:rsid w:val="00D53742"/>
    <w:rsid w:val="00D5375D"/>
    <w:rsid w:val="00D537AC"/>
    <w:rsid w:val="00D5380B"/>
    <w:rsid w:val="00D53830"/>
    <w:rsid w:val="00D53849"/>
    <w:rsid w:val="00D53A3B"/>
    <w:rsid w:val="00D53AB8"/>
    <w:rsid w:val="00D53C9F"/>
    <w:rsid w:val="00D53F6C"/>
    <w:rsid w:val="00D53FE6"/>
    <w:rsid w:val="00D54120"/>
    <w:rsid w:val="00D54202"/>
    <w:rsid w:val="00D5424C"/>
    <w:rsid w:val="00D5432C"/>
    <w:rsid w:val="00D5456C"/>
    <w:rsid w:val="00D545CD"/>
    <w:rsid w:val="00D545D5"/>
    <w:rsid w:val="00D545F5"/>
    <w:rsid w:val="00D5469D"/>
    <w:rsid w:val="00D546FB"/>
    <w:rsid w:val="00D54883"/>
    <w:rsid w:val="00D54BAD"/>
    <w:rsid w:val="00D54C2D"/>
    <w:rsid w:val="00D54DC7"/>
    <w:rsid w:val="00D54ED9"/>
    <w:rsid w:val="00D54EEA"/>
    <w:rsid w:val="00D54F04"/>
    <w:rsid w:val="00D54F2A"/>
    <w:rsid w:val="00D54FB3"/>
    <w:rsid w:val="00D55068"/>
    <w:rsid w:val="00D551B2"/>
    <w:rsid w:val="00D551CF"/>
    <w:rsid w:val="00D55248"/>
    <w:rsid w:val="00D552AE"/>
    <w:rsid w:val="00D5532E"/>
    <w:rsid w:val="00D5533F"/>
    <w:rsid w:val="00D553A3"/>
    <w:rsid w:val="00D55426"/>
    <w:rsid w:val="00D55455"/>
    <w:rsid w:val="00D5545F"/>
    <w:rsid w:val="00D555C4"/>
    <w:rsid w:val="00D556A0"/>
    <w:rsid w:val="00D55889"/>
    <w:rsid w:val="00D5589C"/>
    <w:rsid w:val="00D558B9"/>
    <w:rsid w:val="00D55A3C"/>
    <w:rsid w:val="00D55AE2"/>
    <w:rsid w:val="00D55F22"/>
    <w:rsid w:val="00D55F5E"/>
    <w:rsid w:val="00D55F60"/>
    <w:rsid w:val="00D55F6B"/>
    <w:rsid w:val="00D55FCE"/>
    <w:rsid w:val="00D56143"/>
    <w:rsid w:val="00D56163"/>
    <w:rsid w:val="00D56190"/>
    <w:rsid w:val="00D56237"/>
    <w:rsid w:val="00D5627A"/>
    <w:rsid w:val="00D56370"/>
    <w:rsid w:val="00D563EF"/>
    <w:rsid w:val="00D564CB"/>
    <w:rsid w:val="00D566DF"/>
    <w:rsid w:val="00D567B0"/>
    <w:rsid w:val="00D56A88"/>
    <w:rsid w:val="00D56B5F"/>
    <w:rsid w:val="00D56C9E"/>
    <w:rsid w:val="00D56F7F"/>
    <w:rsid w:val="00D56FC2"/>
    <w:rsid w:val="00D5703B"/>
    <w:rsid w:val="00D5707A"/>
    <w:rsid w:val="00D57082"/>
    <w:rsid w:val="00D57090"/>
    <w:rsid w:val="00D57113"/>
    <w:rsid w:val="00D57247"/>
    <w:rsid w:val="00D57325"/>
    <w:rsid w:val="00D57448"/>
    <w:rsid w:val="00D57452"/>
    <w:rsid w:val="00D57650"/>
    <w:rsid w:val="00D5779F"/>
    <w:rsid w:val="00D57A3F"/>
    <w:rsid w:val="00D57AF0"/>
    <w:rsid w:val="00D57B04"/>
    <w:rsid w:val="00D57CC4"/>
    <w:rsid w:val="00D57CF6"/>
    <w:rsid w:val="00D57DB0"/>
    <w:rsid w:val="00D57DC3"/>
    <w:rsid w:val="00D57DD6"/>
    <w:rsid w:val="00D57DEB"/>
    <w:rsid w:val="00D57FD8"/>
    <w:rsid w:val="00D601EF"/>
    <w:rsid w:val="00D60445"/>
    <w:rsid w:val="00D6076B"/>
    <w:rsid w:val="00D60797"/>
    <w:rsid w:val="00D60A61"/>
    <w:rsid w:val="00D60B79"/>
    <w:rsid w:val="00D60B87"/>
    <w:rsid w:val="00D60D3F"/>
    <w:rsid w:val="00D60D6B"/>
    <w:rsid w:val="00D60EAF"/>
    <w:rsid w:val="00D60F3F"/>
    <w:rsid w:val="00D60FB9"/>
    <w:rsid w:val="00D61117"/>
    <w:rsid w:val="00D61234"/>
    <w:rsid w:val="00D61399"/>
    <w:rsid w:val="00D614FE"/>
    <w:rsid w:val="00D61524"/>
    <w:rsid w:val="00D6155A"/>
    <w:rsid w:val="00D615EF"/>
    <w:rsid w:val="00D61815"/>
    <w:rsid w:val="00D618C6"/>
    <w:rsid w:val="00D61C2C"/>
    <w:rsid w:val="00D61C90"/>
    <w:rsid w:val="00D61DFA"/>
    <w:rsid w:val="00D61E71"/>
    <w:rsid w:val="00D62107"/>
    <w:rsid w:val="00D62202"/>
    <w:rsid w:val="00D62295"/>
    <w:rsid w:val="00D6232F"/>
    <w:rsid w:val="00D623CD"/>
    <w:rsid w:val="00D6242B"/>
    <w:rsid w:val="00D62542"/>
    <w:rsid w:val="00D625CD"/>
    <w:rsid w:val="00D62689"/>
    <w:rsid w:val="00D62695"/>
    <w:rsid w:val="00D627E3"/>
    <w:rsid w:val="00D62858"/>
    <w:rsid w:val="00D6286B"/>
    <w:rsid w:val="00D62994"/>
    <w:rsid w:val="00D629CA"/>
    <w:rsid w:val="00D62D0E"/>
    <w:rsid w:val="00D62DFE"/>
    <w:rsid w:val="00D62ECD"/>
    <w:rsid w:val="00D62F4D"/>
    <w:rsid w:val="00D6308C"/>
    <w:rsid w:val="00D631E0"/>
    <w:rsid w:val="00D63549"/>
    <w:rsid w:val="00D63697"/>
    <w:rsid w:val="00D636A7"/>
    <w:rsid w:val="00D638D2"/>
    <w:rsid w:val="00D639BF"/>
    <w:rsid w:val="00D63AF0"/>
    <w:rsid w:val="00D63D29"/>
    <w:rsid w:val="00D63D3D"/>
    <w:rsid w:val="00D63E5B"/>
    <w:rsid w:val="00D63EB1"/>
    <w:rsid w:val="00D63EBA"/>
    <w:rsid w:val="00D64092"/>
    <w:rsid w:val="00D640DB"/>
    <w:rsid w:val="00D64426"/>
    <w:rsid w:val="00D64432"/>
    <w:rsid w:val="00D64475"/>
    <w:rsid w:val="00D64662"/>
    <w:rsid w:val="00D647B3"/>
    <w:rsid w:val="00D648B0"/>
    <w:rsid w:val="00D64A2A"/>
    <w:rsid w:val="00D64A4C"/>
    <w:rsid w:val="00D64A89"/>
    <w:rsid w:val="00D64ED0"/>
    <w:rsid w:val="00D64EFA"/>
    <w:rsid w:val="00D64F01"/>
    <w:rsid w:val="00D64F33"/>
    <w:rsid w:val="00D64FC1"/>
    <w:rsid w:val="00D6516C"/>
    <w:rsid w:val="00D652AB"/>
    <w:rsid w:val="00D65309"/>
    <w:rsid w:val="00D653B8"/>
    <w:rsid w:val="00D65533"/>
    <w:rsid w:val="00D65534"/>
    <w:rsid w:val="00D65726"/>
    <w:rsid w:val="00D65918"/>
    <w:rsid w:val="00D6593E"/>
    <w:rsid w:val="00D65966"/>
    <w:rsid w:val="00D6598B"/>
    <w:rsid w:val="00D65A9A"/>
    <w:rsid w:val="00D65CA8"/>
    <w:rsid w:val="00D65D78"/>
    <w:rsid w:val="00D65DCC"/>
    <w:rsid w:val="00D65DD0"/>
    <w:rsid w:val="00D65FFF"/>
    <w:rsid w:val="00D6620E"/>
    <w:rsid w:val="00D66294"/>
    <w:rsid w:val="00D66360"/>
    <w:rsid w:val="00D6636B"/>
    <w:rsid w:val="00D664F5"/>
    <w:rsid w:val="00D66581"/>
    <w:rsid w:val="00D6671E"/>
    <w:rsid w:val="00D66763"/>
    <w:rsid w:val="00D66807"/>
    <w:rsid w:val="00D668E5"/>
    <w:rsid w:val="00D66AAA"/>
    <w:rsid w:val="00D66B04"/>
    <w:rsid w:val="00D66C7C"/>
    <w:rsid w:val="00D66DA8"/>
    <w:rsid w:val="00D66DAE"/>
    <w:rsid w:val="00D66E2F"/>
    <w:rsid w:val="00D66EC5"/>
    <w:rsid w:val="00D66F61"/>
    <w:rsid w:val="00D670C1"/>
    <w:rsid w:val="00D6741A"/>
    <w:rsid w:val="00D6748A"/>
    <w:rsid w:val="00D67526"/>
    <w:rsid w:val="00D67554"/>
    <w:rsid w:val="00D675F0"/>
    <w:rsid w:val="00D67602"/>
    <w:rsid w:val="00D676A0"/>
    <w:rsid w:val="00D67801"/>
    <w:rsid w:val="00D6786C"/>
    <w:rsid w:val="00D67AB7"/>
    <w:rsid w:val="00D67BC5"/>
    <w:rsid w:val="00D67C8C"/>
    <w:rsid w:val="00D67E4C"/>
    <w:rsid w:val="00D67F01"/>
    <w:rsid w:val="00D67F88"/>
    <w:rsid w:val="00D67FB2"/>
    <w:rsid w:val="00D70037"/>
    <w:rsid w:val="00D7014E"/>
    <w:rsid w:val="00D70207"/>
    <w:rsid w:val="00D7021B"/>
    <w:rsid w:val="00D70664"/>
    <w:rsid w:val="00D706A8"/>
    <w:rsid w:val="00D709D2"/>
    <w:rsid w:val="00D70D33"/>
    <w:rsid w:val="00D70E5D"/>
    <w:rsid w:val="00D71026"/>
    <w:rsid w:val="00D71274"/>
    <w:rsid w:val="00D713E2"/>
    <w:rsid w:val="00D713E4"/>
    <w:rsid w:val="00D71428"/>
    <w:rsid w:val="00D71575"/>
    <w:rsid w:val="00D7157D"/>
    <w:rsid w:val="00D71662"/>
    <w:rsid w:val="00D7173D"/>
    <w:rsid w:val="00D71828"/>
    <w:rsid w:val="00D71862"/>
    <w:rsid w:val="00D7188E"/>
    <w:rsid w:val="00D718AD"/>
    <w:rsid w:val="00D718CB"/>
    <w:rsid w:val="00D71AFB"/>
    <w:rsid w:val="00D71C8E"/>
    <w:rsid w:val="00D71D99"/>
    <w:rsid w:val="00D71E3E"/>
    <w:rsid w:val="00D71E7F"/>
    <w:rsid w:val="00D71F54"/>
    <w:rsid w:val="00D71F6C"/>
    <w:rsid w:val="00D71FA0"/>
    <w:rsid w:val="00D71FBA"/>
    <w:rsid w:val="00D720BC"/>
    <w:rsid w:val="00D72162"/>
    <w:rsid w:val="00D72184"/>
    <w:rsid w:val="00D721B6"/>
    <w:rsid w:val="00D72245"/>
    <w:rsid w:val="00D7239B"/>
    <w:rsid w:val="00D724AB"/>
    <w:rsid w:val="00D724DA"/>
    <w:rsid w:val="00D725BA"/>
    <w:rsid w:val="00D7261E"/>
    <w:rsid w:val="00D72729"/>
    <w:rsid w:val="00D72ACF"/>
    <w:rsid w:val="00D72D26"/>
    <w:rsid w:val="00D72DC5"/>
    <w:rsid w:val="00D72F7E"/>
    <w:rsid w:val="00D73077"/>
    <w:rsid w:val="00D7312E"/>
    <w:rsid w:val="00D732D1"/>
    <w:rsid w:val="00D732E3"/>
    <w:rsid w:val="00D73614"/>
    <w:rsid w:val="00D736A2"/>
    <w:rsid w:val="00D73943"/>
    <w:rsid w:val="00D73944"/>
    <w:rsid w:val="00D739B2"/>
    <w:rsid w:val="00D73AD3"/>
    <w:rsid w:val="00D73C57"/>
    <w:rsid w:val="00D73C81"/>
    <w:rsid w:val="00D73F1F"/>
    <w:rsid w:val="00D73FC7"/>
    <w:rsid w:val="00D73FD9"/>
    <w:rsid w:val="00D73FFC"/>
    <w:rsid w:val="00D74020"/>
    <w:rsid w:val="00D7425C"/>
    <w:rsid w:val="00D742FF"/>
    <w:rsid w:val="00D743AB"/>
    <w:rsid w:val="00D7453A"/>
    <w:rsid w:val="00D74630"/>
    <w:rsid w:val="00D7473A"/>
    <w:rsid w:val="00D74866"/>
    <w:rsid w:val="00D7486A"/>
    <w:rsid w:val="00D74995"/>
    <w:rsid w:val="00D74CD3"/>
    <w:rsid w:val="00D74FC2"/>
    <w:rsid w:val="00D74FCE"/>
    <w:rsid w:val="00D7519E"/>
    <w:rsid w:val="00D751A3"/>
    <w:rsid w:val="00D753A4"/>
    <w:rsid w:val="00D755DE"/>
    <w:rsid w:val="00D756F1"/>
    <w:rsid w:val="00D7571C"/>
    <w:rsid w:val="00D757B9"/>
    <w:rsid w:val="00D758B3"/>
    <w:rsid w:val="00D7594D"/>
    <w:rsid w:val="00D75B7F"/>
    <w:rsid w:val="00D75BD0"/>
    <w:rsid w:val="00D75DA1"/>
    <w:rsid w:val="00D75DA2"/>
    <w:rsid w:val="00D75DBB"/>
    <w:rsid w:val="00D75FA1"/>
    <w:rsid w:val="00D760CE"/>
    <w:rsid w:val="00D760E5"/>
    <w:rsid w:val="00D7617F"/>
    <w:rsid w:val="00D762F1"/>
    <w:rsid w:val="00D76321"/>
    <w:rsid w:val="00D763EE"/>
    <w:rsid w:val="00D76448"/>
    <w:rsid w:val="00D76487"/>
    <w:rsid w:val="00D7649D"/>
    <w:rsid w:val="00D7651B"/>
    <w:rsid w:val="00D76526"/>
    <w:rsid w:val="00D766E5"/>
    <w:rsid w:val="00D7685D"/>
    <w:rsid w:val="00D76871"/>
    <w:rsid w:val="00D76ADC"/>
    <w:rsid w:val="00D76C7C"/>
    <w:rsid w:val="00D76E13"/>
    <w:rsid w:val="00D76F18"/>
    <w:rsid w:val="00D76F24"/>
    <w:rsid w:val="00D76FB6"/>
    <w:rsid w:val="00D77268"/>
    <w:rsid w:val="00D772B3"/>
    <w:rsid w:val="00D77413"/>
    <w:rsid w:val="00D774B4"/>
    <w:rsid w:val="00D775CE"/>
    <w:rsid w:val="00D775D4"/>
    <w:rsid w:val="00D776B4"/>
    <w:rsid w:val="00D7771E"/>
    <w:rsid w:val="00D7787B"/>
    <w:rsid w:val="00D77A8D"/>
    <w:rsid w:val="00D77A9E"/>
    <w:rsid w:val="00D77AA3"/>
    <w:rsid w:val="00D801CB"/>
    <w:rsid w:val="00D8050E"/>
    <w:rsid w:val="00D80802"/>
    <w:rsid w:val="00D80813"/>
    <w:rsid w:val="00D809D1"/>
    <w:rsid w:val="00D80A55"/>
    <w:rsid w:val="00D80AA7"/>
    <w:rsid w:val="00D80B04"/>
    <w:rsid w:val="00D80C5D"/>
    <w:rsid w:val="00D80D72"/>
    <w:rsid w:val="00D80EBF"/>
    <w:rsid w:val="00D81018"/>
    <w:rsid w:val="00D8111D"/>
    <w:rsid w:val="00D811B6"/>
    <w:rsid w:val="00D8123A"/>
    <w:rsid w:val="00D812AC"/>
    <w:rsid w:val="00D81309"/>
    <w:rsid w:val="00D81457"/>
    <w:rsid w:val="00D81552"/>
    <w:rsid w:val="00D8155B"/>
    <w:rsid w:val="00D81680"/>
    <w:rsid w:val="00D81684"/>
    <w:rsid w:val="00D81723"/>
    <w:rsid w:val="00D8172E"/>
    <w:rsid w:val="00D818B5"/>
    <w:rsid w:val="00D81A14"/>
    <w:rsid w:val="00D81F10"/>
    <w:rsid w:val="00D820AF"/>
    <w:rsid w:val="00D822FD"/>
    <w:rsid w:val="00D823DC"/>
    <w:rsid w:val="00D823E4"/>
    <w:rsid w:val="00D82449"/>
    <w:rsid w:val="00D824C9"/>
    <w:rsid w:val="00D824E7"/>
    <w:rsid w:val="00D82520"/>
    <w:rsid w:val="00D825ED"/>
    <w:rsid w:val="00D8265F"/>
    <w:rsid w:val="00D82798"/>
    <w:rsid w:val="00D828CF"/>
    <w:rsid w:val="00D82940"/>
    <w:rsid w:val="00D82942"/>
    <w:rsid w:val="00D829C2"/>
    <w:rsid w:val="00D82A50"/>
    <w:rsid w:val="00D82BF2"/>
    <w:rsid w:val="00D82CC4"/>
    <w:rsid w:val="00D82FDF"/>
    <w:rsid w:val="00D83049"/>
    <w:rsid w:val="00D83086"/>
    <w:rsid w:val="00D833D2"/>
    <w:rsid w:val="00D833D9"/>
    <w:rsid w:val="00D83514"/>
    <w:rsid w:val="00D83569"/>
    <w:rsid w:val="00D8359B"/>
    <w:rsid w:val="00D83634"/>
    <w:rsid w:val="00D83759"/>
    <w:rsid w:val="00D83BFB"/>
    <w:rsid w:val="00D83C87"/>
    <w:rsid w:val="00D83DAD"/>
    <w:rsid w:val="00D83E6B"/>
    <w:rsid w:val="00D83E71"/>
    <w:rsid w:val="00D83FC6"/>
    <w:rsid w:val="00D84155"/>
    <w:rsid w:val="00D84189"/>
    <w:rsid w:val="00D841E9"/>
    <w:rsid w:val="00D842CA"/>
    <w:rsid w:val="00D8437C"/>
    <w:rsid w:val="00D8448E"/>
    <w:rsid w:val="00D844B3"/>
    <w:rsid w:val="00D84538"/>
    <w:rsid w:val="00D84546"/>
    <w:rsid w:val="00D845F5"/>
    <w:rsid w:val="00D84704"/>
    <w:rsid w:val="00D8474D"/>
    <w:rsid w:val="00D8488A"/>
    <w:rsid w:val="00D848B8"/>
    <w:rsid w:val="00D8490F"/>
    <w:rsid w:val="00D84A57"/>
    <w:rsid w:val="00D84D2E"/>
    <w:rsid w:val="00D84E7F"/>
    <w:rsid w:val="00D84EE3"/>
    <w:rsid w:val="00D84EFA"/>
    <w:rsid w:val="00D84F3C"/>
    <w:rsid w:val="00D84FA1"/>
    <w:rsid w:val="00D85036"/>
    <w:rsid w:val="00D85046"/>
    <w:rsid w:val="00D85160"/>
    <w:rsid w:val="00D85314"/>
    <w:rsid w:val="00D853D4"/>
    <w:rsid w:val="00D8546E"/>
    <w:rsid w:val="00D854FF"/>
    <w:rsid w:val="00D85666"/>
    <w:rsid w:val="00D85675"/>
    <w:rsid w:val="00D856DE"/>
    <w:rsid w:val="00D85750"/>
    <w:rsid w:val="00D85953"/>
    <w:rsid w:val="00D85CEF"/>
    <w:rsid w:val="00D862CE"/>
    <w:rsid w:val="00D862D2"/>
    <w:rsid w:val="00D8645F"/>
    <w:rsid w:val="00D86507"/>
    <w:rsid w:val="00D866DC"/>
    <w:rsid w:val="00D86778"/>
    <w:rsid w:val="00D86786"/>
    <w:rsid w:val="00D86AAF"/>
    <w:rsid w:val="00D86B3D"/>
    <w:rsid w:val="00D871B1"/>
    <w:rsid w:val="00D87267"/>
    <w:rsid w:val="00D87307"/>
    <w:rsid w:val="00D87410"/>
    <w:rsid w:val="00D874DF"/>
    <w:rsid w:val="00D87588"/>
    <w:rsid w:val="00D876A3"/>
    <w:rsid w:val="00D877C5"/>
    <w:rsid w:val="00D877E3"/>
    <w:rsid w:val="00D87833"/>
    <w:rsid w:val="00D87A12"/>
    <w:rsid w:val="00D87A62"/>
    <w:rsid w:val="00D87A99"/>
    <w:rsid w:val="00D87C13"/>
    <w:rsid w:val="00D87D35"/>
    <w:rsid w:val="00D87DBE"/>
    <w:rsid w:val="00D87E96"/>
    <w:rsid w:val="00D87EF9"/>
    <w:rsid w:val="00D87F74"/>
    <w:rsid w:val="00D8ED9C"/>
    <w:rsid w:val="00D90176"/>
    <w:rsid w:val="00D90225"/>
    <w:rsid w:val="00D90362"/>
    <w:rsid w:val="00D90444"/>
    <w:rsid w:val="00D90607"/>
    <w:rsid w:val="00D90775"/>
    <w:rsid w:val="00D90B33"/>
    <w:rsid w:val="00D90C33"/>
    <w:rsid w:val="00D90C5E"/>
    <w:rsid w:val="00D90FBF"/>
    <w:rsid w:val="00D910A1"/>
    <w:rsid w:val="00D91155"/>
    <w:rsid w:val="00D91354"/>
    <w:rsid w:val="00D91363"/>
    <w:rsid w:val="00D91428"/>
    <w:rsid w:val="00D91523"/>
    <w:rsid w:val="00D9161F"/>
    <w:rsid w:val="00D91649"/>
    <w:rsid w:val="00D91691"/>
    <w:rsid w:val="00D91A6D"/>
    <w:rsid w:val="00D91B23"/>
    <w:rsid w:val="00D91C04"/>
    <w:rsid w:val="00D91C96"/>
    <w:rsid w:val="00D91E3B"/>
    <w:rsid w:val="00D91E8B"/>
    <w:rsid w:val="00D91E96"/>
    <w:rsid w:val="00D92063"/>
    <w:rsid w:val="00D921E0"/>
    <w:rsid w:val="00D922D3"/>
    <w:rsid w:val="00D92364"/>
    <w:rsid w:val="00D924C6"/>
    <w:rsid w:val="00D92545"/>
    <w:rsid w:val="00D92637"/>
    <w:rsid w:val="00D928ED"/>
    <w:rsid w:val="00D9292A"/>
    <w:rsid w:val="00D92A67"/>
    <w:rsid w:val="00D92B8D"/>
    <w:rsid w:val="00D92DD3"/>
    <w:rsid w:val="00D92EC8"/>
    <w:rsid w:val="00D92F0E"/>
    <w:rsid w:val="00D930E1"/>
    <w:rsid w:val="00D930E4"/>
    <w:rsid w:val="00D931EF"/>
    <w:rsid w:val="00D93246"/>
    <w:rsid w:val="00D9324C"/>
    <w:rsid w:val="00D9335C"/>
    <w:rsid w:val="00D9338C"/>
    <w:rsid w:val="00D933E7"/>
    <w:rsid w:val="00D93434"/>
    <w:rsid w:val="00D934C3"/>
    <w:rsid w:val="00D9354D"/>
    <w:rsid w:val="00D9364E"/>
    <w:rsid w:val="00D937AE"/>
    <w:rsid w:val="00D93B0D"/>
    <w:rsid w:val="00D93D7F"/>
    <w:rsid w:val="00D93E63"/>
    <w:rsid w:val="00D93EA0"/>
    <w:rsid w:val="00D93EC3"/>
    <w:rsid w:val="00D93F9F"/>
    <w:rsid w:val="00D94006"/>
    <w:rsid w:val="00D94009"/>
    <w:rsid w:val="00D94018"/>
    <w:rsid w:val="00D9405B"/>
    <w:rsid w:val="00D94106"/>
    <w:rsid w:val="00D9415C"/>
    <w:rsid w:val="00D942CC"/>
    <w:rsid w:val="00D94341"/>
    <w:rsid w:val="00D943A1"/>
    <w:rsid w:val="00D944E4"/>
    <w:rsid w:val="00D94574"/>
    <w:rsid w:val="00D94578"/>
    <w:rsid w:val="00D945CC"/>
    <w:rsid w:val="00D945DD"/>
    <w:rsid w:val="00D947B0"/>
    <w:rsid w:val="00D94807"/>
    <w:rsid w:val="00D9494D"/>
    <w:rsid w:val="00D94B99"/>
    <w:rsid w:val="00D94BE9"/>
    <w:rsid w:val="00D94D87"/>
    <w:rsid w:val="00D94E73"/>
    <w:rsid w:val="00D95036"/>
    <w:rsid w:val="00D9515C"/>
    <w:rsid w:val="00D95189"/>
    <w:rsid w:val="00D951CB"/>
    <w:rsid w:val="00D9525A"/>
    <w:rsid w:val="00D9527C"/>
    <w:rsid w:val="00D95382"/>
    <w:rsid w:val="00D95539"/>
    <w:rsid w:val="00D956DC"/>
    <w:rsid w:val="00D95A1D"/>
    <w:rsid w:val="00D95B31"/>
    <w:rsid w:val="00D95C1E"/>
    <w:rsid w:val="00D95C59"/>
    <w:rsid w:val="00D95D56"/>
    <w:rsid w:val="00D95D78"/>
    <w:rsid w:val="00D95DCC"/>
    <w:rsid w:val="00D95E36"/>
    <w:rsid w:val="00D960A1"/>
    <w:rsid w:val="00D960C1"/>
    <w:rsid w:val="00D96144"/>
    <w:rsid w:val="00D962DC"/>
    <w:rsid w:val="00D9637A"/>
    <w:rsid w:val="00D9638A"/>
    <w:rsid w:val="00D9638C"/>
    <w:rsid w:val="00D96390"/>
    <w:rsid w:val="00D9644A"/>
    <w:rsid w:val="00D96572"/>
    <w:rsid w:val="00D966D1"/>
    <w:rsid w:val="00D96779"/>
    <w:rsid w:val="00D9681E"/>
    <w:rsid w:val="00D96855"/>
    <w:rsid w:val="00D96968"/>
    <w:rsid w:val="00D96A1F"/>
    <w:rsid w:val="00D96A44"/>
    <w:rsid w:val="00D96D3F"/>
    <w:rsid w:val="00D96D8A"/>
    <w:rsid w:val="00D96E5B"/>
    <w:rsid w:val="00D96E95"/>
    <w:rsid w:val="00D96F34"/>
    <w:rsid w:val="00D97218"/>
    <w:rsid w:val="00D9733E"/>
    <w:rsid w:val="00D97511"/>
    <w:rsid w:val="00D976E7"/>
    <w:rsid w:val="00D976E9"/>
    <w:rsid w:val="00D97780"/>
    <w:rsid w:val="00D9783A"/>
    <w:rsid w:val="00D97B53"/>
    <w:rsid w:val="00D97CC6"/>
    <w:rsid w:val="00D97CD9"/>
    <w:rsid w:val="00D97D5E"/>
    <w:rsid w:val="00D97DCF"/>
    <w:rsid w:val="00D97E49"/>
    <w:rsid w:val="00D97F06"/>
    <w:rsid w:val="00D97F43"/>
    <w:rsid w:val="00D97F8A"/>
    <w:rsid w:val="00DA0223"/>
    <w:rsid w:val="00DA0276"/>
    <w:rsid w:val="00DA02C5"/>
    <w:rsid w:val="00DA02DC"/>
    <w:rsid w:val="00DA0308"/>
    <w:rsid w:val="00DA03F1"/>
    <w:rsid w:val="00DA043D"/>
    <w:rsid w:val="00DA04A2"/>
    <w:rsid w:val="00DA06DA"/>
    <w:rsid w:val="00DA07E5"/>
    <w:rsid w:val="00DA0D6A"/>
    <w:rsid w:val="00DA0DED"/>
    <w:rsid w:val="00DA0E23"/>
    <w:rsid w:val="00DA0E5B"/>
    <w:rsid w:val="00DA0F8B"/>
    <w:rsid w:val="00DA0FC9"/>
    <w:rsid w:val="00DA133F"/>
    <w:rsid w:val="00DA134A"/>
    <w:rsid w:val="00DA14A3"/>
    <w:rsid w:val="00DA157C"/>
    <w:rsid w:val="00DA164E"/>
    <w:rsid w:val="00DA1673"/>
    <w:rsid w:val="00DA180C"/>
    <w:rsid w:val="00DA18A2"/>
    <w:rsid w:val="00DA1B5B"/>
    <w:rsid w:val="00DA1C61"/>
    <w:rsid w:val="00DA1C87"/>
    <w:rsid w:val="00DA1CE2"/>
    <w:rsid w:val="00DA1D4D"/>
    <w:rsid w:val="00DA1DB0"/>
    <w:rsid w:val="00DA20CC"/>
    <w:rsid w:val="00DA22E5"/>
    <w:rsid w:val="00DA231F"/>
    <w:rsid w:val="00DA232E"/>
    <w:rsid w:val="00DA2359"/>
    <w:rsid w:val="00DA2425"/>
    <w:rsid w:val="00DA24C9"/>
    <w:rsid w:val="00DA2522"/>
    <w:rsid w:val="00DA2645"/>
    <w:rsid w:val="00DA2962"/>
    <w:rsid w:val="00DA29B3"/>
    <w:rsid w:val="00DA2B90"/>
    <w:rsid w:val="00DA2C56"/>
    <w:rsid w:val="00DA2CDC"/>
    <w:rsid w:val="00DA2E58"/>
    <w:rsid w:val="00DA2F52"/>
    <w:rsid w:val="00DA3061"/>
    <w:rsid w:val="00DA32C6"/>
    <w:rsid w:val="00DA33CC"/>
    <w:rsid w:val="00DA3626"/>
    <w:rsid w:val="00DA366F"/>
    <w:rsid w:val="00DA372A"/>
    <w:rsid w:val="00DA37E8"/>
    <w:rsid w:val="00DA3891"/>
    <w:rsid w:val="00DA39D1"/>
    <w:rsid w:val="00DA3A0D"/>
    <w:rsid w:val="00DA3B6D"/>
    <w:rsid w:val="00DA3E62"/>
    <w:rsid w:val="00DA3E7B"/>
    <w:rsid w:val="00DA3E9B"/>
    <w:rsid w:val="00DA3F17"/>
    <w:rsid w:val="00DA3F31"/>
    <w:rsid w:val="00DA418E"/>
    <w:rsid w:val="00DA42AD"/>
    <w:rsid w:val="00DA42E6"/>
    <w:rsid w:val="00DA4305"/>
    <w:rsid w:val="00DA4419"/>
    <w:rsid w:val="00DA4422"/>
    <w:rsid w:val="00DA447A"/>
    <w:rsid w:val="00DA4501"/>
    <w:rsid w:val="00DA451D"/>
    <w:rsid w:val="00DA4558"/>
    <w:rsid w:val="00DA4564"/>
    <w:rsid w:val="00DA470D"/>
    <w:rsid w:val="00DA4777"/>
    <w:rsid w:val="00DA480F"/>
    <w:rsid w:val="00DA4A78"/>
    <w:rsid w:val="00DA4ACD"/>
    <w:rsid w:val="00DA4CB2"/>
    <w:rsid w:val="00DA4CC5"/>
    <w:rsid w:val="00DA4CE8"/>
    <w:rsid w:val="00DA4D4B"/>
    <w:rsid w:val="00DA4D77"/>
    <w:rsid w:val="00DA4EA0"/>
    <w:rsid w:val="00DA4EEB"/>
    <w:rsid w:val="00DA4FD9"/>
    <w:rsid w:val="00DA52A2"/>
    <w:rsid w:val="00DA5460"/>
    <w:rsid w:val="00DA55F8"/>
    <w:rsid w:val="00DA56DB"/>
    <w:rsid w:val="00DA581C"/>
    <w:rsid w:val="00DA5A15"/>
    <w:rsid w:val="00DA5B96"/>
    <w:rsid w:val="00DA5D99"/>
    <w:rsid w:val="00DA5DB8"/>
    <w:rsid w:val="00DA5F77"/>
    <w:rsid w:val="00DA5F8F"/>
    <w:rsid w:val="00DA60C7"/>
    <w:rsid w:val="00DA60EB"/>
    <w:rsid w:val="00DA6217"/>
    <w:rsid w:val="00DA624D"/>
    <w:rsid w:val="00DA6271"/>
    <w:rsid w:val="00DA6452"/>
    <w:rsid w:val="00DA6686"/>
    <w:rsid w:val="00DA688E"/>
    <w:rsid w:val="00DA69ED"/>
    <w:rsid w:val="00DA6CA4"/>
    <w:rsid w:val="00DA6CC9"/>
    <w:rsid w:val="00DA6FE9"/>
    <w:rsid w:val="00DA760E"/>
    <w:rsid w:val="00DA7925"/>
    <w:rsid w:val="00DA7941"/>
    <w:rsid w:val="00DA7A0F"/>
    <w:rsid w:val="00DA7A50"/>
    <w:rsid w:val="00DA7C45"/>
    <w:rsid w:val="00DA7C79"/>
    <w:rsid w:val="00DA7DE5"/>
    <w:rsid w:val="00DA7F28"/>
    <w:rsid w:val="00DA7F2D"/>
    <w:rsid w:val="00DB0054"/>
    <w:rsid w:val="00DB0163"/>
    <w:rsid w:val="00DB023E"/>
    <w:rsid w:val="00DB031E"/>
    <w:rsid w:val="00DB040B"/>
    <w:rsid w:val="00DB0783"/>
    <w:rsid w:val="00DB0877"/>
    <w:rsid w:val="00DB09DF"/>
    <w:rsid w:val="00DB0AA8"/>
    <w:rsid w:val="00DB0AB8"/>
    <w:rsid w:val="00DB0B73"/>
    <w:rsid w:val="00DB0C34"/>
    <w:rsid w:val="00DB0CE6"/>
    <w:rsid w:val="00DB0D2A"/>
    <w:rsid w:val="00DB0D47"/>
    <w:rsid w:val="00DB0E47"/>
    <w:rsid w:val="00DB0F86"/>
    <w:rsid w:val="00DB0FAC"/>
    <w:rsid w:val="00DB0FD1"/>
    <w:rsid w:val="00DB11CD"/>
    <w:rsid w:val="00DB136A"/>
    <w:rsid w:val="00DB1387"/>
    <w:rsid w:val="00DB139F"/>
    <w:rsid w:val="00DB1491"/>
    <w:rsid w:val="00DB14F4"/>
    <w:rsid w:val="00DB1553"/>
    <w:rsid w:val="00DB16E1"/>
    <w:rsid w:val="00DB17EB"/>
    <w:rsid w:val="00DB1A8E"/>
    <w:rsid w:val="00DB1B70"/>
    <w:rsid w:val="00DB1C10"/>
    <w:rsid w:val="00DB1C8F"/>
    <w:rsid w:val="00DB1CB6"/>
    <w:rsid w:val="00DB1DAB"/>
    <w:rsid w:val="00DB1EFA"/>
    <w:rsid w:val="00DB1F3C"/>
    <w:rsid w:val="00DB1F67"/>
    <w:rsid w:val="00DB1F7F"/>
    <w:rsid w:val="00DB2020"/>
    <w:rsid w:val="00DB220B"/>
    <w:rsid w:val="00DB233A"/>
    <w:rsid w:val="00DB2784"/>
    <w:rsid w:val="00DB2ABA"/>
    <w:rsid w:val="00DB2B84"/>
    <w:rsid w:val="00DB2C83"/>
    <w:rsid w:val="00DB2DA4"/>
    <w:rsid w:val="00DB2EE3"/>
    <w:rsid w:val="00DB2FD4"/>
    <w:rsid w:val="00DB313E"/>
    <w:rsid w:val="00DB3176"/>
    <w:rsid w:val="00DB31B2"/>
    <w:rsid w:val="00DB3230"/>
    <w:rsid w:val="00DB3369"/>
    <w:rsid w:val="00DB3594"/>
    <w:rsid w:val="00DB365F"/>
    <w:rsid w:val="00DB3670"/>
    <w:rsid w:val="00DB36F5"/>
    <w:rsid w:val="00DB3720"/>
    <w:rsid w:val="00DB375C"/>
    <w:rsid w:val="00DB3796"/>
    <w:rsid w:val="00DB3817"/>
    <w:rsid w:val="00DB3880"/>
    <w:rsid w:val="00DB38A3"/>
    <w:rsid w:val="00DB39D4"/>
    <w:rsid w:val="00DB3A47"/>
    <w:rsid w:val="00DB3BD6"/>
    <w:rsid w:val="00DB3CC4"/>
    <w:rsid w:val="00DB3D19"/>
    <w:rsid w:val="00DB3D91"/>
    <w:rsid w:val="00DB3F40"/>
    <w:rsid w:val="00DB402E"/>
    <w:rsid w:val="00DB4032"/>
    <w:rsid w:val="00DB4059"/>
    <w:rsid w:val="00DB416B"/>
    <w:rsid w:val="00DB4353"/>
    <w:rsid w:val="00DB46D0"/>
    <w:rsid w:val="00DB46DF"/>
    <w:rsid w:val="00DB4782"/>
    <w:rsid w:val="00DB480B"/>
    <w:rsid w:val="00DB4914"/>
    <w:rsid w:val="00DB493B"/>
    <w:rsid w:val="00DB49B6"/>
    <w:rsid w:val="00DB4CB9"/>
    <w:rsid w:val="00DB4E06"/>
    <w:rsid w:val="00DB4E59"/>
    <w:rsid w:val="00DB4EC1"/>
    <w:rsid w:val="00DB4F26"/>
    <w:rsid w:val="00DB4FAE"/>
    <w:rsid w:val="00DB5210"/>
    <w:rsid w:val="00DB5607"/>
    <w:rsid w:val="00DB56D5"/>
    <w:rsid w:val="00DB5732"/>
    <w:rsid w:val="00DB5736"/>
    <w:rsid w:val="00DB588F"/>
    <w:rsid w:val="00DB5A60"/>
    <w:rsid w:val="00DB5A6B"/>
    <w:rsid w:val="00DB5C24"/>
    <w:rsid w:val="00DB5D17"/>
    <w:rsid w:val="00DB5EA2"/>
    <w:rsid w:val="00DB5EB4"/>
    <w:rsid w:val="00DB5EEC"/>
    <w:rsid w:val="00DB5F5C"/>
    <w:rsid w:val="00DB5FB7"/>
    <w:rsid w:val="00DB665D"/>
    <w:rsid w:val="00DB66DF"/>
    <w:rsid w:val="00DB6717"/>
    <w:rsid w:val="00DB6758"/>
    <w:rsid w:val="00DB6871"/>
    <w:rsid w:val="00DB6898"/>
    <w:rsid w:val="00DB68CA"/>
    <w:rsid w:val="00DB69B3"/>
    <w:rsid w:val="00DB69C8"/>
    <w:rsid w:val="00DB6A80"/>
    <w:rsid w:val="00DB6C06"/>
    <w:rsid w:val="00DB6C11"/>
    <w:rsid w:val="00DB6D2C"/>
    <w:rsid w:val="00DB6E06"/>
    <w:rsid w:val="00DB6F9F"/>
    <w:rsid w:val="00DB6FC4"/>
    <w:rsid w:val="00DB7197"/>
    <w:rsid w:val="00DB7346"/>
    <w:rsid w:val="00DB758F"/>
    <w:rsid w:val="00DB75F1"/>
    <w:rsid w:val="00DB7612"/>
    <w:rsid w:val="00DB7636"/>
    <w:rsid w:val="00DB78AE"/>
    <w:rsid w:val="00DB78DD"/>
    <w:rsid w:val="00DB7921"/>
    <w:rsid w:val="00DB7A2F"/>
    <w:rsid w:val="00DB7B06"/>
    <w:rsid w:val="00DB7BC4"/>
    <w:rsid w:val="00DB7BDC"/>
    <w:rsid w:val="00DB7F8D"/>
    <w:rsid w:val="00DC000C"/>
    <w:rsid w:val="00DC00F0"/>
    <w:rsid w:val="00DC01B4"/>
    <w:rsid w:val="00DC0262"/>
    <w:rsid w:val="00DC033C"/>
    <w:rsid w:val="00DC043D"/>
    <w:rsid w:val="00DC09EA"/>
    <w:rsid w:val="00DC0ADC"/>
    <w:rsid w:val="00DC0AE2"/>
    <w:rsid w:val="00DC0B77"/>
    <w:rsid w:val="00DC0DA3"/>
    <w:rsid w:val="00DC1119"/>
    <w:rsid w:val="00DC11B3"/>
    <w:rsid w:val="00DC121C"/>
    <w:rsid w:val="00DC12A9"/>
    <w:rsid w:val="00DC12BB"/>
    <w:rsid w:val="00DC14EB"/>
    <w:rsid w:val="00DC1507"/>
    <w:rsid w:val="00DC1650"/>
    <w:rsid w:val="00DC18EE"/>
    <w:rsid w:val="00DC1947"/>
    <w:rsid w:val="00DC1B7C"/>
    <w:rsid w:val="00DC1CF8"/>
    <w:rsid w:val="00DC1D41"/>
    <w:rsid w:val="00DC1DA2"/>
    <w:rsid w:val="00DC1DCD"/>
    <w:rsid w:val="00DC1E9E"/>
    <w:rsid w:val="00DC1F10"/>
    <w:rsid w:val="00DC2014"/>
    <w:rsid w:val="00DC2173"/>
    <w:rsid w:val="00DC2449"/>
    <w:rsid w:val="00DC27C6"/>
    <w:rsid w:val="00DC28BF"/>
    <w:rsid w:val="00DC28F8"/>
    <w:rsid w:val="00DC2B63"/>
    <w:rsid w:val="00DC2D68"/>
    <w:rsid w:val="00DC2DDF"/>
    <w:rsid w:val="00DC2E0D"/>
    <w:rsid w:val="00DC2E47"/>
    <w:rsid w:val="00DC2EE7"/>
    <w:rsid w:val="00DC2FC1"/>
    <w:rsid w:val="00DC318A"/>
    <w:rsid w:val="00DC31E5"/>
    <w:rsid w:val="00DC3289"/>
    <w:rsid w:val="00DC33B0"/>
    <w:rsid w:val="00DC35E2"/>
    <w:rsid w:val="00DC38C2"/>
    <w:rsid w:val="00DC390C"/>
    <w:rsid w:val="00DC39FE"/>
    <w:rsid w:val="00DC3A3A"/>
    <w:rsid w:val="00DC3A9D"/>
    <w:rsid w:val="00DC3AD7"/>
    <w:rsid w:val="00DC3ADC"/>
    <w:rsid w:val="00DC3AFA"/>
    <w:rsid w:val="00DC3B14"/>
    <w:rsid w:val="00DC3B2E"/>
    <w:rsid w:val="00DC3BFA"/>
    <w:rsid w:val="00DC3BFE"/>
    <w:rsid w:val="00DC3E8F"/>
    <w:rsid w:val="00DC4004"/>
    <w:rsid w:val="00DC4243"/>
    <w:rsid w:val="00DC42BC"/>
    <w:rsid w:val="00DC43AC"/>
    <w:rsid w:val="00DC4472"/>
    <w:rsid w:val="00DC45B5"/>
    <w:rsid w:val="00DC463D"/>
    <w:rsid w:val="00DC4658"/>
    <w:rsid w:val="00DC4A0A"/>
    <w:rsid w:val="00DC4A63"/>
    <w:rsid w:val="00DC4EA5"/>
    <w:rsid w:val="00DC4FFE"/>
    <w:rsid w:val="00DC50C7"/>
    <w:rsid w:val="00DC518B"/>
    <w:rsid w:val="00DC5190"/>
    <w:rsid w:val="00DC51EA"/>
    <w:rsid w:val="00DC51F6"/>
    <w:rsid w:val="00DC5224"/>
    <w:rsid w:val="00DC5584"/>
    <w:rsid w:val="00DC5632"/>
    <w:rsid w:val="00DC5740"/>
    <w:rsid w:val="00DC5A4C"/>
    <w:rsid w:val="00DC5A90"/>
    <w:rsid w:val="00DC5B52"/>
    <w:rsid w:val="00DC5C08"/>
    <w:rsid w:val="00DC5CD0"/>
    <w:rsid w:val="00DC5EA0"/>
    <w:rsid w:val="00DC5EA9"/>
    <w:rsid w:val="00DC5F6E"/>
    <w:rsid w:val="00DC5F82"/>
    <w:rsid w:val="00DC60BB"/>
    <w:rsid w:val="00DC6259"/>
    <w:rsid w:val="00DC6324"/>
    <w:rsid w:val="00DC638A"/>
    <w:rsid w:val="00DC63DB"/>
    <w:rsid w:val="00DC64B1"/>
    <w:rsid w:val="00DC6519"/>
    <w:rsid w:val="00DC6577"/>
    <w:rsid w:val="00DC659A"/>
    <w:rsid w:val="00DC65B4"/>
    <w:rsid w:val="00DC66AE"/>
    <w:rsid w:val="00DC68A5"/>
    <w:rsid w:val="00DC6914"/>
    <w:rsid w:val="00DC69B6"/>
    <w:rsid w:val="00DC6A55"/>
    <w:rsid w:val="00DC6AAF"/>
    <w:rsid w:val="00DC6C0A"/>
    <w:rsid w:val="00DC6C1E"/>
    <w:rsid w:val="00DC6C5C"/>
    <w:rsid w:val="00DC6E88"/>
    <w:rsid w:val="00DC6F01"/>
    <w:rsid w:val="00DC6FE0"/>
    <w:rsid w:val="00DC71A5"/>
    <w:rsid w:val="00DC71DA"/>
    <w:rsid w:val="00DC71E1"/>
    <w:rsid w:val="00DC7255"/>
    <w:rsid w:val="00DC72C4"/>
    <w:rsid w:val="00DC72CE"/>
    <w:rsid w:val="00DC733B"/>
    <w:rsid w:val="00DC73A7"/>
    <w:rsid w:val="00DC7453"/>
    <w:rsid w:val="00DC78AA"/>
    <w:rsid w:val="00DC78E6"/>
    <w:rsid w:val="00DC794D"/>
    <w:rsid w:val="00DC7951"/>
    <w:rsid w:val="00DC7AC5"/>
    <w:rsid w:val="00DC7AC8"/>
    <w:rsid w:val="00DC7B52"/>
    <w:rsid w:val="00DC7E1E"/>
    <w:rsid w:val="00DC7ED5"/>
    <w:rsid w:val="00DD00BE"/>
    <w:rsid w:val="00DD01C5"/>
    <w:rsid w:val="00DD0251"/>
    <w:rsid w:val="00DD028A"/>
    <w:rsid w:val="00DD02AF"/>
    <w:rsid w:val="00DD03A3"/>
    <w:rsid w:val="00DD07AB"/>
    <w:rsid w:val="00DD09C5"/>
    <w:rsid w:val="00DD09E2"/>
    <w:rsid w:val="00DD0A63"/>
    <w:rsid w:val="00DD0A6F"/>
    <w:rsid w:val="00DD0A84"/>
    <w:rsid w:val="00DD0ADE"/>
    <w:rsid w:val="00DD0AE5"/>
    <w:rsid w:val="00DD0E83"/>
    <w:rsid w:val="00DD1043"/>
    <w:rsid w:val="00DD1348"/>
    <w:rsid w:val="00DD1358"/>
    <w:rsid w:val="00DD164C"/>
    <w:rsid w:val="00DD1728"/>
    <w:rsid w:val="00DD1A51"/>
    <w:rsid w:val="00DD1B53"/>
    <w:rsid w:val="00DD1C4B"/>
    <w:rsid w:val="00DD1CEA"/>
    <w:rsid w:val="00DD1F7B"/>
    <w:rsid w:val="00DD1FB7"/>
    <w:rsid w:val="00DD1FC5"/>
    <w:rsid w:val="00DD21C0"/>
    <w:rsid w:val="00DD229E"/>
    <w:rsid w:val="00DD22DC"/>
    <w:rsid w:val="00DD2355"/>
    <w:rsid w:val="00DD236C"/>
    <w:rsid w:val="00DD23F6"/>
    <w:rsid w:val="00DD2588"/>
    <w:rsid w:val="00DD25E1"/>
    <w:rsid w:val="00DD2627"/>
    <w:rsid w:val="00DD26CE"/>
    <w:rsid w:val="00DD27BC"/>
    <w:rsid w:val="00DD2816"/>
    <w:rsid w:val="00DD2820"/>
    <w:rsid w:val="00DD2A1A"/>
    <w:rsid w:val="00DD2F56"/>
    <w:rsid w:val="00DD3029"/>
    <w:rsid w:val="00DD3054"/>
    <w:rsid w:val="00DD3186"/>
    <w:rsid w:val="00DD3418"/>
    <w:rsid w:val="00DD34C1"/>
    <w:rsid w:val="00DD34D3"/>
    <w:rsid w:val="00DD34D8"/>
    <w:rsid w:val="00DD3A8A"/>
    <w:rsid w:val="00DD3B41"/>
    <w:rsid w:val="00DD3B7D"/>
    <w:rsid w:val="00DD3CE5"/>
    <w:rsid w:val="00DD3DF6"/>
    <w:rsid w:val="00DD3EA3"/>
    <w:rsid w:val="00DD40DF"/>
    <w:rsid w:val="00DD4374"/>
    <w:rsid w:val="00DD464B"/>
    <w:rsid w:val="00DD485E"/>
    <w:rsid w:val="00DD49BD"/>
    <w:rsid w:val="00DD49DF"/>
    <w:rsid w:val="00DD4A05"/>
    <w:rsid w:val="00DD4EDE"/>
    <w:rsid w:val="00DD4F21"/>
    <w:rsid w:val="00DD500E"/>
    <w:rsid w:val="00DD5054"/>
    <w:rsid w:val="00DD5363"/>
    <w:rsid w:val="00DD5474"/>
    <w:rsid w:val="00DD549D"/>
    <w:rsid w:val="00DD55E0"/>
    <w:rsid w:val="00DD5771"/>
    <w:rsid w:val="00DD57EA"/>
    <w:rsid w:val="00DD5864"/>
    <w:rsid w:val="00DD5952"/>
    <w:rsid w:val="00DD59F3"/>
    <w:rsid w:val="00DD5A04"/>
    <w:rsid w:val="00DD5A31"/>
    <w:rsid w:val="00DD5A58"/>
    <w:rsid w:val="00DD5BB6"/>
    <w:rsid w:val="00DD5BBF"/>
    <w:rsid w:val="00DD5C59"/>
    <w:rsid w:val="00DD5C98"/>
    <w:rsid w:val="00DD5DF7"/>
    <w:rsid w:val="00DD5E58"/>
    <w:rsid w:val="00DD6274"/>
    <w:rsid w:val="00DD63B0"/>
    <w:rsid w:val="00DD642B"/>
    <w:rsid w:val="00DD6483"/>
    <w:rsid w:val="00DD6494"/>
    <w:rsid w:val="00DD64B2"/>
    <w:rsid w:val="00DD657B"/>
    <w:rsid w:val="00DD65D8"/>
    <w:rsid w:val="00DD65EA"/>
    <w:rsid w:val="00DD6626"/>
    <w:rsid w:val="00DD687D"/>
    <w:rsid w:val="00DD6944"/>
    <w:rsid w:val="00DD6A72"/>
    <w:rsid w:val="00DD6B1E"/>
    <w:rsid w:val="00DD6BA4"/>
    <w:rsid w:val="00DD7082"/>
    <w:rsid w:val="00DD7083"/>
    <w:rsid w:val="00DD7112"/>
    <w:rsid w:val="00DD724E"/>
    <w:rsid w:val="00DD7340"/>
    <w:rsid w:val="00DD7488"/>
    <w:rsid w:val="00DD7573"/>
    <w:rsid w:val="00DD7621"/>
    <w:rsid w:val="00DD76D8"/>
    <w:rsid w:val="00DD784D"/>
    <w:rsid w:val="00DD78C7"/>
    <w:rsid w:val="00DD78E7"/>
    <w:rsid w:val="00DD7A5A"/>
    <w:rsid w:val="00DD7B13"/>
    <w:rsid w:val="00DD7BBF"/>
    <w:rsid w:val="00DD7F75"/>
    <w:rsid w:val="00DE038A"/>
    <w:rsid w:val="00DE03AC"/>
    <w:rsid w:val="00DE03B5"/>
    <w:rsid w:val="00DE03E6"/>
    <w:rsid w:val="00DE04A0"/>
    <w:rsid w:val="00DE06F1"/>
    <w:rsid w:val="00DE0837"/>
    <w:rsid w:val="00DE0930"/>
    <w:rsid w:val="00DE0A1B"/>
    <w:rsid w:val="00DE0ABF"/>
    <w:rsid w:val="00DE0B2D"/>
    <w:rsid w:val="00DE0B73"/>
    <w:rsid w:val="00DE0CC6"/>
    <w:rsid w:val="00DE0FAC"/>
    <w:rsid w:val="00DE104D"/>
    <w:rsid w:val="00DE10A4"/>
    <w:rsid w:val="00DE11EC"/>
    <w:rsid w:val="00DE1264"/>
    <w:rsid w:val="00DE14AD"/>
    <w:rsid w:val="00DE1709"/>
    <w:rsid w:val="00DE178F"/>
    <w:rsid w:val="00DE18A3"/>
    <w:rsid w:val="00DE18E4"/>
    <w:rsid w:val="00DE1904"/>
    <w:rsid w:val="00DE1B6B"/>
    <w:rsid w:val="00DE1C2E"/>
    <w:rsid w:val="00DE1C5B"/>
    <w:rsid w:val="00DE1D9D"/>
    <w:rsid w:val="00DE1DAA"/>
    <w:rsid w:val="00DE1E30"/>
    <w:rsid w:val="00DE1E82"/>
    <w:rsid w:val="00DE1EB9"/>
    <w:rsid w:val="00DE22B2"/>
    <w:rsid w:val="00DE2366"/>
    <w:rsid w:val="00DE2386"/>
    <w:rsid w:val="00DE24BF"/>
    <w:rsid w:val="00DE2678"/>
    <w:rsid w:val="00DE2AD3"/>
    <w:rsid w:val="00DE2F3D"/>
    <w:rsid w:val="00DE3094"/>
    <w:rsid w:val="00DE3195"/>
    <w:rsid w:val="00DE319D"/>
    <w:rsid w:val="00DE3302"/>
    <w:rsid w:val="00DE3359"/>
    <w:rsid w:val="00DE35B1"/>
    <w:rsid w:val="00DE3624"/>
    <w:rsid w:val="00DE36C6"/>
    <w:rsid w:val="00DE36F2"/>
    <w:rsid w:val="00DE37D2"/>
    <w:rsid w:val="00DE3A0B"/>
    <w:rsid w:val="00DE3ABC"/>
    <w:rsid w:val="00DE3B08"/>
    <w:rsid w:val="00DE3BA0"/>
    <w:rsid w:val="00DE3BBA"/>
    <w:rsid w:val="00DE3D89"/>
    <w:rsid w:val="00DE3DBB"/>
    <w:rsid w:val="00DE3FC8"/>
    <w:rsid w:val="00DE3FDD"/>
    <w:rsid w:val="00DE4157"/>
    <w:rsid w:val="00DE42E8"/>
    <w:rsid w:val="00DE4356"/>
    <w:rsid w:val="00DE43A2"/>
    <w:rsid w:val="00DE4625"/>
    <w:rsid w:val="00DE48D0"/>
    <w:rsid w:val="00DE4979"/>
    <w:rsid w:val="00DE4A74"/>
    <w:rsid w:val="00DE4B05"/>
    <w:rsid w:val="00DE4C48"/>
    <w:rsid w:val="00DE4C78"/>
    <w:rsid w:val="00DE4D1A"/>
    <w:rsid w:val="00DE4EB1"/>
    <w:rsid w:val="00DE4EE9"/>
    <w:rsid w:val="00DE4F02"/>
    <w:rsid w:val="00DE4FD7"/>
    <w:rsid w:val="00DE50C7"/>
    <w:rsid w:val="00DE52D9"/>
    <w:rsid w:val="00DE52F2"/>
    <w:rsid w:val="00DE537B"/>
    <w:rsid w:val="00DE53F3"/>
    <w:rsid w:val="00DE541C"/>
    <w:rsid w:val="00DE54C0"/>
    <w:rsid w:val="00DE54C7"/>
    <w:rsid w:val="00DE559A"/>
    <w:rsid w:val="00DE5696"/>
    <w:rsid w:val="00DE56F3"/>
    <w:rsid w:val="00DE5797"/>
    <w:rsid w:val="00DE57D4"/>
    <w:rsid w:val="00DE5815"/>
    <w:rsid w:val="00DE5B20"/>
    <w:rsid w:val="00DE5C56"/>
    <w:rsid w:val="00DE5CBF"/>
    <w:rsid w:val="00DE5D14"/>
    <w:rsid w:val="00DE5DE9"/>
    <w:rsid w:val="00DE61E5"/>
    <w:rsid w:val="00DE646E"/>
    <w:rsid w:val="00DE6533"/>
    <w:rsid w:val="00DE665A"/>
    <w:rsid w:val="00DE67F4"/>
    <w:rsid w:val="00DE68E0"/>
    <w:rsid w:val="00DE6C0B"/>
    <w:rsid w:val="00DE6CE9"/>
    <w:rsid w:val="00DE6F61"/>
    <w:rsid w:val="00DE705B"/>
    <w:rsid w:val="00DE714B"/>
    <w:rsid w:val="00DE716D"/>
    <w:rsid w:val="00DE737B"/>
    <w:rsid w:val="00DE756C"/>
    <w:rsid w:val="00DE758C"/>
    <w:rsid w:val="00DE7606"/>
    <w:rsid w:val="00DE785C"/>
    <w:rsid w:val="00DE78AA"/>
    <w:rsid w:val="00DE7CDC"/>
    <w:rsid w:val="00DE7D73"/>
    <w:rsid w:val="00DE7DFA"/>
    <w:rsid w:val="00DE7EDF"/>
    <w:rsid w:val="00DE7FCF"/>
    <w:rsid w:val="00DF02E9"/>
    <w:rsid w:val="00DF0614"/>
    <w:rsid w:val="00DF06A3"/>
    <w:rsid w:val="00DF0733"/>
    <w:rsid w:val="00DF083C"/>
    <w:rsid w:val="00DF09DD"/>
    <w:rsid w:val="00DF0A38"/>
    <w:rsid w:val="00DF0C8C"/>
    <w:rsid w:val="00DF0D7C"/>
    <w:rsid w:val="00DF0D94"/>
    <w:rsid w:val="00DF0E35"/>
    <w:rsid w:val="00DF100B"/>
    <w:rsid w:val="00DF1123"/>
    <w:rsid w:val="00DF11B7"/>
    <w:rsid w:val="00DF13ED"/>
    <w:rsid w:val="00DF148B"/>
    <w:rsid w:val="00DF16CD"/>
    <w:rsid w:val="00DF17B3"/>
    <w:rsid w:val="00DF18EA"/>
    <w:rsid w:val="00DF199C"/>
    <w:rsid w:val="00DF1B93"/>
    <w:rsid w:val="00DF1BC5"/>
    <w:rsid w:val="00DF1BD0"/>
    <w:rsid w:val="00DF1CE6"/>
    <w:rsid w:val="00DF1F0A"/>
    <w:rsid w:val="00DF1F35"/>
    <w:rsid w:val="00DF1F45"/>
    <w:rsid w:val="00DF2073"/>
    <w:rsid w:val="00DF216A"/>
    <w:rsid w:val="00DF22DE"/>
    <w:rsid w:val="00DF23E7"/>
    <w:rsid w:val="00DF26D4"/>
    <w:rsid w:val="00DF26E0"/>
    <w:rsid w:val="00DF2763"/>
    <w:rsid w:val="00DF2811"/>
    <w:rsid w:val="00DF2863"/>
    <w:rsid w:val="00DF2C08"/>
    <w:rsid w:val="00DF2D05"/>
    <w:rsid w:val="00DF2D7C"/>
    <w:rsid w:val="00DF2FF6"/>
    <w:rsid w:val="00DF301A"/>
    <w:rsid w:val="00DF3130"/>
    <w:rsid w:val="00DF3285"/>
    <w:rsid w:val="00DF329F"/>
    <w:rsid w:val="00DF3481"/>
    <w:rsid w:val="00DF34CE"/>
    <w:rsid w:val="00DF36B9"/>
    <w:rsid w:val="00DF36E4"/>
    <w:rsid w:val="00DF383C"/>
    <w:rsid w:val="00DF3845"/>
    <w:rsid w:val="00DF398F"/>
    <w:rsid w:val="00DF39D0"/>
    <w:rsid w:val="00DF3A17"/>
    <w:rsid w:val="00DF3BD6"/>
    <w:rsid w:val="00DF3C26"/>
    <w:rsid w:val="00DF3C8B"/>
    <w:rsid w:val="00DF3EC1"/>
    <w:rsid w:val="00DF3ED8"/>
    <w:rsid w:val="00DF3F7F"/>
    <w:rsid w:val="00DF3FD4"/>
    <w:rsid w:val="00DF403D"/>
    <w:rsid w:val="00DF4359"/>
    <w:rsid w:val="00DF46ED"/>
    <w:rsid w:val="00DF4719"/>
    <w:rsid w:val="00DF47D0"/>
    <w:rsid w:val="00DF49A0"/>
    <w:rsid w:val="00DF4BA5"/>
    <w:rsid w:val="00DF4D59"/>
    <w:rsid w:val="00DF4DFB"/>
    <w:rsid w:val="00DF4E4F"/>
    <w:rsid w:val="00DF4E68"/>
    <w:rsid w:val="00DF4F09"/>
    <w:rsid w:val="00DF4FFA"/>
    <w:rsid w:val="00DF52E3"/>
    <w:rsid w:val="00DF536B"/>
    <w:rsid w:val="00DF5381"/>
    <w:rsid w:val="00DF544E"/>
    <w:rsid w:val="00DF55E4"/>
    <w:rsid w:val="00DF5609"/>
    <w:rsid w:val="00DF56E9"/>
    <w:rsid w:val="00DF588D"/>
    <w:rsid w:val="00DF5991"/>
    <w:rsid w:val="00DF5B2F"/>
    <w:rsid w:val="00DF5C67"/>
    <w:rsid w:val="00DF5D29"/>
    <w:rsid w:val="00DF5D47"/>
    <w:rsid w:val="00DF5E56"/>
    <w:rsid w:val="00DF5EA7"/>
    <w:rsid w:val="00DF5EC7"/>
    <w:rsid w:val="00DF5FC4"/>
    <w:rsid w:val="00DF601F"/>
    <w:rsid w:val="00DF61BE"/>
    <w:rsid w:val="00DF64DC"/>
    <w:rsid w:val="00DF64E9"/>
    <w:rsid w:val="00DF66B0"/>
    <w:rsid w:val="00DF6728"/>
    <w:rsid w:val="00DF6761"/>
    <w:rsid w:val="00DF681A"/>
    <w:rsid w:val="00DF685B"/>
    <w:rsid w:val="00DF6872"/>
    <w:rsid w:val="00DF696A"/>
    <w:rsid w:val="00DF69C1"/>
    <w:rsid w:val="00DF6A09"/>
    <w:rsid w:val="00DF6BB3"/>
    <w:rsid w:val="00DF6CB8"/>
    <w:rsid w:val="00DF6D47"/>
    <w:rsid w:val="00DF6E16"/>
    <w:rsid w:val="00DF6FA3"/>
    <w:rsid w:val="00DF6FB2"/>
    <w:rsid w:val="00DF70DE"/>
    <w:rsid w:val="00DF723E"/>
    <w:rsid w:val="00DF7385"/>
    <w:rsid w:val="00DF73C1"/>
    <w:rsid w:val="00DF7497"/>
    <w:rsid w:val="00DF7511"/>
    <w:rsid w:val="00DF7751"/>
    <w:rsid w:val="00DF7862"/>
    <w:rsid w:val="00DF78E8"/>
    <w:rsid w:val="00DF7BCF"/>
    <w:rsid w:val="00DF7CE1"/>
    <w:rsid w:val="00DF7D76"/>
    <w:rsid w:val="00DF7E72"/>
    <w:rsid w:val="00DF7E73"/>
    <w:rsid w:val="00DF7E8A"/>
    <w:rsid w:val="00DF7EF3"/>
    <w:rsid w:val="00DF7F09"/>
    <w:rsid w:val="00DF7F64"/>
    <w:rsid w:val="00E00138"/>
    <w:rsid w:val="00E0014B"/>
    <w:rsid w:val="00E00255"/>
    <w:rsid w:val="00E003F6"/>
    <w:rsid w:val="00E00482"/>
    <w:rsid w:val="00E00496"/>
    <w:rsid w:val="00E004CD"/>
    <w:rsid w:val="00E005EE"/>
    <w:rsid w:val="00E0078D"/>
    <w:rsid w:val="00E00892"/>
    <w:rsid w:val="00E008B8"/>
    <w:rsid w:val="00E008BE"/>
    <w:rsid w:val="00E008D1"/>
    <w:rsid w:val="00E009B1"/>
    <w:rsid w:val="00E00A4E"/>
    <w:rsid w:val="00E00BC3"/>
    <w:rsid w:val="00E00D5E"/>
    <w:rsid w:val="00E00F0E"/>
    <w:rsid w:val="00E01079"/>
    <w:rsid w:val="00E01147"/>
    <w:rsid w:val="00E011D7"/>
    <w:rsid w:val="00E0128B"/>
    <w:rsid w:val="00E0156B"/>
    <w:rsid w:val="00E017DA"/>
    <w:rsid w:val="00E017E7"/>
    <w:rsid w:val="00E017F4"/>
    <w:rsid w:val="00E018C9"/>
    <w:rsid w:val="00E01A6A"/>
    <w:rsid w:val="00E01B32"/>
    <w:rsid w:val="00E01BC5"/>
    <w:rsid w:val="00E01CAD"/>
    <w:rsid w:val="00E01D9A"/>
    <w:rsid w:val="00E01DC5"/>
    <w:rsid w:val="00E02013"/>
    <w:rsid w:val="00E0207D"/>
    <w:rsid w:val="00E02177"/>
    <w:rsid w:val="00E02253"/>
    <w:rsid w:val="00E023F8"/>
    <w:rsid w:val="00E0247C"/>
    <w:rsid w:val="00E024AE"/>
    <w:rsid w:val="00E0266B"/>
    <w:rsid w:val="00E0287C"/>
    <w:rsid w:val="00E02A42"/>
    <w:rsid w:val="00E02BE6"/>
    <w:rsid w:val="00E02E0C"/>
    <w:rsid w:val="00E031BB"/>
    <w:rsid w:val="00E0340B"/>
    <w:rsid w:val="00E034E4"/>
    <w:rsid w:val="00E034F8"/>
    <w:rsid w:val="00E036C3"/>
    <w:rsid w:val="00E03732"/>
    <w:rsid w:val="00E03738"/>
    <w:rsid w:val="00E03764"/>
    <w:rsid w:val="00E039AF"/>
    <w:rsid w:val="00E03A06"/>
    <w:rsid w:val="00E03A65"/>
    <w:rsid w:val="00E03B94"/>
    <w:rsid w:val="00E03BA5"/>
    <w:rsid w:val="00E03BBB"/>
    <w:rsid w:val="00E03CEB"/>
    <w:rsid w:val="00E03DAB"/>
    <w:rsid w:val="00E03DBE"/>
    <w:rsid w:val="00E03EEB"/>
    <w:rsid w:val="00E03F81"/>
    <w:rsid w:val="00E040B7"/>
    <w:rsid w:val="00E04173"/>
    <w:rsid w:val="00E0417B"/>
    <w:rsid w:val="00E04287"/>
    <w:rsid w:val="00E047CF"/>
    <w:rsid w:val="00E04A83"/>
    <w:rsid w:val="00E04AB5"/>
    <w:rsid w:val="00E04E19"/>
    <w:rsid w:val="00E04F46"/>
    <w:rsid w:val="00E04F51"/>
    <w:rsid w:val="00E0539E"/>
    <w:rsid w:val="00E0547D"/>
    <w:rsid w:val="00E055B6"/>
    <w:rsid w:val="00E0561C"/>
    <w:rsid w:val="00E05723"/>
    <w:rsid w:val="00E05769"/>
    <w:rsid w:val="00E0576C"/>
    <w:rsid w:val="00E057EA"/>
    <w:rsid w:val="00E0586F"/>
    <w:rsid w:val="00E0595C"/>
    <w:rsid w:val="00E0597F"/>
    <w:rsid w:val="00E059A0"/>
    <w:rsid w:val="00E05A60"/>
    <w:rsid w:val="00E05C31"/>
    <w:rsid w:val="00E05C5B"/>
    <w:rsid w:val="00E05CEB"/>
    <w:rsid w:val="00E05CF0"/>
    <w:rsid w:val="00E05D06"/>
    <w:rsid w:val="00E06160"/>
    <w:rsid w:val="00E0629C"/>
    <w:rsid w:val="00E0629E"/>
    <w:rsid w:val="00E062A4"/>
    <w:rsid w:val="00E062B6"/>
    <w:rsid w:val="00E06303"/>
    <w:rsid w:val="00E06539"/>
    <w:rsid w:val="00E068B2"/>
    <w:rsid w:val="00E068BC"/>
    <w:rsid w:val="00E06B10"/>
    <w:rsid w:val="00E06B1A"/>
    <w:rsid w:val="00E06D80"/>
    <w:rsid w:val="00E06D8B"/>
    <w:rsid w:val="00E06EA2"/>
    <w:rsid w:val="00E06EDE"/>
    <w:rsid w:val="00E0707D"/>
    <w:rsid w:val="00E071F0"/>
    <w:rsid w:val="00E0731C"/>
    <w:rsid w:val="00E073F0"/>
    <w:rsid w:val="00E07452"/>
    <w:rsid w:val="00E075AF"/>
    <w:rsid w:val="00E0760E"/>
    <w:rsid w:val="00E0769B"/>
    <w:rsid w:val="00E076CD"/>
    <w:rsid w:val="00E07753"/>
    <w:rsid w:val="00E078B9"/>
    <w:rsid w:val="00E078DD"/>
    <w:rsid w:val="00E07A22"/>
    <w:rsid w:val="00E07D26"/>
    <w:rsid w:val="00E07DE9"/>
    <w:rsid w:val="00E07E5E"/>
    <w:rsid w:val="00E10385"/>
    <w:rsid w:val="00E1043F"/>
    <w:rsid w:val="00E104A1"/>
    <w:rsid w:val="00E10530"/>
    <w:rsid w:val="00E105FF"/>
    <w:rsid w:val="00E10761"/>
    <w:rsid w:val="00E107B9"/>
    <w:rsid w:val="00E107C9"/>
    <w:rsid w:val="00E107EF"/>
    <w:rsid w:val="00E10A1A"/>
    <w:rsid w:val="00E10C23"/>
    <w:rsid w:val="00E10CF7"/>
    <w:rsid w:val="00E10CFF"/>
    <w:rsid w:val="00E10E63"/>
    <w:rsid w:val="00E10F98"/>
    <w:rsid w:val="00E11153"/>
    <w:rsid w:val="00E111DF"/>
    <w:rsid w:val="00E112F8"/>
    <w:rsid w:val="00E11336"/>
    <w:rsid w:val="00E1137C"/>
    <w:rsid w:val="00E1153F"/>
    <w:rsid w:val="00E1156E"/>
    <w:rsid w:val="00E117F6"/>
    <w:rsid w:val="00E11844"/>
    <w:rsid w:val="00E11C95"/>
    <w:rsid w:val="00E11CF6"/>
    <w:rsid w:val="00E11D41"/>
    <w:rsid w:val="00E11D77"/>
    <w:rsid w:val="00E11D7A"/>
    <w:rsid w:val="00E11E54"/>
    <w:rsid w:val="00E11EEB"/>
    <w:rsid w:val="00E11FCB"/>
    <w:rsid w:val="00E120F9"/>
    <w:rsid w:val="00E121B8"/>
    <w:rsid w:val="00E12301"/>
    <w:rsid w:val="00E12347"/>
    <w:rsid w:val="00E123F7"/>
    <w:rsid w:val="00E1249D"/>
    <w:rsid w:val="00E124A0"/>
    <w:rsid w:val="00E1254B"/>
    <w:rsid w:val="00E127A3"/>
    <w:rsid w:val="00E128C2"/>
    <w:rsid w:val="00E128F2"/>
    <w:rsid w:val="00E12CFE"/>
    <w:rsid w:val="00E12EEA"/>
    <w:rsid w:val="00E13071"/>
    <w:rsid w:val="00E13107"/>
    <w:rsid w:val="00E13163"/>
    <w:rsid w:val="00E1323C"/>
    <w:rsid w:val="00E132A3"/>
    <w:rsid w:val="00E133B7"/>
    <w:rsid w:val="00E137FE"/>
    <w:rsid w:val="00E13862"/>
    <w:rsid w:val="00E13873"/>
    <w:rsid w:val="00E13ADC"/>
    <w:rsid w:val="00E13B0F"/>
    <w:rsid w:val="00E13BFA"/>
    <w:rsid w:val="00E13C34"/>
    <w:rsid w:val="00E13D0C"/>
    <w:rsid w:val="00E13D0D"/>
    <w:rsid w:val="00E13E5A"/>
    <w:rsid w:val="00E13EE4"/>
    <w:rsid w:val="00E13EE8"/>
    <w:rsid w:val="00E13EFE"/>
    <w:rsid w:val="00E13FB7"/>
    <w:rsid w:val="00E14183"/>
    <w:rsid w:val="00E142EE"/>
    <w:rsid w:val="00E1435A"/>
    <w:rsid w:val="00E14442"/>
    <w:rsid w:val="00E14474"/>
    <w:rsid w:val="00E144A3"/>
    <w:rsid w:val="00E147EC"/>
    <w:rsid w:val="00E148AE"/>
    <w:rsid w:val="00E148EF"/>
    <w:rsid w:val="00E149DB"/>
    <w:rsid w:val="00E14BA9"/>
    <w:rsid w:val="00E14C9A"/>
    <w:rsid w:val="00E14CD0"/>
    <w:rsid w:val="00E14F59"/>
    <w:rsid w:val="00E15290"/>
    <w:rsid w:val="00E152CB"/>
    <w:rsid w:val="00E15345"/>
    <w:rsid w:val="00E154B4"/>
    <w:rsid w:val="00E154D3"/>
    <w:rsid w:val="00E154DB"/>
    <w:rsid w:val="00E156F5"/>
    <w:rsid w:val="00E15772"/>
    <w:rsid w:val="00E157FA"/>
    <w:rsid w:val="00E15807"/>
    <w:rsid w:val="00E1584C"/>
    <w:rsid w:val="00E15918"/>
    <w:rsid w:val="00E159F0"/>
    <w:rsid w:val="00E15AE9"/>
    <w:rsid w:val="00E15AF4"/>
    <w:rsid w:val="00E15B07"/>
    <w:rsid w:val="00E15B84"/>
    <w:rsid w:val="00E15BEB"/>
    <w:rsid w:val="00E15F96"/>
    <w:rsid w:val="00E16200"/>
    <w:rsid w:val="00E16422"/>
    <w:rsid w:val="00E16463"/>
    <w:rsid w:val="00E16520"/>
    <w:rsid w:val="00E165C1"/>
    <w:rsid w:val="00E16634"/>
    <w:rsid w:val="00E16781"/>
    <w:rsid w:val="00E167BA"/>
    <w:rsid w:val="00E16812"/>
    <w:rsid w:val="00E1682F"/>
    <w:rsid w:val="00E16AD9"/>
    <w:rsid w:val="00E16B1D"/>
    <w:rsid w:val="00E16B92"/>
    <w:rsid w:val="00E16E1E"/>
    <w:rsid w:val="00E16F2B"/>
    <w:rsid w:val="00E16F82"/>
    <w:rsid w:val="00E16FA4"/>
    <w:rsid w:val="00E1701F"/>
    <w:rsid w:val="00E170A0"/>
    <w:rsid w:val="00E171AA"/>
    <w:rsid w:val="00E171BB"/>
    <w:rsid w:val="00E17227"/>
    <w:rsid w:val="00E1729C"/>
    <w:rsid w:val="00E17377"/>
    <w:rsid w:val="00E1779C"/>
    <w:rsid w:val="00E177BE"/>
    <w:rsid w:val="00E17962"/>
    <w:rsid w:val="00E17AA3"/>
    <w:rsid w:val="00E17AC1"/>
    <w:rsid w:val="00E17B0A"/>
    <w:rsid w:val="00E17B47"/>
    <w:rsid w:val="00E17C11"/>
    <w:rsid w:val="00E17C3C"/>
    <w:rsid w:val="00E17E17"/>
    <w:rsid w:val="00E17E25"/>
    <w:rsid w:val="00E17E4E"/>
    <w:rsid w:val="00E17F6F"/>
    <w:rsid w:val="00E20260"/>
    <w:rsid w:val="00E2026F"/>
    <w:rsid w:val="00E205DA"/>
    <w:rsid w:val="00E2060E"/>
    <w:rsid w:val="00E20615"/>
    <w:rsid w:val="00E20634"/>
    <w:rsid w:val="00E206A4"/>
    <w:rsid w:val="00E20722"/>
    <w:rsid w:val="00E20A99"/>
    <w:rsid w:val="00E20B20"/>
    <w:rsid w:val="00E20B80"/>
    <w:rsid w:val="00E20E05"/>
    <w:rsid w:val="00E20E1F"/>
    <w:rsid w:val="00E20EC8"/>
    <w:rsid w:val="00E20ED6"/>
    <w:rsid w:val="00E21110"/>
    <w:rsid w:val="00E211D7"/>
    <w:rsid w:val="00E2124C"/>
    <w:rsid w:val="00E21570"/>
    <w:rsid w:val="00E216E5"/>
    <w:rsid w:val="00E21705"/>
    <w:rsid w:val="00E21713"/>
    <w:rsid w:val="00E2171B"/>
    <w:rsid w:val="00E21752"/>
    <w:rsid w:val="00E21894"/>
    <w:rsid w:val="00E218B6"/>
    <w:rsid w:val="00E21A05"/>
    <w:rsid w:val="00E21A5B"/>
    <w:rsid w:val="00E21A72"/>
    <w:rsid w:val="00E21AE5"/>
    <w:rsid w:val="00E21CBC"/>
    <w:rsid w:val="00E21F35"/>
    <w:rsid w:val="00E2204A"/>
    <w:rsid w:val="00E220CB"/>
    <w:rsid w:val="00E2254F"/>
    <w:rsid w:val="00E2259E"/>
    <w:rsid w:val="00E225B3"/>
    <w:rsid w:val="00E2274D"/>
    <w:rsid w:val="00E2291F"/>
    <w:rsid w:val="00E229EE"/>
    <w:rsid w:val="00E22C52"/>
    <w:rsid w:val="00E22C6A"/>
    <w:rsid w:val="00E22D50"/>
    <w:rsid w:val="00E22E28"/>
    <w:rsid w:val="00E23190"/>
    <w:rsid w:val="00E2346E"/>
    <w:rsid w:val="00E23542"/>
    <w:rsid w:val="00E2368E"/>
    <w:rsid w:val="00E236A5"/>
    <w:rsid w:val="00E237C4"/>
    <w:rsid w:val="00E23873"/>
    <w:rsid w:val="00E23887"/>
    <w:rsid w:val="00E239D1"/>
    <w:rsid w:val="00E23B52"/>
    <w:rsid w:val="00E23BDB"/>
    <w:rsid w:val="00E23D6F"/>
    <w:rsid w:val="00E23E99"/>
    <w:rsid w:val="00E23EA4"/>
    <w:rsid w:val="00E240A1"/>
    <w:rsid w:val="00E2410C"/>
    <w:rsid w:val="00E24117"/>
    <w:rsid w:val="00E24267"/>
    <w:rsid w:val="00E24445"/>
    <w:rsid w:val="00E244D8"/>
    <w:rsid w:val="00E244FD"/>
    <w:rsid w:val="00E245F6"/>
    <w:rsid w:val="00E2465B"/>
    <w:rsid w:val="00E246B9"/>
    <w:rsid w:val="00E24714"/>
    <w:rsid w:val="00E2492F"/>
    <w:rsid w:val="00E249D2"/>
    <w:rsid w:val="00E24A5B"/>
    <w:rsid w:val="00E24AF7"/>
    <w:rsid w:val="00E24BB9"/>
    <w:rsid w:val="00E24C48"/>
    <w:rsid w:val="00E24C5E"/>
    <w:rsid w:val="00E24DB8"/>
    <w:rsid w:val="00E24E41"/>
    <w:rsid w:val="00E24EB8"/>
    <w:rsid w:val="00E250C5"/>
    <w:rsid w:val="00E251B8"/>
    <w:rsid w:val="00E251D3"/>
    <w:rsid w:val="00E25358"/>
    <w:rsid w:val="00E255DB"/>
    <w:rsid w:val="00E25814"/>
    <w:rsid w:val="00E25864"/>
    <w:rsid w:val="00E259A6"/>
    <w:rsid w:val="00E259A8"/>
    <w:rsid w:val="00E25A6E"/>
    <w:rsid w:val="00E25AC6"/>
    <w:rsid w:val="00E25C88"/>
    <w:rsid w:val="00E25CBD"/>
    <w:rsid w:val="00E25D09"/>
    <w:rsid w:val="00E25DEC"/>
    <w:rsid w:val="00E25E8F"/>
    <w:rsid w:val="00E25ED7"/>
    <w:rsid w:val="00E25F16"/>
    <w:rsid w:val="00E25F3E"/>
    <w:rsid w:val="00E26075"/>
    <w:rsid w:val="00E262BC"/>
    <w:rsid w:val="00E263BD"/>
    <w:rsid w:val="00E26727"/>
    <w:rsid w:val="00E26794"/>
    <w:rsid w:val="00E26814"/>
    <w:rsid w:val="00E26866"/>
    <w:rsid w:val="00E26970"/>
    <w:rsid w:val="00E26979"/>
    <w:rsid w:val="00E269DE"/>
    <w:rsid w:val="00E26D48"/>
    <w:rsid w:val="00E26E58"/>
    <w:rsid w:val="00E26EC0"/>
    <w:rsid w:val="00E26F51"/>
    <w:rsid w:val="00E26FD2"/>
    <w:rsid w:val="00E270A9"/>
    <w:rsid w:val="00E270BE"/>
    <w:rsid w:val="00E27152"/>
    <w:rsid w:val="00E2716B"/>
    <w:rsid w:val="00E2728F"/>
    <w:rsid w:val="00E273BF"/>
    <w:rsid w:val="00E27433"/>
    <w:rsid w:val="00E2755E"/>
    <w:rsid w:val="00E276A4"/>
    <w:rsid w:val="00E27791"/>
    <w:rsid w:val="00E27995"/>
    <w:rsid w:val="00E27A4C"/>
    <w:rsid w:val="00E27B29"/>
    <w:rsid w:val="00E27CCB"/>
    <w:rsid w:val="00E27D21"/>
    <w:rsid w:val="00E27DE7"/>
    <w:rsid w:val="00E27E09"/>
    <w:rsid w:val="00E27E5E"/>
    <w:rsid w:val="00E27FF6"/>
    <w:rsid w:val="00E302B6"/>
    <w:rsid w:val="00E302F7"/>
    <w:rsid w:val="00E30328"/>
    <w:rsid w:val="00E3036A"/>
    <w:rsid w:val="00E3051A"/>
    <w:rsid w:val="00E308FD"/>
    <w:rsid w:val="00E30922"/>
    <w:rsid w:val="00E309C0"/>
    <w:rsid w:val="00E30A76"/>
    <w:rsid w:val="00E30BDB"/>
    <w:rsid w:val="00E30C29"/>
    <w:rsid w:val="00E30F2D"/>
    <w:rsid w:val="00E30FD6"/>
    <w:rsid w:val="00E310F8"/>
    <w:rsid w:val="00E31281"/>
    <w:rsid w:val="00E3131A"/>
    <w:rsid w:val="00E3138C"/>
    <w:rsid w:val="00E3146A"/>
    <w:rsid w:val="00E31559"/>
    <w:rsid w:val="00E31618"/>
    <w:rsid w:val="00E317B4"/>
    <w:rsid w:val="00E31840"/>
    <w:rsid w:val="00E319DB"/>
    <w:rsid w:val="00E31AF6"/>
    <w:rsid w:val="00E31AFB"/>
    <w:rsid w:val="00E31AFC"/>
    <w:rsid w:val="00E31EE7"/>
    <w:rsid w:val="00E31F41"/>
    <w:rsid w:val="00E31F9F"/>
    <w:rsid w:val="00E31FEA"/>
    <w:rsid w:val="00E32182"/>
    <w:rsid w:val="00E32197"/>
    <w:rsid w:val="00E32249"/>
    <w:rsid w:val="00E323F1"/>
    <w:rsid w:val="00E3249C"/>
    <w:rsid w:val="00E324DD"/>
    <w:rsid w:val="00E3250F"/>
    <w:rsid w:val="00E326DF"/>
    <w:rsid w:val="00E327A5"/>
    <w:rsid w:val="00E3285F"/>
    <w:rsid w:val="00E329D9"/>
    <w:rsid w:val="00E32AEA"/>
    <w:rsid w:val="00E32B03"/>
    <w:rsid w:val="00E32BF9"/>
    <w:rsid w:val="00E32C2F"/>
    <w:rsid w:val="00E32C5F"/>
    <w:rsid w:val="00E32C71"/>
    <w:rsid w:val="00E32D9B"/>
    <w:rsid w:val="00E32DFA"/>
    <w:rsid w:val="00E32F20"/>
    <w:rsid w:val="00E32F79"/>
    <w:rsid w:val="00E330EE"/>
    <w:rsid w:val="00E3317A"/>
    <w:rsid w:val="00E3325C"/>
    <w:rsid w:val="00E33279"/>
    <w:rsid w:val="00E332CD"/>
    <w:rsid w:val="00E334F5"/>
    <w:rsid w:val="00E336BA"/>
    <w:rsid w:val="00E33790"/>
    <w:rsid w:val="00E33928"/>
    <w:rsid w:val="00E3398F"/>
    <w:rsid w:val="00E33ADB"/>
    <w:rsid w:val="00E33BB4"/>
    <w:rsid w:val="00E33BB5"/>
    <w:rsid w:val="00E33BBB"/>
    <w:rsid w:val="00E33BFF"/>
    <w:rsid w:val="00E33C37"/>
    <w:rsid w:val="00E33EE3"/>
    <w:rsid w:val="00E33F56"/>
    <w:rsid w:val="00E33FC9"/>
    <w:rsid w:val="00E3409E"/>
    <w:rsid w:val="00E3424B"/>
    <w:rsid w:val="00E342E1"/>
    <w:rsid w:val="00E343A7"/>
    <w:rsid w:val="00E343DC"/>
    <w:rsid w:val="00E3444A"/>
    <w:rsid w:val="00E3460F"/>
    <w:rsid w:val="00E3461B"/>
    <w:rsid w:val="00E34655"/>
    <w:rsid w:val="00E34722"/>
    <w:rsid w:val="00E348B4"/>
    <w:rsid w:val="00E34BE9"/>
    <w:rsid w:val="00E34CED"/>
    <w:rsid w:val="00E34D64"/>
    <w:rsid w:val="00E34D9B"/>
    <w:rsid w:val="00E34F76"/>
    <w:rsid w:val="00E34FE6"/>
    <w:rsid w:val="00E35051"/>
    <w:rsid w:val="00E350C9"/>
    <w:rsid w:val="00E353BB"/>
    <w:rsid w:val="00E35414"/>
    <w:rsid w:val="00E35D5C"/>
    <w:rsid w:val="00E35E55"/>
    <w:rsid w:val="00E35F11"/>
    <w:rsid w:val="00E35F86"/>
    <w:rsid w:val="00E36010"/>
    <w:rsid w:val="00E3608B"/>
    <w:rsid w:val="00E36147"/>
    <w:rsid w:val="00E36397"/>
    <w:rsid w:val="00E36571"/>
    <w:rsid w:val="00E36594"/>
    <w:rsid w:val="00E36913"/>
    <w:rsid w:val="00E36953"/>
    <w:rsid w:val="00E36B42"/>
    <w:rsid w:val="00E36CFB"/>
    <w:rsid w:val="00E36D2A"/>
    <w:rsid w:val="00E36D5E"/>
    <w:rsid w:val="00E36F8A"/>
    <w:rsid w:val="00E37023"/>
    <w:rsid w:val="00E370A5"/>
    <w:rsid w:val="00E371CD"/>
    <w:rsid w:val="00E3732F"/>
    <w:rsid w:val="00E373C1"/>
    <w:rsid w:val="00E376E7"/>
    <w:rsid w:val="00E377B9"/>
    <w:rsid w:val="00E3787C"/>
    <w:rsid w:val="00E378AD"/>
    <w:rsid w:val="00E37920"/>
    <w:rsid w:val="00E37A3F"/>
    <w:rsid w:val="00E37B44"/>
    <w:rsid w:val="00E37B49"/>
    <w:rsid w:val="00E37B76"/>
    <w:rsid w:val="00E37BE5"/>
    <w:rsid w:val="00E37CAD"/>
    <w:rsid w:val="00E37D28"/>
    <w:rsid w:val="00E37E50"/>
    <w:rsid w:val="00E40186"/>
    <w:rsid w:val="00E402B2"/>
    <w:rsid w:val="00E40351"/>
    <w:rsid w:val="00E404D9"/>
    <w:rsid w:val="00E40666"/>
    <w:rsid w:val="00E40891"/>
    <w:rsid w:val="00E409E7"/>
    <w:rsid w:val="00E40A52"/>
    <w:rsid w:val="00E40CCF"/>
    <w:rsid w:val="00E40DAB"/>
    <w:rsid w:val="00E40F06"/>
    <w:rsid w:val="00E41018"/>
    <w:rsid w:val="00E4103C"/>
    <w:rsid w:val="00E4107A"/>
    <w:rsid w:val="00E410EB"/>
    <w:rsid w:val="00E411FB"/>
    <w:rsid w:val="00E41430"/>
    <w:rsid w:val="00E41506"/>
    <w:rsid w:val="00E41816"/>
    <w:rsid w:val="00E41A27"/>
    <w:rsid w:val="00E41AB4"/>
    <w:rsid w:val="00E41C06"/>
    <w:rsid w:val="00E41D9B"/>
    <w:rsid w:val="00E42101"/>
    <w:rsid w:val="00E423D7"/>
    <w:rsid w:val="00E4248D"/>
    <w:rsid w:val="00E424AD"/>
    <w:rsid w:val="00E4252C"/>
    <w:rsid w:val="00E4256C"/>
    <w:rsid w:val="00E4257B"/>
    <w:rsid w:val="00E425D5"/>
    <w:rsid w:val="00E42617"/>
    <w:rsid w:val="00E426A0"/>
    <w:rsid w:val="00E4271F"/>
    <w:rsid w:val="00E42737"/>
    <w:rsid w:val="00E42983"/>
    <w:rsid w:val="00E42B73"/>
    <w:rsid w:val="00E42BE9"/>
    <w:rsid w:val="00E42D42"/>
    <w:rsid w:val="00E42DD7"/>
    <w:rsid w:val="00E42EEF"/>
    <w:rsid w:val="00E42F1C"/>
    <w:rsid w:val="00E43079"/>
    <w:rsid w:val="00E432A9"/>
    <w:rsid w:val="00E4333B"/>
    <w:rsid w:val="00E433B7"/>
    <w:rsid w:val="00E4341A"/>
    <w:rsid w:val="00E434E6"/>
    <w:rsid w:val="00E4351C"/>
    <w:rsid w:val="00E435A4"/>
    <w:rsid w:val="00E4366B"/>
    <w:rsid w:val="00E43693"/>
    <w:rsid w:val="00E4371C"/>
    <w:rsid w:val="00E437F9"/>
    <w:rsid w:val="00E4388F"/>
    <w:rsid w:val="00E43B35"/>
    <w:rsid w:val="00E43B9C"/>
    <w:rsid w:val="00E43FC6"/>
    <w:rsid w:val="00E44010"/>
    <w:rsid w:val="00E4408D"/>
    <w:rsid w:val="00E44109"/>
    <w:rsid w:val="00E44248"/>
    <w:rsid w:val="00E44406"/>
    <w:rsid w:val="00E445B2"/>
    <w:rsid w:val="00E445F8"/>
    <w:rsid w:val="00E44657"/>
    <w:rsid w:val="00E4489C"/>
    <w:rsid w:val="00E44906"/>
    <w:rsid w:val="00E44A91"/>
    <w:rsid w:val="00E44ADA"/>
    <w:rsid w:val="00E44B14"/>
    <w:rsid w:val="00E44E7E"/>
    <w:rsid w:val="00E44F63"/>
    <w:rsid w:val="00E44F72"/>
    <w:rsid w:val="00E44FF3"/>
    <w:rsid w:val="00E451E0"/>
    <w:rsid w:val="00E452C6"/>
    <w:rsid w:val="00E45364"/>
    <w:rsid w:val="00E45444"/>
    <w:rsid w:val="00E45477"/>
    <w:rsid w:val="00E454B9"/>
    <w:rsid w:val="00E45525"/>
    <w:rsid w:val="00E45550"/>
    <w:rsid w:val="00E45601"/>
    <w:rsid w:val="00E45AE4"/>
    <w:rsid w:val="00E45BF0"/>
    <w:rsid w:val="00E45C46"/>
    <w:rsid w:val="00E45C77"/>
    <w:rsid w:val="00E45CA5"/>
    <w:rsid w:val="00E45D0C"/>
    <w:rsid w:val="00E45D12"/>
    <w:rsid w:val="00E45DD4"/>
    <w:rsid w:val="00E45DEE"/>
    <w:rsid w:val="00E4608B"/>
    <w:rsid w:val="00E4612D"/>
    <w:rsid w:val="00E461F7"/>
    <w:rsid w:val="00E4630B"/>
    <w:rsid w:val="00E46546"/>
    <w:rsid w:val="00E465D6"/>
    <w:rsid w:val="00E466DC"/>
    <w:rsid w:val="00E4686C"/>
    <w:rsid w:val="00E46D5C"/>
    <w:rsid w:val="00E46D7F"/>
    <w:rsid w:val="00E46DA8"/>
    <w:rsid w:val="00E46F33"/>
    <w:rsid w:val="00E46FF9"/>
    <w:rsid w:val="00E472CF"/>
    <w:rsid w:val="00E474E7"/>
    <w:rsid w:val="00E47822"/>
    <w:rsid w:val="00E47AC3"/>
    <w:rsid w:val="00E47C24"/>
    <w:rsid w:val="00E47D35"/>
    <w:rsid w:val="00E47D5F"/>
    <w:rsid w:val="00E47D87"/>
    <w:rsid w:val="00E47DAA"/>
    <w:rsid w:val="00E47DAE"/>
    <w:rsid w:val="00E47DB8"/>
    <w:rsid w:val="00E47E71"/>
    <w:rsid w:val="00E50054"/>
    <w:rsid w:val="00E5010F"/>
    <w:rsid w:val="00E501D3"/>
    <w:rsid w:val="00E50309"/>
    <w:rsid w:val="00E503E0"/>
    <w:rsid w:val="00E505E8"/>
    <w:rsid w:val="00E5076F"/>
    <w:rsid w:val="00E507C1"/>
    <w:rsid w:val="00E5086D"/>
    <w:rsid w:val="00E50B75"/>
    <w:rsid w:val="00E50E29"/>
    <w:rsid w:val="00E50F4E"/>
    <w:rsid w:val="00E51581"/>
    <w:rsid w:val="00E51A17"/>
    <w:rsid w:val="00E51AF2"/>
    <w:rsid w:val="00E51E22"/>
    <w:rsid w:val="00E520B9"/>
    <w:rsid w:val="00E523D9"/>
    <w:rsid w:val="00E52442"/>
    <w:rsid w:val="00E52495"/>
    <w:rsid w:val="00E52555"/>
    <w:rsid w:val="00E52799"/>
    <w:rsid w:val="00E5296C"/>
    <w:rsid w:val="00E529CE"/>
    <w:rsid w:val="00E52A21"/>
    <w:rsid w:val="00E52AA9"/>
    <w:rsid w:val="00E52B42"/>
    <w:rsid w:val="00E52C22"/>
    <w:rsid w:val="00E52C25"/>
    <w:rsid w:val="00E52C88"/>
    <w:rsid w:val="00E52DED"/>
    <w:rsid w:val="00E52F24"/>
    <w:rsid w:val="00E53283"/>
    <w:rsid w:val="00E5330D"/>
    <w:rsid w:val="00E5333D"/>
    <w:rsid w:val="00E533D4"/>
    <w:rsid w:val="00E53402"/>
    <w:rsid w:val="00E5370A"/>
    <w:rsid w:val="00E5374D"/>
    <w:rsid w:val="00E538FF"/>
    <w:rsid w:val="00E53A01"/>
    <w:rsid w:val="00E53A2A"/>
    <w:rsid w:val="00E53A4A"/>
    <w:rsid w:val="00E53A8D"/>
    <w:rsid w:val="00E53BAE"/>
    <w:rsid w:val="00E53C5D"/>
    <w:rsid w:val="00E53D82"/>
    <w:rsid w:val="00E53EE1"/>
    <w:rsid w:val="00E53F93"/>
    <w:rsid w:val="00E53FDD"/>
    <w:rsid w:val="00E5418E"/>
    <w:rsid w:val="00E54330"/>
    <w:rsid w:val="00E548D0"/>
    <w:rsid w:val="00E54A0F"/>
    <w:rsid w:val="00E54A8B"/>
    <w:rsid w:val="00E54C3E"/>
    <w:rsid w:val="00E54C79"/>
    <w:rsid w:val="00E54DAD"/>
    <w:rsid w:val="00E54DB8"/>
    <w:rsid w:val="00E54DC2"/>
    <w:rsid w:val="00E54E0D"/>
    <w:rsid w:val="00E54F94"/>
    <w:rsid w:val="00E550E4"/>
    <w:rsid w:val="00E55133"/>
    <w:rsid w:val="00E55632"/>
    <w:rsid w:val="00E55696"/>
    <w:rsid w:val="00E55760"/>
    <w:rsid w:val="00E558A5"/>
    <w:rsid w:val="00E55917"/>
    <w:rsid w:val="00E559B0"/>
    <w:rsid w:val="00E55AB3"/>
    <w:rsid w:val="00E55AB9"/>
    <w:rsid w:val="00E55B3C"/>
    <w:rsid w:val="00E55C34"/>
    <w:rsid w:val="00E55D03"/>
    <w:rsid w:val="00E55DA2"/>
    <w:rsid w:val="00E55E3D"/>
    <w:rsid w:val="00E55E6F"/>
    <w:rsid w:val="00E55F12"/>
    <w:rsid w:val="00E55F1F"/>
    <w:rsid w:val="00E56008"/>
    <w:rsid w:val="00E56090"/>
    <w:rsid w:val="00E560E7"/>
    <w:rsid w:val="00E5612F"/>
    <w:rsid w:val="00E5613B"/>
    <w:rsid w:val="00E561AF"/>
    <w:rsid w:val="00E562BA"/>
    <w:rsid w:val="00E56403"/>
    <w:rsid w:val="00E56417"/>
    <w:rsid w:val="00E5647C"/>
    <w:rsid w:val="00E564C4"/>
    <w:rsid w:val="00E567C9"/>
    <w:rsid w:val="00E568F5"/>
    <w:rsid w:val="00E568FE"/>
    <w:rsid w:val="00E569CE"/>
    <w:rsid w:val="00E56AE8"/>
    <w:rsid w:val="00E56BFD"/>
    <w:rsid w:val="00E56CBC"/>
    <w:rsid w:val="00E56F9B"/>
    <w:rsid w:val="00E56FC4"/>
    <w:rsid w:val="00E571E6"/>
    <w:rsid w:val="00E575C2"/>
    <w:rsid w:val="00E577E8"/>
    <w:rsid w:val="00E57A4E"/>
    <w:rsid w:val="00E57A62"/>
    <w:rsid w:val="00E57DF6"/>
    <w:rsid w:val="00E57E1A"/>
    <w:rsid w:val="00E57F67"/>
    <w:rsid w:val="00E602A2"/>
    <w:rsid w:val="00E6040B"/>
    <w:rsid w:val="00E604C4"/>
    <w:rsid w:val="00E605B2"/>
    <w:rsid w:val="00E606CF"/>
    <w:rsid w:val="00E60809"/>
    <w:rsid w:val="00E609D7"/>
    <w:rsid w:val="00E60A21"/>
    <w:rsid w:val="00E60AFE"/>
    <w:rsid w:val="00E60F8D"/>
    <w:rsid w:val="00E60FA9"/>
    <w:rsid w:val="00E61300"/>
    <w:rsid w:val="00E61327"/>
    <w:rsid w:val="00E61333"/>
    <w:rsid w:val="00E61353"/>
    <w:rsid w:val="00E61499"/>
    <w:rsid w:val="00E6151C"/>
    <w:rsid w:val="00E61575"/>
    <w:rsid w:val="00E615F1"/>
    <w:rsid w:val="00E616C7"/>
    <w:rsid w:val="00E6196B"/>
    <w:rsid w:val="00E61A0D"/>
    <w:rsid w:val="00E61A66"/>
    <w:rsid w:val="00E61BE7"/>
    <w:rsid w:val="00E61CF6"/>
    <w:rsid w:val="00E61FBF"/>
    <w:rsid w:val="00E62088"/>
    <w:rsid w:val="00E62206"/>
    <w:rsid w:val="00E62292"/>
    <w:rsid w:val="00E623C6"/>
    <w:rsid w:val="00E623F4"/>
    <w:rsid w:val="00E625EC"/>
    <w:rsid w:val="00E628B0"/>
    <w:rsid w:val="00E62B07"/>
    <w:rsid w:val="00E62BB9"/>
    <w:rsid w:val="00E62C5A"/>
    <w:rsid w:val="00E63006"/>
    <w:rsid w:val="00E63017"/>
    <w:rsid w:val="00E63028"/>
    <w:rsid w:val="00E635B9"/>
    <w:rsid w:val="00E63610"/>
    <w:rsid w:val="00E63677"/>
    <w:rsid w:val="00E6399A"/>
    <w:rsid w:val="00E63AA3"/>
    <w:rsid w:val="00E63ADE"/>
    <w:rsid w:val="00E63BE2"/>
    <w:rsid w:val="00E63C57"/>
    <w:rsid w:val="00E63E37"/>
    <w:rsid w:val="00E63EA6"/>
    <w:rsid w:val="00E63F2B"/>
    <w:rsid w:val="00E63F43"/>
    <w:rsid w:val="00E640DF"/>
    <w:rsid w:val="00E64569"/>
    <w:rsid w:val="00E645D7"/>
    <w:rsid w:val="00E64634"/>
    <w:rsid w:val="00E64913"/>
    <w:rsid w:val="00E64AC5"/>
    <w:rsid w:val="00E64BB3"/>
    <w:rsid w:val="00E64C91"/>
    <w:rsid w:val="00E64EDF"/>
    <w:rsid w:val="00E65026"/>
    <w:rsid w:val="00E6511A"/>
    <w:rsid w:val="00E652AD"/>
    <w:rsid w:val="00E65361"/>
    <w:rsid w:val="00E653B7"/>
    <w:rsid w:val="00E65603"/>
    <w:rsid w:val="00E65641"/>
    <w:rsid w:val="00E6564E"/>
    <w:rsid w:val="00E6599E"/>
    <w:rsid w:val="00E659A4"/>
    <w:rsid w:val="00E659CD"/>
    <w:rsid w:val="00E65BCA"/>
    <w:rsid w:val="00E65D15"/>
    <w:rsid w:val="00E65D51"/>
    <w:rsid w:val="00E65D8A"/>
    <w:rsid w:val="00E65E77"/>
    <w:rsid w:val="00E66000"/>
    <w:rsid w:val="00E660D3"/>
    <w:rsid w:val="00E661A2"/>
    <w:rsid w:val="00E6629D"/>
    <w:rsid w:val="00E66321"/>
    <w:rsid w:val="00E663D8"/>
    <w:rsid w:val="00E664A9"/>
    <w:rsid w:val="00E664B1"/>
    <w:rsid w:val="00E666A9"/>
    <w:rsid w:val="00E66BD0"/>
    <w:rsid w:val="00E66CB3"/>
    <w:rsid w:val="00E66CD8"/>
    <w:rsid w:val="00E66FD5"/>
    <w:rsid w:val="00E672A1"/>
    <w:rsid w:val="00E67304"/>
    <w:rsid w:val="00E673C0"/>
    <w:rsid w:val="00E675AB"/>
    <w:rsid w:val="00E676B8"/>
    <w:rsid w:val="00E676CD"/>
    <w:rsid w:val="00E67750"/>
    <w:rsid w:val="00E67802"/>
    <w:rsid w:val="00E6798B"/>
    <w:rsid w:val="00E679A0"/>
    <w:rsid w:val="00E679A4"/>
    <w:rsid w:val="00E67E09"/>
    <w:rsid w:val="00E67EE5"/>
    <w:rsid w:val="00E67F19"/>
    <w:rsid w:val="00E67FB6"/>
    <w:rsid w:val="00E67FFA"/>
    <w:rsid w:val="00E7013A"/>
    <w:rsid w:val="00E70179"/>
    <w:rsid w:val="00E701AA"/>
    <w:rsid w:val="00E70209"/>
    <w:rsid w:val="00E702FB"/>
    <w:rsid w:val="00E70696"/>
    <w:rsid w:val="00E706B3"/>
    <w:rsid w:val="00E70748"/>
    <w:rsid w:val="00E70759"/>
    <w:rsid w:val="00E709DE"/>
    <w:rsid w:val="00E70A02"/>
    <w:rsid w:val="00E70CC6"/>
    <w:rsid w:val="00E70EDB"/>
    <w:rsid w:val="00E70FCD"/>
    <w:rsid w:val="00E71088"/>
    <w:rsid w:val="00E710E0"/>
    <w:rsid w:val="00E71119"/>
    <w:rsid w:val="00E7128D"/>
    <w:rsid w:val="00E71380"/>
    <w:rsid w:val="00E713DE"/>
    <w:rsid w:val="00E7150C"/>
    <w:rsid w:val="00E71574"/>
    <w:rsid w:val="00E7162E"/>
    <w:rsid w:val="00E71822"/>
    <w:rsid w:val="00E718BF"/>
    <w:rsid w:val="00E71929"/>
    <w:rsid w:val="00E719FE"/>
    <w:rsid w:val="00E71DB1"/>
    <w:rsid w:val="00E71DDA"/>
    <w:rsid w:val="00E71E71"/>
    <w:rsid w:val="00E71EB4"/>
    <w:rsid w:val="00E720AE"/>
    <w:rsid w:val="00E722E9"/>
    <w:rsid w:val="00E72373"/>
    <w:rsid w:val="00E72412"/>
    <w:rsid w:val="00E72477"/>
    <w:rsid w:val="00E7253F"/>
    <w:rsid w:val="00E72692"/>
    <w:rsid w:val="00E726AD"/>
    <w:rsid w:val="00E727FF"/>
    <w:rsid w:val="00E72C6B"/>
    <w:rsid w:val="00E72E30"/>
    <w:rsid w:val="00E72E8F"/>
    <w:rsid w:val="00E72EC9"/>
    <w:rsid w:val="00E7301B"/>
    <w:rsid w:val="00E731A8"/>
    <w:rsid w:val="00E731C8"/>
    <w:rsid w:val="00E732AB"/>
    <w:rsid w:val="00E7340E"/>
    <w:rsid w:val="00E7347D"/>
    <w:rsid w:val="00E736D2"/>
    <w:rsid w:val="00E73717"/>
    <w:rsid w:val="00E737AA"/>
    <w:rsid w:val="00E73A28"/>
    <w:rsid w:val="00E73A5F"/>
    <w:rsid w:val="00E73A7A"/>
    <w:rsid w:val="00E73AB2"/>
    <w:rsid w:val="00E73AB7"/>
    <w:rsid w:val="00E73AD6"/>
    <w:rsid w:val="00E73C04"/>
    <w:rsid w:val="00E73D07"/>
    <w:rsid w:val="00E73DBB"/>
    <w:rsid w:val="00E73EE0"/>
    <w:rsid w:val="00E74067"/>
    <w:rsid w:val="00E74137"/>
    <w:rsid w:val="00E74204"/>
    <w:rsid w:val="00E742A4"/>
    <w:rsid w:val="00E7430B"/>
    <w:rsid w:val="00E749CD"/>
    <w:rsid w:val="00E74B14"/>
    <w:rsid w:val="00E74B4A"/>
    <w:rsid w:val="00E74E5F"/>
    <w:rsid w:val="00E74F47"/>
    <w:rsid w:val="00E74F5D"/>
    <w:rsid w:val="00E7505F"/>
    <w:rsid w:val="00E75187"/>
    <w:rsid w:val="00E752A1"/>
    <w:rsid w:val="00E75318"/>
    <w:rsid w:val="00E75362"/>
    <w:rsid w:val="00E75439"/>
    <w:rsid w:val="00E75447"/>
    <w:rsid w:val="00E7547B"/>
    <w:rsid w:val="00E7547C"/>
    <w:rsid w:val="00E755FB"/>
    <w:rsid w:val="00E75630"/>
    <w:rsid w:val="00E75640"/>
    <w:rsid w:val="00E75665"/>
    <w:rsid w:val="00E7571E"/>
    <w:rsid w:val="00E758D9"/>
    <w:rsid w:val="00E75A25"/>
    <w:rsid w:val="00E75AD6"/>
    <w:rsid w:val="00E75B5C"/>
    <w:rsid w:val="00E75B8B"/>
    <w:rsid w:val="00E75BA5"/>
    <w:rsid w:val="00E75BD6"/>
    <w:rsid w:val="00E75BDC"/>
    <w:rsid w:val="00E75D76"/>
    <w:rsid w:val="00E75DEA"/>
    <w:rsid w:val="00E75FFA"/>
    <w:rsid w:val="00E76034"/>
    <w:rsid w:val="00E76042"/>
    <w:rsid w:val="00E7606D"/>
    <w:rsid w:val="00E761E9"/>
    <w:rsid w:val="00E76285"/>
    <w:rsid w:val="00E76382"/>
    <w:rsid w:val="00E7641C"/>
    <w:rsid w:val="00E76495"/>
    <w:rsid w:val="00E7651F"/>
    <w:rsid w:val="00E766DB"/>
    <w:rsid w:val="00E76751"/>
    <w:rsid w:val="00E767E7"/>
    <w:rsid w:val="00E768EA"/>
    <w:rsid w:val="00E76AF8"/>
    <w:rsid w:val="00E76C06"/>
    <w:rsid w:val="00E76D01"/>
    <w:rsid w:val="00E76D1A"/>
    <w:rsid w:val="00E76DCA"/>
    <w:rsid w:val="00E76E20"/>
    <w:rsid w:val="00E77054"/>
    <w:rsid w:val="00E771AE"/>
    <w:rsid w:val="00E7736A"/>
    <w:rsid w:val="00E77409"/>
    <w:rsid w:val="00E7750E"/>
    <w:rsid w:val="00E77537"/>
    <w:rsid w:val="00E77541"/>
    <w:rsid w:val="00E7755D"/>
    <w:rsid w:val="00E77706"/>
    <w:rsid w:val="00E77B7C"/>
    <w:rsid w:val="00E77DB6"/>
    <w:rsid w:val="00E80068"/>
    <w:rsid w:val="00E80075"/>
    <w:rsid w:val="00E8010D"/>
    <w:rsid w:val="00E80148"/>
    <w:rsid w:val="00E80202"/>
    <w:rsid w:val="00E80208"/>
    <w:rsid w:val="00E8020B"/>
    <w:rsid w:val="00E80229"/>
    <w:rsid w:val="00E80276"/>
    <w:rsid w:val="00E80410"/>
    <w:rsid w:val="00E80440"/>
    <w:rsid w:val="00E805BB"/>
    <w:rsid w:val="00E806BF"/>
    <w:rsid w:val="00E8072D"/>
    <w:rsid w:val="00E807D9"/>
    <w:rsid w:val="00E807DB"/>
    <w:rsid w:val="00E808C2"/>
    <w:rsid w:val="00E809BB"/>
    <w:rsid w:val="00E80B19"/>
    <w:rsid w:val="00E80BCE"/>
    <w:rsid w:val="00E80BD9"/>
    <w:rsid w:val="00E8108D"/>
    <w:rsid w:val="00E810D4"/>
    <w:rsid w:val="00E810DE"/>
    <w:rsid w:val="00E81103"/>
    <w:rsid w:val="00E81361"/>
    <w:rsid w:val="00E8147C"/>
    <w:rsid w:val="00E817E0"/>
    <w:rsid w:val="00E81A74"/>
    <w:rsid w:val="00E81A9A"/>
    <w:rsid w:val="00E81C00"/>
    <w:rsid w:val="00E81C42"/>
    <w:rsid w:val="00E81D89"/>
    <w:rsid w:val="00E8230E"/>
    <w:rsid w:val="00E82327"/>
    <w:rsid w:val="00E8232E"/>
    <w:rsid w:val="00E82378"/>
    <w:rsid w:val="00E824B7"/>
    <w:rsid w:val="00E82529"/>
    <w:rsid w:val="00E825A6"/>
    <w:rsid w:val="00E825CA"/>
    <w:rsid w:val="00E828F6"/>
    <w:rsid w:val="00E82A26"/>
    <w:rsid w:val="00E82B70"/>
    <w:rsid w:val="00E82C87"/>
    <w:rsid w:val="00E82CAF"/>
    <w:rsid w:val="00E82D06"/>
    <w:rsid w:val="00E82EDD"/>
    <w:rsid w:val="00E82EE4"/>
    <w:rsid w:val="00E82EE5"/>
    <w:rsid w:val="00E82FD0"/>
    <w:rsid w:val="00E83115"/>
    <w:rsid w:val="00E831E7"/>
    <w:rsid w:val="00E832C3"/>
    <w:rsid w:val="00E83678"/>
    <w:rsid w:val="00E836E1"/>
    <w:rsid w:val="00E8372E"/>
    <w:rsid w:val="00E83737"/>
    <w:rsid w:val="00E839D5"/>
    <w:rsid w:val="00E839E8"/>
    <w:rsid w:val="00E83A83"/>
    <w:rsid w:val="00E83BDE"/>
    <w:rsid w:val="00E83C2E"/>
    <w:rsid w:val="00E83DB3"/>
    <w:rsid w:val="00E83DDD"/>
    <w:rsid w:val="00E83F5D"/>
    <w:rsid w:val="00E83F7C"/>
    <w:rsid w:val="00E83FE2"/>
    <w:rsid w:val="00E840B3"/>
    <w:rsid w:val="00E840F8"/>
    <w:rsid w:val="00E8413E"/>
    <w:rsid w:val="00E841F3"/>
    <w:rsid w:val="00E84362"/>
    <w:rsid w:val="00E843B5"/>
    <w:rsid w:val="00E844B0"/>
    <w:rsid w:val="00E844D3"/>
    <w:rsid w:val="00E84518"/>
    <w:rsid w:val="00E84571"/>
    <w:rsid w:val="00E847F1"/>
    <w:rsid w:val="00E84953"/>
    <w:rsid w:val="00E849FF"/>
    <w:rsid w:val="00E84A3B"/>
    <w:rsid w:val="00E84AD7"/>
    <w:rsid w:val="00E84B18"/>
    <w:rsid w:val="00E84C4F"/>
    <w:rsid w:val="00E84DC3"/>
    <w:rsid w:val="00E84DC8"/>
    <w:rsid w:val="00E84E11"/>
    <w:rsid w:val="00E84FD2"/>
    <w:rsid w:val="00E85307"/>
    <w:rsid w:val="00E853EA"/>
    <w:rsid w:val="00E857C1"/>
    <w:rsid w:val="00E85AAE"/>
    <w:rsid w:val="00E85B0A"/>
    <w:rsid w:val="00E85BB0"/>
    <w:rsid w:val="00E85C76"/>
    <w:rsid w:val="00E85E90"/>
    <w:rsid w:val="00E85EDD"/>
    <w:rsid w:val="00E85FD5"/>
    <w:rsid w:val="00E86016"/>
    <w:rsid w:val="00E860B4"/>
    <w:rsid w:val="00E860C7"/>
    <w:rsid w:val="00E8635F"/>
    <w:rsid w:val="00E86484"/>
    <w:rsid w:val="00E8668E"/>
    <w:rsid w:val="00E8685D"/>
    <w:rsid w:val="00E86B25"/>
    <w:rsid w:val="00E86BBC"/>
    <w:rsid w:val="00E86CA5"/>
    <w:rsid w:val="00E86D64"/>
    <w:rsid w:val="00E86FA2"/>
    <w:rsid w:val="00E87003"/>
    <w:rsid w:val="00E870E2"/>
    <w:rsid w:val="00E87171"/>
    <w:rsid w:val="00E873A0"/>
    <w:rsid w:val="00E87699"/>
    <w:rsid w:val="00E87742"/>
    <w:rsid w:val="00E879A4"/>
    <w:rsid w:val="00E879BD"/>
    <w:rsid w:val="00E87A23"/>
    <w:rsid w:val="00E87B66"/>
    <w:rsid w:val="00E87D53"/>
    <w:rsid w:val="00E87E40"/>
    <w:rsid w:val="00E87E93"/>
    <w:rsid w:val="00E90221"/>
    <w:rsid w:val="00E90446"/>
    <w:rsid w:val="00E904B2"/>
    <w:rsid w:val="00E9062C"/>
    <w:rsid w:val="00E907E4"/>
    <w:rsid w:val="00E90897"/>
    <w:rsid w:val="00E90A24"/>
    <w:rsid w:val="00E90B6B"/>
    <w:rsid w:val="00E90C34"/>
    <w:rsid w:val="00E90C37"/>
    <w:rsid w:val="00E90C52"/>
    <w:rsid w:val="00E90D15"/>
    <w:rsid w:val="00E90EB1"/>
    <w:rsid w:val="00E90ED5"/>
    <w:rsid w:val="00E91009"/>
    <w:rsid w:val="00E9108F"/>
    <w:rsid w:val="00E91109"/>
    <w:rsid w:val="00E9117F"/>
    <w:rsid w:val="00E911F5"/>
    <w:rsid w:val="00E9127C"/>
    <w:rsid w:val="00E915E8"/>
    <w:rsid w:val="00E916C6"/>
    <w:rsid w:val="00E916E3"/>
    <w:rsid w:val="00E9184D"/>
    <w:rsid w:val="00E9194B"/>
    <w:rsid w:val="00E919AC"/>
    <w:rsid w:val="00E91BC2"/>
    <w:rsid w:val="00E91E5E"/>
    <w:rsid w:val="00E91F68"/>
    <w:rsid w:val="00E91FDC"/>
    <w:rsid w:val="00E92032"/>
    <w:rsid w:val="00E921F6"/>
    <w:rsid w:val="00E922F8"/>
    <w:rsid w:val="00E92580"/>
    <w:rsid w:val="00E925D0"/>
    <w:rsid w:val="00E92652"/>
    <w:rsid w:val="00E9265B"/>
    <w:rsid w:val="00E928CC"/>
    <w:rsid w:val="00E92B0E"/>
    <w:rsid w:val="00E92B35"/>
    <w:rsid w:val="00E92F0F"/>
    <w:rsid w:val="00E92F22"/>
    <w:rsid w:val="00E92F91"/>
    <w:rsid w:val="00E9304D"/>
    <w:rsid w:val="00E93098"/>
    <w:rsid w:val="00E93192"/>
    <w:rsid w:val="00E9321C"/>
    <w:rsid w:val="00E93234"/>
    <w:rsid w:val="00E9324B"/>
    <w:rsid w:val="00E93499"/>
    <w:rsid w:val="00E935BB"/>
    <w:rsid w:val="00E93686"/>
    <w:rsid w:val="00E9370D"/>
    <w:rsid w:val="00E93727"/>
    <w:rsid w:val="00E937E8"/>
    <w:rsid w:val="00E937EB"/>
    <w:rsid w:val="00E938B8"/>
    <w:rsid w:val="00E93940"/>
    <w:rsid w:val="00E939C9"/>
    <w:rsid w:val="00E93BD6"/>
    <w:rsid w:val="00E93CB3"/>
    <w:rsid w:val="00E93CC8"/>
    <w:rsid w:val="00E93D13"/>
    <w:rsid w:val="00E93EA4"/>
    <w:rsid w:val="00E93F62"/>
    <w:rsid w:val="00E9400A"/>
    <w:rsid w:val="00E94190"/>
    <w:rsid w:val="00E94291"/>
    <w:rsid w:val="00E94389"/>
    <w:rsid w:val="00E94414"/>
    <w:rsid w:val="00E944A2"/>
    <w:rsid w:val="00E94630"/>
    <w:rsid w:val="00E946A6"/>
    <w:rsid w:val="00E946C6"/>
    <w:rsid w:val="00E947E4"/>
    <w:rsid w:val="00E9480A"/>
    <w:rsid w:val="00E94889"/>
    <w:rsid w:val="00E9493E"/>
    <w:rsid w:val="00E94AE6"/>
    <w:rsid w:val="00E94B07"/>
    <w:rsid w:val="00E94B2E"/>
    <w:rsid w:val="00E94B74"/>
    <w:rsid w:val="00E94C83"/>
    <w:rsid w:val="00E94DFC"/>
    <w:rsid w:val="00E94F8F"/>
    <w:rsid w:val="00E950F8"/>
    <w:rsid w:val="00E9511E"/>
    <w:rsid w:val="00E952CC"/>
    <w:rsid w:val="00E954A4"/>
    <w:rsid w:val="00E95537"/>
    <w:rsid w:val="00E95554"/>
    <w:rsid w:val="00E95618"/>
    <w:rsid w:val="00E956E9"/>
    <w:rsid w:val="00E95733"/>
    <w:rsid w:val="00E95766"/>
    <w:rsid w:val="00E95898"/>
    <w:rsid w:val="00E959A1"/>
    <w:rsid w:val="00E95A14"/>
    <w:rsid w:val="00E95AEE"/>
    <w:rsid w:val="00E95C53"/>
    <w:rsid w:val="00E95D2B"/>
    <w:rsid w:val="00E95D62"/>
    <w:rsid w:val="00E95E12"/>
    <w:rsid w:val="00E95E53"/>
    <w:rsid w:val="00E9616B"/>
    <w:rsid w:val="00E961A9"/>
    <w:rsid w:val="00E96300"/>
    <w:rsid w:val="00E965C2"/>
    <w:rsid w:val="00E9660E"/>
    <w:rsid w:val="00E9690E"/>
    <w:rsid w:val="00E96A29"/>
    <w:rsid w:val="00E96B28"/>
    <w:rsid w:val="00E96BB8"/>
    <w:rsid w:val="00E96BC6"/>
    <w:rsid w:val="00E96C13"/>
    <w:rsid w:val="00E96ED3"/>
    <w:rsid w:val="00E96F06"/>
    <w:rsid w:val="00E96F36"/>
    <w:rsid w:val="00E96FE6"/>
    <w:rsid w:val="00E97095"/>
    <w:rsid w:val="00E972DB"/>
    <w:rsid w:val="00E973A1"/>
    <w:rsid w:val="00E97454"/>
    <w:rsid w:val="00E9748E"/>
    <w:rsid w:val="00E974F7"/>
    <w:rsid w:val="00E97610"/>
    <w:rsid w:val="00E976B0"/>
    <w:rsid w:val="00E977C8"/>
    <w:rsid w:val="00E97823"/>
    <w:rsid w:val="00E97827"/>
    <w:rsid w:val="00E979F4"/>
    <w:rsid w:val="00E97A1A"/>
    <w:rsid w:val="00E97BC2"/>
    <w:rsid w:val="00E97CD5"/>
    <w:rsid w:val="00E97F65"/>
    <w:rsid w:val="00E97F6A"/>
    <w:rsid w:val="00EA01AE"/>
    <w:rsid w:val="00EA02C4"/>
    <w:rsid w:val="00EA02F3"/>
    <w:rsid w:val="00EA03CF"/>
    <w:rsid w:val="00EA04A7"/>
    <w:rsid w:val="00EA04F5"/>
    <w:rsid w:val="00EA052C"/>
    <w:rsid w:val="00EA06F4"/>
    <w:rsid w:val="00EA06F8"/>
    <w:rsid w:val="00EA077C"/>
    <w:rsid w:val="00EA07C0"/>
    <w:rsid w:val="00EA0807"/>
    <w:rsid w:val="00EA0B55"/>
    <w:rsid w:val="00EA0C8D"/>
    <w:rsid w:val="00EA0CAA"/>
    <w:rsid w:val="00EA0CB1"/>
    <w:rsid w:val="00EA0DC5"/>
    <w:rsid w:val="00EA0E7E"/>
    <w:rsid w:val="00EA0E9F"/>
    <w:rsid w:val="00EA0F54"/>
    <w:rsid w:val="00EA1059"/>
    <w:rsid w:val="00EA10CE"/>
    <w:rsid w:val="00EA116F"/>
    <w:rsid w:val="00EA12BC"/>
    <w:rsid w:val="00EA1523"/>
    <w:rsid w:val="00EA1617"/>
    <w:rsid w:val="00EA1689"/>
    <w:rsid w:val="00EA16D0"/>
    <w:rsid w:val="00EA16E6"/>
    <w:rsid w:val="00EA172C"/>
    <w:rsid w:val="00EA176A"/>
    <w:rsid w:val="00EA17BD"/>
    <w:rsid w:val="00EA17CF"/>
    <w:rsid w:val="00EA181B"/>
    <w:rsid w:val="00EA18BA"/>
    <w:rsid w:val="00EA19A9"/>
    <w:rsid w:val="00EA1ABB"/>
    <w:rsid w:val="00EA1C47"/>
    <w:rsid w:val="00EA1CC4"/>
    <w:rsid w:val="00EA1CF5"/>
    <w:rsid w:val="00EA1D43"/>
    <w:rsid w:val="00EA1E3B"/>
    <w:rsid w:val="00EA21E0"/>
    <w:rsid w:val="00EA2246"/>
    <w:rsid w:val="00EA231F"/>
    <w:rsid w:val="00EA23C2"/>
    <w:rsid w:val="00EA2519"/>
    <w:rsid w:val="00EA27B4"/>
    <w:rsid w:val="00EA27D7"/>
    <w:rsid w:val="00EA28B6"/>
    <w:rsid w:val="00EA28C5"/>
    <w:rsid w:val="00EA2A7D"/>
    <w:rsid w:val="00EA2AA0"/>
    <w:rsid w:val="00EA2B7A"/>
    <w:rsid w:val="00EA2B8F"/>
    <w:rsid w:val="00EA2C0B"/>
    <w:rsid w:val="00EA2D7E"/>
    <w:rsid w:val="00EA30DB"/>
    <w:rsid w:val="00EA3181"/>
    <w:rsid w:val="00EA334A"/>
    <w:rsid w:val="00EA354A"/>
    <w:rsid w:val="00EA36B6"/>
    <w:rsid w:val="00EA36CA"/>
    <w:rsid w:val="00EA37A2"/>
    <w:rsid w:val="00EA38E7"/>
    <w:rsid w:val="00EA38EE"/>
    <w:rsid w:val="00EA3A1B"/>
    <w:rsid w:val="00EA3C7C"/>
    <w:rsid w:val="00EA3FB7"/>
    <w:rsid w:val="00EA403C"/>
    <w:rsid w:val="00EA4238"/>
    <w:rsid w:val="00EA4368"/>
    <w:rsid w:val="00EA4373"/>
    <w:rsid w:val="00EA43B5"/>
    <w:rsid w:val="00EA470E"/>
    <w:rsid w:val="00EA496B"/>
    <w:rsid w:val="00EA4975"/>
    <w:rsid w:val="00EA4B40"/>
    <w:rsid w:val="00EA4BC7"/>
    <w:rsid w:val="00EA4C04"/>
    <w:rsid w:val="00EA4D30"/>
    <w:rsid w:val="00EA4DD8"/>
    <w:rsid w:val="00EA4DE5"/>
    <w:rsid w:val="00EA4E92"/>
    <w:rsid w:val="00EA4EC9"/>
    <w:rsid w:val="00EA50E5"/>
    <w:rsid w:val="00EA50FD"/>
    <w:rsid w:val="00EA53EA"/>
    <w:rsid w:val="00EA5463"/>
    <w:rsid w:val="00EA54CC"/>
    <w:rsid w:val="00EA54E5"/>
    <w:rsid w:val="00EA568E"/>
    <w:rsid w:val="00EA56F1"/>
    <w:rsid w:val="00EA576E"/>
    <w:rsid w:val="00EA581A"/>
    <w:rsid w:val="00EA58F8"/>
    <w:rsid w:val="00EA59F5"/>
    <w:rsid w:val="00EA5A0B"/>
    <w:rsid w:val="00EA5AE5"/>
    <w:rsid w:val="00EA5B05"/>
    <w:rsid w:val="00EA5B9D"/>
    <w:rsid w:val="00EA5CDA"/>
    <w:rsid w:val="00EA5E0F"/>
    <w:rsid w:val="00EA5EB5"/>
    <w:rsid w:val="00EA5FD8"/>
    <w:rsid w:val="00EA5FF0"/>
    <w:rsid w:val="00EA6408"/>
    <w:rsid w:val="00EA642F"/>
    <w:rsid w:val="00EA6775"/>
    <w:rsid w:val="00EA67AC"/>
    <w:rsid w:val="00EA690A"/>
    <w:rsid w:val="00EA6A16"/>
    <w:rsid w:val="00EA6A89"/>
    <w:rsid w:val="00EA6DFA"/>
    <w:rsid w:val="00EA6E48"/>
    <w:rsid w:val="00EA6E61"/>
    <w:rsid w:val="00EA6F3A"/>
    <w:rsid w:val="00EA6F8C"/>
    <w:rsid w:val="00EA6FE4"/>
    <w:rsid w:val="00EA7000"/>
    <w:rsid w:val="00EA7077"/>
    <w:rsid w:val="00EA71AE"/>
    <w:rsid w:val="00EA72E0"/>
    <w:rsid w:val="00EA738E"/>
    <w:rsid w:val="00EA7748"/>
    <w:rsid w:val="00EA7751"/>
    <w:rsid w:val="00EA7756"/>
    <w:rsid w:val="00EA783F"/>
    <w:rsid w:val="00EA7901"/>
    <w:rsid w:val="00EA798D"/>
    <w:rsid w:val="00EA79CF"/>
    <w:rsid w:val="00EA7A04"/>
    <w:rsid w:val="00EA7D15"/>
    <w:rsid w:val="00EA7E16"/>
    <w:rsid w:val="00EA7EC1"/>
    <w:rsid w:val="00EA7F4C"/>
    <w:rsid w:val="00EA7F82"/>
    <w:rsid w:val="00EA7FDB"/>
    <w:rsid w:val="00EA7FE0"/>
    <w:rsid w:val="00EB006C"/>
    <w:rsid w:val="00EB01D4"/>
    <w:rsid w:val="00EB02F5"/>
    <w:rsid w:val="00EB032B"/>
    <w:rsid w:val="00EB03E5"/>
    <w:rsid w:val="00EB03F7"/>
    <w:rsid w:val="00EB0481"/>
    <w:rsid w:val="00EB0528"/>
    <w:rsid w:val="00EB0605"/>
    <w:rsid w:val="00EB065E"/>
    <w:rsid w:val="00EB074B"/>
    <w:rsid w:val="00EB08C0"/>
    <w:rsid w:val="00EB09BD"/>
    <w:rsid w:val="00EB09ED"/>
    <w:rsid w:val="00EB0D0C"/>
    <w:rsid w:val="00EB0E56"/>
    <w:rsid w:val="00EB0F5E"/>
    <w:rsid w:val="00EB0F95"/>
    <w:rsid w:val="00EB1015"/>
    <w:rsid w:val="00EB1146"/>
    <w:rsid w:val="00EB117F"/>
    <w:rsid w:val="00EB11E0"/>
    <w:rsid w:val="00EB132D"/>
    <w:rsid w:val="00EB13EC"/>
    <w:rsid w:val="00EB149E"/>
    <w:rsid w:val="00EB14DD"/>
    <w:rsid w:val="00EB14E8"/>
    <w:rsid w:val="00EB1563"/>
    <w:rsid w:val="00EB15A5"/>
    <w:rsid w:val="00EB1797"/>
    <w:rsid w:val="00EB1964"/>
    <w:rsid w:val="00EB19D1"/>
    <w:rsid w:val="00EB1A0F"/>
    <w:rsid w:val="00EB1C09"/>
    <w:rsid w:val="00EB1D31"/>
    <w:rsid w:val="00EB1D47"/>
    <w:rsid w:val="00EB1E92"/>
    <w:rsid w:val="00EB1F11"/>
    <w:rsid w:val="00EB200E"/>
    <w:rsid w:val="00EB205E"/>
    <w:rsid w:val="00EB2146"/>
    <w:rsid w:val="00EB225B"/>
    <w:rsid w:val="00EB22A5"/>
    <w:rsid w:val="00EB2317"/>
    <w:rsid w:val="00EB2410"/>
    <w:rsid w:val="00EB268A"/>
    <w:rsid w:val="00EB26C6"/>
    <w:rsid w:val="00EB2725"/>
    <w:rsid w:val="00EB274A"/>
    <w:rsid w:val="00EB275E"/>
    <w:rsid w:val="00EB279B"/>
    <w:rsid w:val="00EB2835"/>
    <w:rsid w:val="00EB286A"/>
    <w:rsid w:val="00EB2880"/>
    <w:rsid w:val="00EB28CE"/>
    <w:rsid w:val="00EB2ABB"/>
    <w:rsid w:val="00EB2B18"/>
    <w:rsid w:val="00EB2D68"/>
    <w:rsid w:val="00EB2D82"/>
    <w:rsid w:val="00EB2F61"/>
    <w:rsid w:val="00EB2FC6"/>
    <w:rsid w:val="00EB307C"/>
    <w:rsid w:val="00EB31A6"/>
    <w:rsid w:val="00EB31F5"/>
    <w:rsid w:val="00EB320A"/>
    <w:rsid w:val="00EB3240"/>
    <w:rsid w:val="00EB32B9"/>
    <w:rsid w:val="00EB33F3"/>
    <w:rsid w:val="00EB3416"/>
    <w:rsid w:val="00EB3420"/>
    <w:rsid w:val="00EB3466"/>
    <w:rsid w:val="00EB34B9"/>
    <w:rsid w:val="00EB34E3"/>
    <w:rsid w:val="00EB3591"/>
    <w:rsid w:val="00EB359A"/>
    <w:rsid w:val="00EB35D2"/>
    <w:rsid w:val="00EB35E0"/>
    <w:rsid w:val="00EB367A"/>
    <w:rsid w:val="00EB3B12"/>
    <w:rsid w:val="00EB3CA0"/>
    <w:rsid w:val="00EB3D6A"/>
    <w:rsid w:val="00EB3D86"/>
    <w:rsid w:val="00EB3EED"/>
    <w:rsid w:val="00EB4083"/>
    <w:rsid w:val="00EB41D8"/>
    <w:rsid w:val="00EB436B"/>
    <w:rsid w:val="00EB4408"/>
    <w:rsid w:val="00EB45C4"/>
    <w:rsid w:val="00EB498E"/>
    <w:rsid w:val="00EB4AE8"/>
    <w:rsid w:val="00EB4B11"/>
    <w:rsid w:val="00EB4B38"/>
    <w:rsid w:val="00EB4DB0"/>
    <w:rsid w:val="00EB4E9A"/>
    <w:rsid w:val="00EB4F83"/>
    <w:rsid w:val="00EB4FF4"/>
    <w:rsid w:val="00EB5051"/>
    <w:rsid w:val="00EB50EE"/>
    <w:rsid w:val="00EB54E7"/>
    <w:rsid w:val="00EB5535"/>
    <w:rsid w:val="00EB5536"/>
    <w:rsid w:val="00EB55EA"/>
    <w:rsid w:val="00EB576A"/>
    <w:rsid w:val="00EB57B5"/>
    <w:rsid w:val="00EB584C"/>
    <w:rsid w:val="00EB5863"/>
    <w:rsid w:val="00EB592C"/>
    <w:rsid w:val="00EB59B9"/>
    <w:rsid w:val="00EB5A58"/>
    <w:rsid w:val="00EB5B78"/>
    <w:rsid w:val="00EB5BB0"/>
    <w:rsid w:val="00EB5BF1"/>
    <w:rsid w:val="00EB5CAE"/>
    <w:rsid w:val="00EB5D88"/>
    <w:rsid w:val="00EB5E9F"/>
    <w:rsid w:val="00EB5EEB"/>
    <w:rsid w:val="00EB6135"/>
    <w:rsid w:val="00EB62F4"/>
    <w:rsid w:val="00EB6326"/>
    <w:rsid w:val="00EB6518"/>
    <w:rsid w:val="00EB653F"/>
    <w:rsid w:val="00EB6761"/>
    <w:rsid w:val="00EB6888"/>
    <w:rsid w:val="00EB6937"/>
    <w:rsid w:val="00EB6A4B"/>
    <w:rsid w:val="00EB6A84"/>
    <w:rsid w:val="00EB6A97"/>
    <w:rsid w:val="00EB6C64"/>
    <w:rsid w:val="00EB6D14"/>
    <w:rsid w:val="00EB6E0E"/>
    <w:rsid w:val="00EB6E56"/>
    <w:rsid w:val="00EB6F04"/>
    <w:rsid w:val="00EB6F35"/>
    <w:rsid w:val="00EB6F94"/>
    <w:rsid w:val="00EB70E6"/>
    <w:rsid w:val="00EB70FB"/>
    <w:rsid w:val="00EB7152"/>
    <w:rsid w:val="00EB7307"/>
    <w:rsid w:val="00EB772D"/>
    <w:rsid w:val="00EB785F"/>
    <w:rsid w:val="00EB78E5"/>
    <w:rsid w:val="00EB79CA"/>
    <w:rsid w:val="00EB7AF1"/>
    <w:rsid w:val="00EB7C94"/>
    <w:rsid w:val="00EB7D5E"/>
    <w:rsid w:val="00EB7E01"/>
    <w:rsid w:val="00EB7E33"/>
    <w:rsid w:val="00EB7E50"/>
    <w:rsid w:val="00EB7FE1"/>
    <w:rsid w:val="00EB7FF6"/>
    <w:rsid w:val="00EC0124"/>
    <w:rsid w:val="00EC0299"/>
    <w:rsid w:val="00EC040A"/>
    <w:rsid w:val="00EC0465"/>
    <w:rsid w:val="00EC0558"/>
    <w:rsid w:val="00EC057A"/>
    <w:rsid w:val="00EC05C1"/>
    <w:rsid w:val="00EC0726"/>
    <w:rsid w:val="00EC076E"/>
    <w:rsid w:val="00EC0823"/>
    <w:rsid w:val="00EC0C8F"/>
    <w:rsid w:val="00EC0CA4"/>
    <w:rsid w:val="00EC0EC6"/>
    <w:rsid w:val="00EC12BF"/>
    <w:rsid w:val="00EC12CC"/>
    <w:rsid w:val="00EC138F"/>
    <w:rsid w:val="00EC14B0"/>
    <w:rsid w:val="00EC14EA"/>
    <w:rsid w:val="00EC14F7"/>
    <w:rsid w:val="00EC1508"/>
    <w:rsid w:val="00EC15BD"/>
    <w:rsid w:val="00EC1676"/>
    <w:rsid w:val="00EC16FE"/>
    <w:rsid w:val="00EC17B3"/>
    <w:rsid w:val="00EC18FC"/>
    <w:rsid w:val="00EC1969"/>
    <w:rsid w:val="00EC19E4"/>
    <w:rsid w:val="00EC1B28"/>
    <w:rsid w:val="00EC1BB4"/>
    <w:rsid w:val="00EC1ED4"/>
    <w:rsid w:val="00EC1F25"/>
    <w:rsid w:val="00EC1FAA"/>
    <w:rsid w:val="00EC204E"/>
    <w:rsid w:val="00EC2242"/>
    <w:rsid w:val="00EC2391"/>
    <w:rsid w:val="00EC249E"/>
    <w:rsid w:val="00EC25CA"/>
    <w:rsid w:val="00EC263E"/>
    <w:rsid w:val="00EC272B"/>
    <w:rsid w:val="00EC28B8"/>
    <w:rsid w:val="00EC28CF"/>
    <w:rsid w:val="00EC2A06"/>
    <w:rsid w:val="00EC2A8E"/>
    <w:rsid w:val="00EC2CFF"/>
    <w:rsid w:val="00EC2D75"/>
    <w:rsid w:val="00EC2DF2"/>
    <w:rsid w:val="00EC2DFB"/>
    <w:rsid w:val="00EC2E78"/>
    <w:rsid w:val="00EC2E79"/>
    <w:rsid w:val="00EC2F01"/>
    <w:rsid w:val="00EC2F6E"/>
    <w:rsid w:val="00EC3102"/>
    <w:rsid w:val="00EC3135"/>
    <w:rsid w:val="00EC31AD"/>
    <w:rsid w:val="00EC34B1"/>
    <w:rsid w:val="00EC34F6"/>
    <w:rsid w:val="00EC36E7"/>
    <w:rsid w:val="00EC37E0"/>
    <w:rsid w:val="00EC37EE"/>
    <w:rsid w:val="00EC38C8"/>
    <w:rsid w:val="00EC39CE"/>
    <w:rsid w:val="00EC3A0F"/>
    <w:rsid w:val="00EC3DD0"/>
    <w:rsid w:val="00EC3EA5"/>
    <w:rsid w:val="00EC4097"/>
    <w:rsid w:val="00EC4124"/>
    <w:rsid w:val="00EC4332"/>
    <w:rsid w:val="00EC44A0"/>
    <w:rsid w:val="00EC487F"/>
    <w:rsid w:val="00EC48D4"/>
    <w:rsid w:val="00EC4904"/>
    <w:rsid w:val="00EC4976"/>
    <w:rsid w:val="00EC4B76"/>
    <w:rsid w:val="00EC4BE5"/>
    <w:rsid w:val="00EC4D45"/>
    <w:rsid w:val="00EC4D6E"/>
    <w:rsid w:val="00EC4DC4"/>
    <w:rsid w:val="00EC4DF6"/>
    <w:rsid w:val="00EC4F2B"/>
    <w:rsid w:val="00EC4FBF"/>
    <w:rsid w:val="00EC5047"/>
    <w:rsid w:val="00EC505C"/>
    <w:rsid w:val="00EC509E"/>
    <w:rsid w:val="00EC5233"/>
    <w:rsid w:val="00EC529B"/>
    <w:rsid w:val="00EC5331"/>
    <w:rsid w:val="00EC548E"/>
    <w:rsid w:val="00EC5509"/>
    <w:rsid w:val="00EC552E"/>
    <w:rsid w:val="00EC5530"/>
    <w:rsid w:val="00EC5708"/>
    <w:rsid w:val="00EC576D"/>
    <w:rsid w:val="00EC5803"/>
    <w:rsid w:val="00EC585E"/>
    <w:rsid w:val="00EC5CA2"/>
    <w:rsid w:val="00EC5D79"/>
    <w:rsid w:val="00EC5E8D"/>
    <w:rsid w:val="00EC5F2F"/>
    <w:rsid w:val="00EC6071"/>
    <w:rsid w:val="00EC60E3"/>
    <w:rsid w:val="00EC63CC"/>
    <w:rsid w:val="00EC641E"/>
    <w:rsid w:val="00EC651E"/>
    <w:rsid w:val="00EC65E5"/>
    <w:rsid w:val="00EC664A"/>
    <w:rsid w:val="00EC66C1"/>
    <w:rsid w:val="00EC692E"/>
    <w:rsid w:val="00EC6C19"/>
    <w:rsid w:val="00EC6C93"/>
    <w:rsid w:val="00EC6DAF"/>
    <w:rsid w:val="00EC6DCE"/>
    <w:rsid w:val="00EC7108"/>
    <w:rsid w:val="00EC713E"/>
    <w:rsid w:val="00EC725A"/>
    <w:rsid w:val="00EC739F"/>
    <w:rsid w:val="00EC745E"/>
    <w:rsid w:val="00EC7614"/>
    <w:rsid w:val="00EC775C"/>
    <w:rsid w:val="00EC7868"/>
    <w:rsid w:val="00EC7882"/>
    <w:rsid w:val="00EC79AD"/>
    <w:rsid w:val="00EC7B18"/>
    <w:rsid w:val="00EC7BC7"/>
    <w:rsid w:val="00EC7CAA"/>
    <w:rsid w:val="00EC7D61"/>
    <w:rsid w:val="00EC7EAF"/>
    <w:rsid w:val="00ED00BF"/>
    <w:rsid w:val="00ED015F"/>
    <w:rsid w:val="00ED0207"/>
    <w:rsid w:val="00ED02B4"/>
    <w:rsid w:val="00ED02C1"/>
    <w:rsid w:val="00ED0309"/>
    <w:rsid w:val="00ED0425"/>
    <w:rsid w:val="00ED0441"/>
    <w:rsid w:val="00ED04F9"/>
    <w:rsid w:val="00ED0629"/>
    <w:rsid w:val="00ED0760"/>
    <w:rsid w:val="00ED079D"/>
    <w:rsid w:val="00ED07B6"/>
    <w:rsid w:val="00ED07C3"/>
    <w:rsid w:val="00ED08EF"/>
    <w:rsid w:val="00ED0BCB"/>
    <w:rsid w:val="00ED0E65"/>
    <w:rsid w:val="00ED0F70"/>
    <w:rsid w:val="00ED1044"/>
    <w:rsid w:val="00ED1074"/>
    <w:rsid w:val="00ED10A0"/>
    <w:rsid w:val="00ED10A3"/>
    <w:rsid w:val="00ED10EA"/>
    <w:rsid w:val="00ED1100"/>
    <w:rsid w:val="00ED1163"/>
    <w:rsid w:val="00ED12BF"/>
    <w:rsid w:val="00ED12E1"/>
    <w:rsid w:val="00ED1327"/>
    <w:rsid w:val="00ED1548"/>
    <w:rsid w:val="00ED15B8"/>
    <w:rsid w:val="00ED1741"/>
    <w:rsid w:val="00ED18C8"/>
    <w:rsid w:val="00ED1B50"/>
    <w:rsid w:val="00ED1C96"/>
    <w:rsid w:val="00ED1D25"/>
    <w:rsid w:val="00ED1E3C"/>
    <w:rsid w:val="00ED1F5B"/>
    <w:rsid w:val="00ED1FA4"/>
    <w:rsid w:val="00ED1FD1"/>
    <w:rsid w:val="00ED1FFE"/>
    <w:rsid w:val="00ED2101"/>
    <w:rsid w:val="00ED214A"/>
    <w:rsid w:val="00ED2185"/>
    <w:rsid w:val="00ED21E2"/>
    <w:rsid w:val="00ED2377"/>
    <w:rsid w:val="00ED24C9"/>
    <w:rsid w:val="00ED24D8"/>
    <w:rsid w:val="00ED24F5"/>
    <w:rsid w:val="00ED25BB"/>
    <w:rsid w:val="00ED2683"/>
    <w:rsid w:val="00ED26CD"/>
    <w:rsid w:val="00ED27C3"/>
    <w:rsid w:val="00ED27CE"/>
    <w:rsid w:val="00ED29E6"/>
    <w:rsid w:val="00ED2A5F"/>
    <w:rsid w:val="00ED2AE2"/>
    <w:rsid w:val="00ED2B45"/>
    <w:rsid w:val="00ED2C5A"/>
    <w:rsid w:val="00ED304E"/>
    <w:rsid w:val="00ED3320"/>
    <w:rsid w:val="00ED3324"/>
    <w:rsid w:val="00ED33AE"/>
    <w:rsid w:val="00ED34F5"/>
    <w:rsid w:val="00ED3538"/>
    <w:rsid w:val="00ED35C6"/>
    <w:rsid w:val="00ED372A"/>
    <w:rsid w:val="00ED3773"/>
    <w:rsid w:val="00ED3775"/>
    <w:rsid w:val="00ED38F0"/>
    <w:rsid w:val="00ED3932"/>
    <w:rsid w:val="00ED3A1F"/>
    <w:rsid w:val="00ED3B67"/>
    <w:rsid w:val="00ED3DE3"/>
    <w:rsid w:val="00ED3E55"/>
    <w:rsid w:val="00ED3F92"/>
    <w:rsid w:val="00ED4003"/>
    <w:rsid w:val="00ED4414"/>
    <w:rsid w:val="00ED4583"/>
    <w:rsid w:val="00ED45D8"/>
    <w:rsid w:val="00ED461D"/>
    <w:rsid w:val="00ED473C"/>
    <w:rsid w:val="00ED478B"/>
    <w:rsid w:val="00ED47F7"/>
    <w:rsid w:val="00ED4900"/>
    <w:rsid w:val="00ED493B"/>
    <w:rsid w:val="00ED4A6D"/>
    <w:rsid w:val="00ED4A82"/>
    <w:rsid w:val="00ED4C62"/>
    <w:rsid w:val="00ED4C83"/>
    <w:rsid w:val="00ED4D7F"/>
    <w:rsid w:val="00ED4ED7"/>
    <w:rsid w:val="00ED4FA4"/>
    <w:rsid w:val="00ED4FDF"/>
    <w:rsid w:val="00ED5535"/>
    <w:rsid w:val="00ED5743"/>
    <w:rsid w:val="00ED5787"/>
    <w:rsid w:val="00ED5A0C"/>
    <w:rsid w:val="00ED5A50"/>
    <w:rsid w:val="00ED5C5E"/>
    <w:rsid w:val="00ED5D16"/>
    <w:rsid w:val="00ED5E26"/>
    <w:rsid w:val="00ED600A"/>
    <w:rsid w:val="00ED634B"/>
    <w:rsid w:val="00ED635A"/>
    <w:rsid w:val="00ED639E"/>
    <w:rsid w:val="00ED64B4"/>
    <w:rsid w:val="00ED6683"/>
    <w:rsid w:val="00ED6AE3"/>
    <w:rsid w:val="00ED6B25"/>
    <w:rsid w:val="00ED6B6F"/>
    <w:rsid w:val="00ED6C49"/>
    <w:rsid w:val="00ED6C62"/>
    <w:rsid w:val="00ED6CB9"/>
    <w:rsid w:val="00ED6CF2"/>
    <w:rsid w:val="00ED6D4A"/>
    <w:rsid w:val="00ED6E70"/>
    <w:rsid w:val="00ED6E86"/>
    <w:rsid w:val="00ED6F42"/>
    <w:rsid w:val="00ED700E"/>
    <w:rsid w:val="00ED721A"/>
    <w:rsid w:val="00ED738C"/>
    <w:rsid w:val="00ED739E"/>
    <w:rsid w:val="00ED73DC"/>
    <w:rsid w:val="00ED7458"/>
    <w:rsid w:val="00ED760A"/>
    <w:rsid w:val="00ED790B"/>
    <w:rsid w:val="00ED7918"/>
    <w:rsid w:val="00ED79C8"/>
    <w:rsid w:val="00ED7A00"/>
    <w:rsid w:val="00ED7C55"/>
    <w:rsid w:val="00ED7D82"/>
    <w:rsid w:val="00ED7FD3"/>
    <w:rsid w:val="00EE0115"/>
    <w:rsid w:val="00EE023C"/>
    <w:rsid w:val="00EE025F"/>
    <w:rsid w:val="00EE028F"/>
    <w:rsid w:val="00EE03B2"/>
    <w:rsid w:val="00EE04A8"/>
    <w:rsid w:val="00EE0524"/>
    <w:rsid w:val="00EE0CBD"/>
    <w:rsid w:val="00EE0DAF"/>
    <w:rsid w:val="00EE0E5D"/>
    <w:rsid w:val="00EE0E67"/>
    <w:rsid w:val="00EE102C"/>
    <w:rsid w:val="00EE10E7"/>
    <w:rsid w:val="00EE11C2"/>
    <w:rsid w:val="00EE11FF"/>
    <w:rsid w:val="00EE1436"/>
    <w:rsid w:val="00EE1497"/>
    <w:rsid w:val="00EE1573"/>
    <w:rsid w:val="00EE1599"/>
    <w:rsid w:val="00EE159A"/>
    <w:rsid w:val="00EE1964"/>
    <w:rsid w:val="00EE19D3"/>
    <w:rsid w:val="00EE19FC"/>
    <w:rsid w:val="00EE1B06"/>
    <w:rsid w:val="00EE1C28"/>
    <w:rsid w:val="00EE1C9B"/>
    <w:rsid w:val="00EE1CC7"/>
    <w:rsid w:val="00EE1F35"/>
    <w:rsid w:val="00EE20D6"/>
    <w:rsid w:val="00EE217C"/>
    <w:rsid w:val="00EE2184"/>
    <w:rsid w:val="00EE220C"/>
    <w:rsid w:val="00EE22AC"/>
    <w:rsid w:val="00EE242B"/>
    <w:rsid w:val="00EE2530"/>
    <w:rsid w:val="00EE25F9"/>
    <w:rsid w:val="00EE26BD"/>
    <w:rsid w:val="00EE2763"/>
    <w:rsid w:val="00EE2773"/>
    <w:rsid w:val="00EE28B8"/>
    <w:rsid w:val="00EE2A61"/>
    <w:rsid w:val="00EE2A9B"/>
    <w:rsid w:val="00EE2B20"/>
    <w:rsid w:val="00EE2BA0"/>
    <w:rsid w:val="00EE2C16"/>
    <w:rsid w:val="00EE2C8E"/>
    <w:rsid w:val="00EE2F4A"/>
    <w:rsid w:val="00EE30D5"/>
    <w:rsid w:val="00EE34D3"/>
    <w:rsid w:val="00EE365D"/>
    <w:rsid w:val="00EE3663"/>
    <w:rsid w:val="00EE38B4"/>
    <w:rsid w:val="00EE38CE"/>
    <w:rsid w:val="00EE3979"/>
    <w:rsid w:val="00EE3AD4"/>
    <w:rsid w:val="00EE3BAA"/>
    <w:rsid w:val="00EE3C70"/>
    <w:rsid w:val="00EE3ECE"/>
    <w:rsid w:val="00EE3F05"/>
    <w:rsid w:val="00EE3F15"/>
    <w:rsid w:val="00EE40EB"/>
    <w:rsid w:val="00EE41C4"/>
    <w:rsid w:val="00EE443C"/>
    <w:rsid w:val="00EE447F"/>
    <w:rsid w:val="00EE4766"/>
    <w:rsid w:val="00EE4862"/>
    <w:rsid w:val="00EE4BF2"/>
    <w:rsid w:val="00EE4D48"/>
    <w:rsid w:val="00EE4D4B"/>
    <w:rsid w:val="00EE4DDA"/>
    <w:rsid w:val="00EE4EAD"/>
    <w:rsid w:val="00EE4EC2"/>
    <w:rsid w:val="00EE506B"/>
    <w:rsid w:val="00EE52D3"/>
    <w:rsid w:val="00EE52F7"/>
    <w:rsid w:val="00EE53D2"/>
    <w:rsid w:val="00EE57F3"/>
    <w:rsid w:val="00EE5964"/>
    <w:rsid w:val="00EE596B"/>
    <w:rsid w:val="00EE5A27"/>
    <w:rsid w:val="00EE5AAC"/>
    <w:rsid w:val="00EE5C5D"/>
    <w:rsid w:val="00EE5CDB"/>
    <w:rsid w:val="00EE5D1E"/>
    <w:rsid w:val="00EE5F1A"/>
    <w:rsid w:val="00EE5FF8"/>
    <w:rsid w:val="00EE607F"/>
    <w:rsid w:val="00EE614B"/>
    <w:rsid w:val="00EE61CD"/>
    <w:rsid w:val="00EE61EB"/>
    <w:rsid w:val="00EE6203"/>
    <w:rsid w:val="00EE6227"/>
    <w:rsid w:val="00EE6275"/>
    <w:rsid w:val="00EE6276"/>
    <w:rsid w:val="00EE635B"/>
    <w:rsid w:val="00EE64C8"/>
    <w:rsid w:val="00EE6833"/>
    <w:rsid w:val="00EE6D82"/>
    <w:rsid w:val="00EE6E77"/>
    <w:rsid w:val="00EE6F66"/>
    <w:rsid w:val="00EE7155"/>
    <w:rsid w:val="00EE72B9"/>
    <w:rsid w:val="00EE7318"/>
    <w:rsid w:val="00EE7321"/>
    <w:rsid w:val="00EE76A9"/>
    <w:rsid w:val="00EE799E"/>
    <w:rsid w:val="00EE7AD3"/>
    <w:rsid w:val="00EE7B45"/>
    <w:rsid w:val="00EE7CA8"/>
    <w:rsid w:val="00EE7D1D"/>
    <w:rsid w:val="00EE7D6E"/>
    <w:rsid w:val="00EE7DC6"/>
    <w:rsid w:val="00EE7E40"/>
    <w:rsid w:val="00EE7FA7"/>
    <w:rsid w:val="00EF0322"/>
    <w:rsid w:val="00EF0664"/>
    <w:rsid w:val="00EF06D7"/>
    <w:rsid w:val="00EF081C"/>
    <w:rsid w:val="00EF0830"/>
    <w:rsid w:val="00EF0887"/>
    <w:rsid w:val="00EF089A"/>
    <w:rsid w:val="00EF0928"/>
    <w:rsid w:val="00EF0A27"/>
    <w:rsid w:val="00EF0AB8"/>
    <w:rsid w:val="00EF0C9F"/>
    <w:rsid w:val="00EF0CE6"/>
    <w:rsid w:val="00EF0EA5"/>
    <w:rsid w:val="00EF0F51"/>
    <w:rsid w:val="00EF0F8C"/>
    <w:rsid w:val="00EF0FB0"/>
    <w:rsid w:val="00EF0FC1"/>
    <w:rsid w:val="00EF1093"/>
    <w:rsid w:val="00EF1190"/>
    <w:rsid w:val="00EF11A8"/>
    <w:rsid w:val="00EF11C0"/>
    <w:rsid w:val="00EF1281"/>
    <w:rsid w:val="00EF1494"/>
    <w:rsid w:val="00EF150E"/>
    <w:rsid w:val="00EF18CB"/>
    <w:rsid w:val="00EF18F2"/>
    <w:rsid w:val="00EF19CF"/>
    <w:rsid w:val="00EF1B1C"/>
    <w:rsid w:val="00EF1BD4"/>
    <w:rsid w:val="00EF1E17"/>
    <w:rsid w:val="00EF1F09"/>
    <w:rsid w:val="00EF1F4A"/>
    <w:rsid w:val="00EF1F84"/>
    <w:rsid w:val="00EF1FB1"/>
    <w:rsid w:val="00EF1FCB"/>
    <w:rsid w:val="00EF2046"/>
    <w:rsid w:val="00EF21C3"/>
    <w:rsid w:val="00EF24C6"/>
    <w:rsid w:val="00EF277A"/>
    <w:rsid w:val="00EF2A0F"/>
    <w:rsid w:val="00EF2A5F"/>
    <w:rsid w:val="00EF2A65"/>
    <w:rsid w:val="00EF2A78"/>
    <w:rsid w:val="00EF2B9C"/>
    <w:rsid w:val="00EF2C14"/>
    <w:rsid w:val="00EF2CF9"/>
    <w:rsid w:val="00EF2E6B"/>
    <w:rsid w:val="00EF3040"/>
    <w:rsid w:val="00EF3044"/>
    <w:rsid w:val="00EF30BE"/>
    <w:rsid w:val="00EF320A"/>
    <w:rsid w:val="00EF32A6"/>
    <w:rsid w:val="00EF32D4"/>
    <w:rsid w:val="00EF33DC"/>
    <w:rsid w:val="00EF354D"/>
    <w:rsid w:val="00EF3613"/>
    <w:rsid w:val="00EF37EA"/>
    <w:rsid w:val="00EF39DA"/>
    <w:rsid w:val="00EF3A74"/>
    <w:rsid w:val="00EF3BE1"/>
    <w:rsid w:val="00EF3CB9"/>
    <w:rsid w:val="00EF3D8F"/>
    <w:rsid w:val="00EF3E45"/>
    <w:rsid w:val="00EF3F48"/>
    <w:rsid w:val="00EF4109"/>
    <w:rsid w:val="00EF42CD"/>
    <w:rsid w:val="00EF43B3"/>
    <w:rsid w:val="00EF44B5"/>
    <w:rsid w:val="00EF45FC"/>
    <w:rsid w:val="00EF4643"/>
    <w:rsid w:val="00EF46E3"/>
    <w:rsid w:val="00EF4802"/>
    <w:rsid w:val="00EF48E6"/>
    <w:rsid w:val="00EF4908"/>
    <w:rsid w:val="00EF4BF9"/>
    <w:rsid w:val="00EF4C97"/>
    <w:rsid w:val="00EF4DDE"/>
    <w:rsid w:val="00EF4ED0"/>
    <w:rsid w:val="00EF5053"/>
    <w:rsid w:val="00EF50EE"/>
    <w:rsid w:val="00EF5495"/>
    <w:rsid w:val="00EF54D1"/>
    <w:rsid w:val="00EF580E"/>
    <w:rsid w:val="00EF58D2"/>
    <w:rsid w:val="00EF59F4"/>
    <w:rsid w:val="00EF5B17"/>
    <w:rsid w:val="00EF5BD3"/>
    <w:rsid w:val="00EF5BEF"/>
    <w:rsid w:val="00EF5C43"/>
    <w:rsid w:val="00EF5D21"/>
    <w:rsid w:val="00EF5D3E"/>
    <w:rsid w:val="00EF5D7C"/>
    <w:rsid w:val="00EF5F92"/>
    <w:rsid w:val="00EF60F9"/>
    <w:rsid w:val="00EF6318"/>
    <w:rsid w:val="00EF63F6"/>
    <w:rsid w:val="00EF6436"/>
    <w:rsid w:val="00EF64CD"/>
    <w:rsid w:val="00EF6742"/>
    <w:rsid w:val="00EF67BB"/>
    <w:rsid w:val="00EF67DB"/>
    <w:rsid w:val="00EF69B3"/>
    <w:rsid w:val="00EF6B68"/>
    <w:rsid w:val="00EF6B7B"/>
    <w:rsid w:val="00EF6B8B"/>
    <w:rsid w:val="00EF6B97"/>
    <w:rsid w:val="00EF6D84"/>
    <w:rsid w:val="00EF6F2A"/>
    <w:rsid w:val="00EF70D9"/>
    <w:rsid w:val="00EF71DC"/>
    <w:rsid w:val="00EF7204"/>
    <w:rsid w:val="00EF72F9"/>
    <w:rsid w:val="00EF7480"/>
    <w:rsid w:val="00EF7481"/>
    <w:rsid w:val="00EF7487"/>
    <w:rsid w:val="00EF74C8"/>
    <w:rsid w:val="00EF7534"/>
    <w:rsid w:val="00EF7AB8"/>
    <w:rsid w:val="00EF7AE0"/>
    <w:rsid w:val="00EF7CE1"/>
    <w:rsid w:val="00EF7D53"/>
    <w:rsid w:val="00EF7DAB"/>
    <w:rsid w:val="00EF7ED8"/>
    <w:rsid w:val="00EF7F74"/>
    <w:rsid w:val="00EF7FA9"/>
    <w:rsid w:val="00F00030"/>
    <w:rsid w:val="00F000CC"/>
    <w:rsid w:val="00F000E9"/>
    <w:rsid w:val="00F00124"/>
    <w:rsid w:val="00F001E6"/>
    <w:rsid w:val="00F0021E"/>
    <w:rsid w:val="00F002D6"/>
    <w:rsid w:val="00F002EB"/>
    <w:rsid w:val="00F0030E"/>
    <w:rsid w:val="00F004F0"/>
    <w:rsid w:val="00F005F8"/>
    <w:rsid w:val="00F007C7"/>
    <w:rsid w:val="00F0080E"/>
    <w:rsid w:val="00F00848"/>
    <w:rsid w:val="00F00BD1"/>
    <w:rsid w:val="00F00CD1"/>
    <w:rsid w:val="00F00CDA"/>
    <w:rsid w:val="00F00DFA"/>
    <w:rsid w:val="00F00E4E"/>
    <w:rsid w:val="00F010D8"/>
    <w:rsid w:val="00F01108"/>
    <w:rsid w:val="00F0115A"/>
    <w:rsid w:val="00F0115E"/>
    <w:rsid w:val="00F013D5"/>
    <w:rsid w:val="00F014B5"/>
    <w:rsid w:val="00F01720"/>
    <w:rsid w:val="00F01886"/>
    <w:rsid w:val="00F01964"/>
    <w:rsid w:val="00F01A96"/>
    <w:rsid w:val="00F01B0E"/>
    <w:rsid w:val="00F01B1A"/>
    <w:rsid w:val="00F01BB1"/>
    <w:rsid w:val="00F01BD1"/>
    <w:rsid w:val="00F01DE9"/>
    <w:rsid w:val="00F01E41"/>
    <w:rsid w:val="00F01E6B"/>
    <w:rsid w:val="00F01E89"/>
    <w:rsid w:val="00F01F97"/>
    <w:rsid w:val="00F01FFE"/>
    <w:rsid w:val="00F02402"/>
    <w:rsid w:val="00F0241C"/>
    <w:rsid w:val="00F02529"/>
    <w:rsid w:val="00F02586"/>
    <w:rsid w:val="00F02664"/>
    <w:rsid w:val="00F0269B"/>
    <w:rsid w:val="00F02890"/>
    <w:rsid w:val="00F02A91"/>
    <w:rsid w:val="00F031D6"/>
    <w:rsid w:val="00F031DA"/>
    <w:rsid w:val="00F031EE"/>
    <w:rsid w:val="00F032FA"/>
    <w:rsid w:val="00F0355D"/>
    <w:rsid w:val="00F03562"/>
    <w:rsid w:val="00F0356A"/>
    <w:rsid w:val="00F035BF"/>
    <w:rsid w:val="00F036D3"/>
    <w:rsid w:val="00F037E3"/>
    <w:rsid w:val="00F039AC"/>
    <w:rsid w:val="00F03C17"/>
    <w:rsid w:val="00F03DCD"/>
    <w:rsid w:val="00F04010"/>
    <w:rsid w:val="00F041EB"/>
    <w:rsid w:val="00F041F6"/>
    <w:rsid w:val="00F0423E"/>
    <w:rsid w:val="00F042B1"/>
    <w:rsid w:val="00F042D0"/>
    <w:rsid w:val="00F0443B"/>
    <w:rsid w:val="00F04579"/>
    <w:rsid w:val="00F0463D"/>
    <w:rsid w:val="00F046B2"/>
    <w:rsid w:val="00F0482F"/>
    <w:rsid w:val="00F04862"/>
    <w:rsid w:val="00F048B6"/>
    <w:rsid w:val="00F049FF"/>
    <w:rsid w:val="00F04A4E"/>
    <w:rsid w:val="00F04A70"/>
    <w:rsid w:val="00F04AAF"/>
    <w:rsid w:val="00F04FD4"/>
    <w:rsid w:val="00F04FE8"/>
    <w:rsid w:val="00F05175"/>
    <w:rsid w:val="00F0537E"/>
    <w:rsid w:val="00F0546D"/>
    <w:rsid w:val="00F054D6"/>
    <w:rsid w:val="00F05759"/>
    <w:rsid w:val="00F0583E"/>
    <w:rsid w:val="00F058A3"/>
    <w:rsid w:val="00F05B8D"/>
    <w:rsid w:val="00F05BDD"/>
    <w:rsid w:val="00F05E61"/>
    <w:rsid w:val="00F06103"/>
    <w:rsid w:val="00F0620B"/>
    <w:rsid w:val="00F06236"/>
    <w:rsid w:val="00F06248"/>
    <w:rsid w:val="00F064EC"/>
    <w:rsid w:val="00F06512"/>
    <w:rsid w:val="00F06576"/>
    <w:rsid w:val="00F0674A"/>
    <w:rsid w:val="00F067F2"/>
    <w:rsid w:val="00F069B4"/>
    <w:rsid w:val="00F06B2B"/>
    <w:rsid w:val="00F06B64"/>
    <w:rsid w:val="00F06C23"/>
    <w:rsid w:val="00F06CC4"/>
    <w:rsid w:val="00F06E34"/>
    <w:rsid w:val="00F06E91"/>
    <w:rsid w:val="00F06EFE"/>
    <w:rsid w:val="00F070DC"/>
    <w:rsid w:val="00F0711F"/>
    <w:rsid w:val="00F07161"/>
    <w:rsid w:val="00F0716B"/>
    <w:rsid w:val="00F07530"/>
    <w:rsid w:val="00F07798"/>
    <w:rsid w:val="00F07842"/>
    <w:rsid w:val="00F07C27"/>
    <w:rsid w:val="00F07E9E"/>
    <w:rsid w:val="00F07F38"/>
    <w:rsid w:val="00F07F39"/>
    <w:rsid w:val="00F10151"/>
    <w:rsid w:val="00F101F2"/>
    <w:rsid w:val="00F106E5"/>
    <w:rsid w:val="00F107C1"/>
    <w:rsid w:val="00F10CB9"/>
    <w:rsid w:val="00F10D94"/>
    <w:rsid w:val="00F10F1D"/>
    <w:rsid w:val="00F11021"/>
    <w:rsid w:val="00F1102F"/>
    <w:rsid w:val="00F110CD"/>
    <w:rsid w:val="00F110D1"/>
    <w:rsid w:val="00F110D5"/>
    <w:rsid w:val="00F111B6"/>
    <w:rsid w:val="00F112D1"/>
    <w:rsid w:val="00F112F1"/>
    <w:rsid w:val="00F1132B"/>
    <w:rsid w:val="00F11579"/>
    <w:rsid w:val="00F1158F"/>
    <w:rsid w:val="00F1160E"/>
    <w:rsid w:val="00F11753"/>
    <w:rsid w:val="00F11895"/>
    <w:rsid w:val="00F119E7"/>
    <w:rsid w:val="00F11C27"/>
    <w:rsid w:val="00F11DCE"/>
    <w:rsid w:val="00F11E2C"/>
    <w:rsid w:val="00F11F80"/>
    <w:rsid w:val="00F1203A"/>
    <w:rsid w:val="00F12050"/>
    <w:rsid w:val="00F120E8"/>
    <w:rsid w:val="00F12249"/>
    <w:rsid w:val="00F12351"/>
    <w:rsid w:val="00F1244F"/>
    <w:rsid w:val="00F12480"/>
    <w:rsid w:val="00F12488"/>
    <w:rsid w:val="00F1249F"/>
    <w:rsid w:val="00F12819"/>
    <w:rsid w:val="00F128CA"/>
    <w:rsid w:val="00F129AF"/>
    <w:rsid w:val="00F12A61"/>
    <w:rsid w:val="00F12CBE"/>
    <w:rsid w:val="00F12FA8"/>
    <w:rsid w:val="00F1304C"/>
    <w:rsid w:val="00F1318A"/>
    <w:rsid w:val="00F131AB"/>
    <w:rsid w:val="00F1340F"/>
    <w:rsid w:val="00F1341F"/>
    <w:rsid w:val="00F1344B"/>
    <w:rsid w:val="00F134CC"/>
    <w:rsid w:val="00F13653"/>
    <w:rsid w:val="00F13666"/>
    <w:rsid w:val="00F13700"/>
    <w:rsid w:val="00F1384E"/>
    <w:rsid w:val="00F1394F"/>
    <w:rsid w:val="00F14051"/>
    <w:rsid w:val="00F1430F"/>
    <w:rsid w:val="00F14403"/>
    <w:rsid w:val="00F144A2"/>
    <w:rsid w:val="00F146AC"/>
    <w:rsid w:val="00F14739"/>
    <w:rsid w:val="00F147E2"/>
    <w:rsid w:val="00F1494E"/>
    <w:rsid w:val="00F149D8"/>
    <w:rsid w:val="00F149EC"/>
    <w:rsid w:val="00F149FA"/>
    <w:rsid w:val="00F14B05"/>
    <w:rsid w:val="00F14E31"/>
    <w:rsid w:val="00F14F72"/>
    <w:rsid w:val="00F15148"/>
    <w:rsid w:val="00F15153"/>
    <w:rsid w:val="00F15193"/>
    <w:rsid w:val="00F152C5"/>
    <w:rsid w:val="00F152E6"/>
    <w:rsid w:val="00F15387"/>
    <w:rsid w:val="00F1539E"/>
    <w:rsid w:val="00F154DA"/>
    <w:rsid w:val="00F1559C"/>
    <w:rsid w:val="00F155CC"/>
    <w:rsid w:val="00F15795"/>
    <w:rsid w:val="00F157C0"/>
    <w:rsid w:val="00F158D4"/>
    <w:rsid w:val="00F15A90"/>
    <w:rsid w:val="00F15B1B"/>
    <w:rsid w:val="00F15F0E"/>
    <w:rsid w:val="00F160D3"/>
    <w:rsid w:val="00F16141"/>
    <w:rsid w:val="00F163A4"/>
    <w:rsid w:val="00F163AC"/>
    <w:rsid w:val="00F16489"/>
    <w:rsid w:val="00F16506"/>
    <w:rsid w:val="00F165A1"/>
    <w:rsid w:val="00F16739"/>
    <w:rsid w:val="00F1675A"/>
    <w:rsid w:val="00F1676D"/>
    <w:rsid w:val="00F169DE"/>
    <w:rsid w:val="00F16BB6"/>
    <w:rsid w:val="00F16DE2"/>
    <w:rsid w:val="00F171EE"/>
    <w:rsid w:val="00F17204"/>
    <w:rsid w:val="00F173A3"/>
    <w:rsid w:val="00F1765B"/>
    <w:rsid w:val="00F17716"/>
    <w:rsid w:val="00F17816"/>
    <w:rsid w:val="00F179CD"/>
    <w:rsid w:val="00F17CBD"/>
    <w:rsid w:val="00F17E62"/>
    <w:rsid w:val="00F17F58"/>
    <w:rsid w:val="00F200CD"/>
    <w:rsid w:val="00F200E5"/>
    <w:rsid w:val="00F2023D"/>
    <w:rsid w:val="00F203B6"/>
    <w:rsid w:val="00F203EC"/>
    <w:rsid w:val="00F2052B"/>
    <w:rsid w:val="00F20718"/>
    <w:rsid w:val="00F208EF"/>
    <w:rsid w:val="00F20B4F"/>
    <w:rsid w:val="00F20C0E"/>
    <w:rsid w:val="00F20C5B"/>
    <w:rsid w:val="00F20E53"/>
    <w:rsid w:val="00F20E92"/>
    <w:rsid w:val="00F2100F"/>
    <w:rsid w:val="00F210B8"/>
    <w:rsid w:val="00F21129"/>
    <w:rsid w:val="00F2115D"/>
    <w:rsid w:val="00F212A6"/>
    <w:rsid w:val="00F2131D"/>
    <w:rsid w:val="00F214B8"/>
    <w:rsid w:val="00F21624"/>
    <w:rsid w:val="00F2166B"/>
    <w:rsid w:val="00F21705"/>
    <w:rsid w:val="00F2186A"/>
    <w:rsid w:val="00F218EA"/>
    <w:rsid w:val="00F21A6D"/>
    <w:rsid w:val="00F21C84"/>
    <w:rsid w:val="00F21E99"/>
    <w:rsid w:val="00F21F52"/>
    <w:rsid w:val="00F21FEA"/>
    <w:rsid w:val="00F22183"/>
    <w:rsid w:val="00F22241"/>
    <w:rsid w:val="00F22377"/>
    <w:rsid w:val="00F2256F"/>
    <w:rsid w:val="00F225C4"/>
    <w:rsid w:val="00F2260F"/>
    <w:rsid w:val="00F22699"/>
    <w:rsid w:val="00F2290B"/>
    <w:rsid w:val="00F22962"/>
    <w:rsid w:val="00F22965"/>
    <w:rsid w:val="00F22B25"/>
    <w:rsid w:val="00F22C38"/>
    <w:rsid w:val="00F22C51"/>
    <w:rsid w:val="00F22CCE"/>
    <w:rsid w:val="00F22CE1"/>
    <w:rsid w:val="00F22EED"/>
    <w:rsid w:val="00F22F78"/>
    <w:rsid w:val="00F22FD9"/>
    <w:rsid w:val="00F23008"/>
    <w:rsid w:val="00F23045"/>
    <w:rsid w:val="00F2306A"/>
    <w:rsid w:val="00F2316C"/>
    <w:rsid w:val="00F23204"/>
    <w:rsid w:val="00F23268"/>
    <w:rsid w:val="00F232F7"/>
    <w:rsid w:val="00F2336D"/>
    <w:rsid w:val="00F23417"/>
    <w:rsid w:val="00F2344E"/>
    <w:rsid w:val="00F23558"/>
    <w:rsid w:val="00F236AB"/>
    <w:rsid w:val="00F2374E"/>
    <w:rsid w:val="00F23A15"/>
    <w:rsid w:val="00F23A24"/>
    <w:rsid w:val="00F23AD2"/>
    <w:rsid w:val="00F23B85"/>
    <w:rsid w:val="00F23D7C"/>
    <w:rsid w:val="00F23DDD"/>
    <w:rsid w:val="00F23F1D"/>
    <w:rsid w:val="00F23F22"/>
    <w:rsid w:val="00F23FD2"/>
    <w:rsid w:val="00F2407A"/>
    <w:rsid w:val="00F240B2"/>
    <w:rsid w:val="00F2415E"/>
    <w:rsid w:val="00F24185"/>
    <w:rsid w:val="00F241CA"/>
    <w:rsid w:val="00F242A0"/>
    <w:rsid w:val="00F242AD"/>
    <w:rsid w:val="00F24393"/>
    <w:rsid w:val="00F244FF"/>
    <w:rsid w:val="00F2456E"/>
    <w:rsid w:val="00F247F2"/>
    <w:rsid w:val="00F24860"/>
    <w:rsid w:val="00F249E4"/>
    <w:rsid w:val="00F24A59"/>
    <w:rsid w:val="00F24E24"/>
    <w:rsid w:val="00F24E53"/>
    <w:rsid w:val="00F24F70"/>
    <w:rsid w:val="00F24FB2"/>
    <w:rsid w:val="00F24FB3"/>
    <w:rsid w:val="00F24FFE"/>
    <w:rsid w:val="00F25034"/>
    <w:rsid w:val="00F25158"/>
    <w:rsid w:val="00F2518F"/>
    <w:rsid w:val="00F251EE"/>
    <w:rsid w:val="00F25287"/>
    <w:rsid w:val="00F252A8"/>
    <w:rsid w:val="00F25353"/>
    <w:rsid w:val="00F2537D"/>
    <w:rsid w:val="00F2538A"/>
    <w:rsid w:val="00F25449"/>
    <w:rsid w:val="00F254E6"/>
    <w:rsid w:val="00F255D9"/>
    <w:rsid w:val="00F25636"/>
    <w:rsid w:val="00F2589D"/>
    <w:rsid w:val="00F25925"/>
    <w:rsid w:val="00F259EE"/>
    <w:rsid w:val="00F25A90"/>
    <w:rsid w:val="00F25AB7"/>
    <w:rsid w:val="00F25B97"/>
    <w:rsid w:val="00F25C5A"/>
    <w:rsid w:val="00F25CDD"/>
    <w:rsid w:val="00F25DBF"/>
    <w:rsid w:val="00F261EE"/>
    <w:rsid w:val="00F2627B"/>
    <w:rsid w:val="00F263E2"/>
    <w:rsid w:val="00F2645E"/>
    <w:rsid w:val="00F265DB"/>
    <w:rsid w:val="00F265F7"/>
    <w:rsid w:val="00F26639"/>
    <w:rsid w:val="00F266E0"/>
    <w:rsid w:val="00F26724"/>
    <w:rsid w:val="00F2692C"/>
    <w:rsid w:val="00F26A89"/>
    <w:rsid w:val="00F26C95"/>
    <w:rsid w:val="00F26CA7"/>
    <w:rsid w:val="00F26D98"/>
    <w:rsid w:val="00F26DC3"/>
    <w:rsid w:val="00F26ED3"/>
    <w:rsid w:val="00F27229"/>
    <w:rsid w:val="00F272C0"/>
    <w:rsid w:val="00F272C4"/>
    <w:rsid w:val="00F27328"/>
    <w:rsid w:val="00F27699"/>
    <w:rsid w:val="00F276B4"/>
    <w:rsid w:val="00F27733"/>
    <w:rsid w:val="00F27890"/>
    <w:rsid w:val="00F279FC"/>
    <w:rsid w:val="00F27CCC"/>
    <w:rsid w:val="00F27DE9"/>
    <w:rsid w:val="00F27DEB"/>
    <w:rsid w:val="00F27E4F"/>
    <w:rsid w:val="00F27F56"/>
    <w:rsid w:val="00F27FA6"/>
    <w:rsid w:val="00F30006"/>
    <w:rsid w:val="00F3008F"/>
    <w:rsid w:val="00F30092"/>
    <w:rsid w:val="00F3023F"/>
    <w:rsid w:val="00F30248"/>
    <w:rsid w:val="00F3029F"/>
    <w:rsid w:val="00F303BA"/>
    <w:rsid w:val="00F3068D"/>
    <w:rsid w:val="00F30C23"/>
    <w:rsid w:val="00F30C6A"/>
    <w:rsid w:val="00F30F67"/>
    <w:rsid w:val="00F31028"/>
    <w:rsid w:val="00F3113C"/>
    <w:rsid w:val="00F311B6"/>
    <w:rsid w:val="00F31261"/>
    <w:rsid w:val="00F31525"/>
    <w:rsid w:val="00F3156B"/>
    <w:rsid w:val="00F31598"/>
    <w:rsid w:val="00F3178D"/>
    <w:rsid w:val="00F317B7"/>
    <w:rsid w:val="00F317E8"/>
    <w:rsid w:val="00F31845"/>
    <w:rsid w:val="00F31913"/>
    <w:rsid w:val="00F31969"/>
    <w:rsid w:val="00F31971"/>
    <w:rsid w:val="00F319FA"/>
    <w:rsid w:val="00F31A10"/>
    <w:rsid w:val="00F31D51"/>
    <w:rsid w:val="00F31DAF"/>
    <w:rsid w:val="00F31E49"/>
    <w:rsid w:val="00F31FB5"/>
    <w:rsid w:val="00F321A6"/>
    <w:rsid w:val="00F321BF"/>
    <w:rsid w:val="00F3224A"/>
    <w:rsid w:val="00F3227D"/>
    <w:rsid w:val="00F323F8"/>
    <w:rsid w:val="00F3248E"/>
    <w:rsid w:val="00F3249A"/>
    <w:rsid w:val="00F32828"/>
    <w:rsid w:val="00F32C0E"/>
    <w:rsid w:val="00F32C31"/>
    <w:rsid w:val="00F32D38"/>
    <w:rsid w:val="00F32F73"/>
    <w:rsid w:val="00F33261"/>
    <w:rsid w:val="00F3335C"/>
    <w:rsid w:val="00F333FA"/>
    <w:rsid w:val="00F334A4"/>
    <w:rsid w:val="00F335FF"/>
    <w:rsid w:val="00F33DC8"/>
    <w:rsid w:val="00F33F4F"/>
    <w:rsid w:val="00F3420A"/>
    <w:rsid w:val="00F34215"/>
    <w:rsid w:val="00F34218"/>
    <w:rsid w:val="00F34291"/>
    <w:rsid w:val="00F34444"/>
    <w:rsid w:val="00F34966"/>
    <w:rsid w:val="00F34977"/>
    <w:rsid w:val="00F349E6"/>
    <w:rsid w:val="00F34F1E"/>
    <w:rsid w:val="00F34F6B"/>
    <w:rsid w:val="00F3505C"/>
    <w:rsid w:val="00F35149"/>
    <w:rsid w:val="00F351E4"/>
    <w:rsid w:val="00F3527B"/>
    <w:rsid w:val="00F353C2"/>
    <w:rsid w:val="00F354A3"/>
    <w:rsid w:val="00F355E4"/>
    <w:rsid w:val="00F35ABF"/>
    <w:rsid w:val="00F35B0C"/>
    <w:rsid w:val="00F35C26"/>
    <w:rsid w:val="00F35D04"/>
    <w:rsid w:val="00F35E34"/>
    <w:rsid w:val="00F35E9A"/>
    <w:rsid w:val="00F35EC5"/>
    <w:rsid w:val="00F36147"/>
    <w:rsid w:val="00F3631A"/>
    <w:rsid w:val="00F36361"/>
    <w:rsid w:val="00F36455"/>
    <w:rsid w:val="00F364D6"/>
    <w:rsid w:val="00F3656A"/>
    <w:rsid w:val="00F36613"/>
    <w:rsid w:val="00F36649"/>
    <w:rsid w:val="00F36669"/>
    <w:rsid w:val="00F36755"/>
    <w:rsid w:val="00F368C3"/>
    <w:rsid w:val="00F368E9"/>
    <w:rsid w:val="00F36AB3"/>
    <w:rsid w:val="00F36C18"/>
    <w:rsid w:val="00F36C8D"/>
    <w:rsid w:val="00F36D61"/>
    <w:rsid w:val="00F36EA0"/>
    <w:rsid w:val="00F36F71"/>
    <w:rsid w:val="00F37197"/>
    <w:rsid w:val="00F371AA"/>
    <w:rsid w:val="00F371DB"/>
    <w:rsid w:val="00F37227"/>
    <w:rsid w:val="00F3723B"/>
    <w:rsid w:val="00F37298"/>
    <w:rsid w:val="00F3737D"/>
    <w:rsid w:val="00F37383"/>
    <w:rsid w:val="00F37479"/>
    <w:rsid w:val="00F3757E"/>
    <w:rsid w:val="00F376F9"/>
    <w:rsid w:val="00F377B3"/>
    <w:rsid w:val="00F378F1"/>
    <w:rsid w:val="00F379B7"/>
    <w:rsid w:val="00F379ED"/>
    <w:rsid w:val="00F37AA4"/>
    <w:rsid w:val="00F37B05"/>
    <w:rsid w:val="00F37B50"/>
    <w:rsid w:val="00F37C6B"/>
    <w:rsid w:val="00F37C7E"/>
    <w:rsid w:val="00F37CAC"/>
    <w:rsid w:val="00F37F37"/>
    <w:rsid w:val="00F4017E"/>
    <w:rsid w:val="00F40206"/>
    <w:rsid w:val="00F40257"/>
    <w:rsid w:val="00F403A1"/>
    <w:rsid w:val="00F403DB"/>
    <w:rsid w:val="00F404B6"/>
    <w:rsid w:val="00F4065A"/>
    <w:rsid w:val="00F4085E"/>
    <w:rsid w:val="00F4088D"/>
    <w:rsid w:val="00F40910"/>
    <w:rsid w:val="00F409D4"/>
    <w:rsid w:val="00F40A02"/>
    <w:rsid w:val="00F40A59"/>
    <w:rsid w:val="00F40A70"/>
    <w:rsid w:val="00F40ABB"/>
    <w:rsid w:val="00F40B79"/>
    <w:rsid w:val="00F40C90"/>
    <w:rsid w:val="00F40E4A"/>
    <w:rsid w:val="00F40EF9"/>
    <w:rsid w:val="00F41038"/>
    <w:rsid w:val="00F4108B"/>
    <w:rsid w:val="00F4125A"/>
    <w:rsid w:val="00F413AF"/>
    <w:rsid w:val="00F41439"/>
    <w:rsid w:val="00F41626"/>
    <w:rsid w:val="00F417B5"/>
    <w:rsid w:val="00F4187F"/>
    <w:rsid w:val="00F41A86"/>
    <w:rsid w:val="00F41AA8"/>
    <w:rsid w:val="00F41AB4"/>
    <w:rsid w:val="00F41AF1"/>
    <w:rsid w:val="00F41B16"/>
    <w:rsid w:val="00F41B86"/>
    <w:rsid w:val="00F41BF0"/>
    <w:rsid w:val="00F41C08"/>
    <w:rsid w:val="00F41CCF"/>
    <w:rsid w:val="00F41D25"/>
    <w:rsid w:val="00F41E30"/>
    <w:rsid w:val="00F42401"/>
    <w:rsid w:val="00F42408"/>
    <w:rsid w:val="00F42504"/>
    <w:rsid w:val="00F4275C"/>
    <w:rsid w:val="00F427C5"/>
    <w:rsid w:val="00F42948"/>
    <w:rsid w:val="00F42AC0"/>
    <w:rsid w:val="00F42C2E"/>
    <w:rsid w:val="00F42CA3"/>
    <w:rsid w:val="00F42DFC"/>
    <w:rsid w:val="00F42EC9"/>
    <w:rsid w:val="00F42FB1"/>
    <w:rsid w:val="00F42FD3"/>
    <w:rsid w:val="00F432D7"/>
    <w:rsid w:val="00F432DD"/>
    <w:rsid w:val="00F4337A"/>
    <w:rsid w:val="00F43383"/>
    <w:rsid w:val="00F43413"/>
    <w:rsid w:val="00F434B2"/>
    <w:rsid w:val="00F434B5"/>
    <w:rsid w:val="00F43522"/>
    <w:rsid w:val="00F43611"/>
    <w:rsid w:val="00F436E0"/>
    <w:rsid w:val="00F436FF"/>
    <w:rsid w:val="00F43790"/>
    <w:rsid w:val="00F4380E"/>
    <w:rsid w:val="00F43819"/>
    <w:rsid w:val="00F439E8"/>
    <w:rsid w:val="00F44231"/>
    <w:rsid w:val="00F44239"/>
    <w:rsid w:val="00F4423B"/>
    <w:rsid w:val="00F44439"/>
    <w:rsid w:val="00F444B4"/>
    <w:rsid w:val="00F44523"/>
    <w:rsid w:val="00F44596"/>
    <w:rsid w:val="00F447E8"/>
    <w:rsid w:val="00F4483C"/>
    <w:rsid w:val="00F44850"/>
    <w:rsid w:val="00F449E3"/>
    <w:rsid w:val="00F44AE7"/>
    <w:rsid w:val="00F44B62"/>
    <w:rsid w:val="00F44B78"/>
    <w:rsid w:val="00F44B8B"/>
    <w:rsid w:val="00F44C57"/>
    <w:rsid w:val="00F45064"/>
    <w:rsid w:val="00F45139"/>
    <w:rsid w:val="00F45180"/>
    <w:rsid w:val="00F4541B"/>
    <w:rsid w:val="00F45693"/>
    <w:rsid w:val="00F457FB"/>
    <w:rsid w:val="00F4583D"/>
    <w:rsid w:val="00F45891"/>
    <w:rsid w:val="00F4597A"/>
    <w:rsid w:val="00F45A35"/>
    <w:rsid w:val="00F45A70"/>
    <w:rsid w:val="00F45ACA"/>
    <w:rsid w:val="00F45C16"/>
    <w:rsid w:val="00F45C1B"/>
    <w:rsid w:val="00F45D46"/>
    <w:rsid w:val="00F45F1A"/>
    <w:rsid w:val="00F4600D"/>
    <w:rsid w:val="00F4603D"/>
    <w:rsid w:val="00F460F1"/>
    <w:rsid w:val="00F461BB"/>
    <w:rsid w:val="00F46229"/>
    <w:rsid w:val="00F465B7"/>
    <w:rsid w:val="00F46780"/>
    <w:rsid w:val="00F467A9"/>
    <w:rsid w:val="00F467AF"/>
    <w:rsid w:val="00F46819"/>
    <w:rsid w:val="00F4688C"/>
    <w:rsid w:val="00F468E6"/>
    <w:rsid w:val="00F4692F"/>
    <w:rsid w:val="00F46C43"/>
    <w:rsid w:val="00F46F51"/>
    <w:rsid w:val="00F46FBA"/>
    <w:rsid w:val="00F4710F"/>
    <w:rsid w:val="00F47240"/>
    <w:rsid w:val="00F47478"/>
    <w:rsid w:val="00F47700"/>
    <w:rsid w:val="00F478A8"/>
    <w:rsid w:val="00F478FA"/>
    <w:rsid w:val="00F47A3B"/>
    <w:rsid w:val="00F47BFA"/>
    <w:rsid w:val="00F5020F"/>
    <w:rsid w:val="00F50304"/>
    <w:rsid w:val="00F503D4"/>
    <w:rsid w:val="00F50489"/>
    <w:rsid w:val="00F5075E"/>
    <w:rsid w:val="00F5080D"/>
    <w:rsid w:val="00F50A42"/>
    <w:rsid w:val="00F50ACA"/>
    <w:rsid w:val="00F50CEA"/>
    <w:rsid w:val="00F50D31"/>
    <w:rsid w:val="00F50E21"/>
    <w:rsid w:val="00F50EF2"/>
    <w:rsid w:val="00F51023"/>
    <w:rsid w:val="00F512AB"/>
    <w:rsid w:val="00F51326"/>
    <w:rsid w:val="00F513B2"/>
    <w:rsid w:val="00F5159D"/>
    <w:rsid w:val="00F515ED"/>
    <w:rsid w:val="00F516A3"/>
    <w:rsid w:val="00F5170A"/>
    <w:rsid w:val="00F5173E"/>
    <w:rsid w:val="00F518DA"/>
    <w:rsid w:val="00F51934"/>
    <w:rsid w:val="00F51A7F"/>
    <w:rsid w:val="00F51C5B"/>
    <w:rsid w:val="00F51E0F"/>
    <w:rsid w:val="00F51EC8"/>
    <w:rsid w:val="00F51F19"/>
    <w:rsid w:val="00F51F56"/>
    <w:rsid w:val="00F51F98"/>
    <w:rsid w:val="00F52065"/>
    <w:rsid w:val="00F520B8"/>
    <w:rsid w:val="00F52170"/>
    <w:rsid w:val="00F52176"/>
    <w:rsid w:val="00F52339"/>
    <w:rsid w:val="00F5244C"/>
    <w:rsid w:val="00F5277A"/>
    <w:rsid w:val="00F528F5"/>
    <w:rsid w:val="00F5298B"/>
    <w:rsid w:val="00F529D2"/>
    <w:rsid w:val="00F52A27"/>
    <w:rsid w:val="00F52C6E"/>
    <w:rsid w:val="00F52DBE"/>
    <w:rsid w:val="00F530F5"/>
    <w:rsid w:val="00F5312A"/>
    <w:rsid w:val="00F532E8"/>
    <w:rsid w:val="00F53389"/>
    <w:rsid w:val="00F53447"/>
    <w:rsid w:val="00F53564"/>
    <w:rsid w:val="00F5364A"/>
    <w:rsid w:val="00F536D6"/>
    <w:rsid w:val="00F537FF"/>
    <w:rsid w:val="00F538CA"/>
    <w:rsid w:val="00F538F6"/>
    <w:rsid w:val="00F53A61"/>
    <w:rsid w:val="00F53CD1"/>
    <w:rsid w:val="00F53E9C"/>
    <w:rsid w:val="00F53F47"/>
    <w:rsid w:val="00F54044"/>
    <w:rsid w:val="00F540FA"/>
    <w:rsid w:val="00F54123"/>
    <w:rsid w:val="00F54163"/>
    <w:rsid w:val="00F5438D"/>
    <w:rsid w:val="00F543C0"/>
    <w:rsid w:val="00F54496"/>
    <w:rsid w:val="00F544E0"/>
    <w:rsid w:val="00F5457D"/>
    <w:rsid w:val="00F545F6"/>
    <w:rsid w:val="00F54611"/>
    <w:rsid w:val="00F546F3"/>
    <w:rsid w:val="00F5472E"/>
    <w:rsid w:val="00F54B60"/>
    <w:rsid w:val="00F54E36"/>
    <w:rsid w:val="00F54EDF"/>
    <w:rsid w:val="00F54F13"/>
    <w:rsid w:val="00F55040"/>
    <w:rsid w:val="00F55165"/>
    <w:rsid w:val="00F552C0"/>
    <w:rsid w:val="00F555BF"/>
    <w:rsid w:val="00F555DC"/>
    <w:rsid w:val="00F55713"/>
    <w:rsid w:val="00F557E8"/>
    <w:rsid w:val="00F55A14"/>
    <w:rsid w:val="00F55C36"/>
    <w:rsid w:val="00F55C72"/>
    <w:rsid w:val="00F55DC6"/>
    <w:rsid w:val="00F55E75"/>
    <w:rsid w:val="00F55F09"/>
    <w:rsid w:val="00F55FDC"/>
    <w:rsid w:val="00F560FE"/>
    <w:rsid w:val="00F561C0"/>
    <w:rsid w:val="00F564F7"/>
    <w:rsid w:val="00F566A2"/>
    <w:rsid w:val="00F5671B"/>
    <w:rsid w:val="00F56849"/>
    <w:rsid w:val="00F56940"/>
    <w:rsid w:val="00F569C7"/>
    <w:rsid w:val="00F569F9"/>
    <w:rsid w:val="00F56A88"/>
    <w:rsid w:val="00F56CD5"/>
    <w:rsid w:val="00F56D7F"/>
    <w:rsid w:val="00F56F50"/>
    <w:rsid w:val="00F56FB8"/>
    <w:rsid w:val="00F56FF0"/>
    <w:rsid w:val="00F56FFD"/>
    <w:rsid w:val="00F57042"/>
    <w:rsid w:val="00F5707E"/>
    <w:rsid w:val="00F573B9"/>
    <w:rsid w:val="00F57569"/>
    <w:rsid w:val="00F575CF"/>
    <w:rsid w:val="00F575DC"/>
    <w:rsid w:val="00F57738"/>
    <w:rsid w:val="00F5790A"/>
    <w:rsid w:val="00F579E6"/>
    <w:rsid w:val="00F57A36"/>
    <w:rsid w:val="00F57AA3"/>
    <w:rsid w:val="00F57E40"/>
    <w:rsid w:val="00F57FF2"/>
    <w:rsid w:val="00F60157"/>
    <w:rsid w:val="00F6026C"/>
    <w:rsid w:val="00F602EF"/>
    <w:rsid w:val="00F60309"/>
    <w:rsid w:val="00F603BE"/>
    <w:rsid w:val="00F6045A"/>
    <w:rsid w:val="00F60476"/>
    <w:rsid w:val="00F60528"/>
    <w:rsid w:val="00F607F1"/>
    <w:rsid w:val="00F60CD6"/>
    <w:rsid w:val="00F60CFC"/>
    <w:rsid w:val="00F6111C"/>
    <w:rsid w:val="00F6119C"/>
    <w:rsid w:val="00F61491"/>
    <w:rsid w:val="00F614C0"/>
    <w:rsid w:val="00F61566"/>
    <w:rsid w:val="00F61592"/>
    <w:rsid w:val="00F61647"/>
    <w:rsid w:val="00F61661"/>
    <w:rsid w:val="00F617CD"/>
    <w:rsid w:val="00F617CF"/>
    <w:rsid w:val="00F617D7"/>
    <w:rsid w:val="00F61B76"/>
    <w:rsid w:val="00F61BC6"/>
    <w:rsid w:val="00F61BFC"/>
    <w:rsid w:val="00F61E28"/>
    <w:rsid w:val="00F62060"/>
    <w:rsid w:val="00F62178"/>
    <w:rsid w:val="00F621AF"/>
    <w:rsid w:val="00F62350"/>
    <w:rsid w:val="00F6244D"/>
    <w:rsid w:val="00F624AA"/>
    <w:rsid w:val="00F624AD"/>
    <w:rsid w:val="00F625C4"/>
    <w:rsid w:val="00F62648"/>
    <w:rsid w:val="00F6286D"/>
    <w:rsid w:val="00F62A2E"/>
    <w:rsid w:val="00F62C5F"/>
    <w:rsid w:val="00F62CEA"/>
    <w:rsid w:val="00F62EF2"/>
    <w:rsid w:val="00F62F32"/>
    <w:rsid w:val="00F62FAD"/>
    <w:rsid w:val="00F63068"/>
    <w:rsid w:val="00F630CE"/>
    <w:rsid w:val="00F63110"/>
    <w:rsid w:val="00F63193"/>
    <w:rsid w:val="00F632F0"/>
    <w:rsid w:val="00F633AA"/>
    <w:rsid w:val="00F63475"/>
    <w:rsid w:val="00F63480"/>
    <w:rsid w:val="00F634D9"/>
    <w:rsid w:val="00F63598"/>
    <w:rsid w:val="00F635DC"/>
    <w:rsid w:val="00F636A4"/>
    <w:rsid w:val="00F6377B"/>
    <w:rsid w:val="00F63850"/>
    <w:rsid w:val="00F63A2D"/>
    <w:rsid w:val="00F63B95"/>
    <w:rsid w:val="00F63D1F"/>
    <w:rsid w:val="00F63FC2"/>
    <w:rsid w:val="00F64118"/>
    <w:rsid w:val="00F6420E"/>
    <w:rsid w:val="00F64279"/>
    <w:rsid w:val="00F64535"/>
    <w:rsid w:val="00F645D2"/>
    <w:rsid w:val="00F645EA"/>
    <w:rsid w:val="00F6469F"/>
    <w:rsid w:val="00F646D1"/>
    <w:rsid w:val="00F646F1"/>
    <w:rsid w:val="00F64719"/>
    <w:rsid w:val="00F648A6"/>
    <w:rsid w:val="00F648AE"/>
    <w:rsid w:val="00F64930"/>
    <w:rsid w:val="00F6498C"/>
    <w:rsid w:val="00F64AD7"/>
    <w:rsid w:val="00F64B54"/>
    <w:rsid w:val="00F64B90"/>
    <w:rsid w:val="00F64D3A"/>
    <w:rsid w:val="00F64E2F"/>
    <w:rsid w:val="00F64EA3"/>
    <w:rsid w:val="00F6503F"/>
    <w:rsid w:val="00F650A2"/>
    <w:rsid w:val="00F650B5"/>
    <w:rsid w:val="00F65175"/>
    <w:rsid w:val="00F651A6"/>
    <w:rsid w:val="00F65200"/>
    <w:rsid w:val="00F65226"/>
    <w:rsid w:val="00F6522C"/>
    <w:rsid w:val="00F6533B"/>
    <w:rsid w:val="00F6560F"/>
    <w:rsid w:val="00F65662"/>
    <w:rsid w:val="00F65791"/>
    <w:rsid w:val="00F6579F"/>
    <w:rsid w:val="00F657CF"/>
    <w:rsid w:val="00F65808"/>
    <w:rsid w:val="00F6587D"/>
    <w:rsid w:val="00F65A6C"/>
    <w:rsid w:val="00F65B64"/>
    <w:rsid w:val="00F65C54"/>
    <w:rsid w:val="00F65DF3"/>
    <w:rsid w:val="00F65F8E"/>
    <w:rsid w:val="00F65F9A"/>
    <w:rsid w:val="00F66173"/>
    <w:rsid w:val="00F6620D"/>
    <w:rsid w:val="00F66212"/>
    <w:rsid w:val="00F6635F"/>
    <w:rsid w:val="00F66597"/>
    <w:rsid w:val="00F665D8"/>
    <w:rsid w:val="00F6662B"/>
    <w:rsid w:val="00F66734"/>
    <w:rsid w:val="00F667B7"/>
    <w:rsid w:val="00F668DB"/>
    <w:rsid w:val="00F668F4"/>
    <w:rsid w:val="00F669D0"/>
    <w:rsid w:val="00F669DC"/>
    <w:rsid w:val="00F66A00"/>
    <w:rsid w:val="00F66A87"/>
    <w:rsid w:val="00F66B3A"/>
    <w:rsid w:val="00F66CFB"/>
    <w:rsid w:val="00F66DE6"/>
    <w:rsid w:val="00F66E7B"/>
    <w:rsid w:val="00F67049"/>
    <w:rsid w:val="00F670B1"/>
    <w:rsid w:val="00F671ED"/>
    <w:rsid w:val="00F67359"/>
    <w:rsid w:val="00F673AA"/>
    <w:rsid w:val="00F676CD"/>
    <w:rsid w:val="00F67720"/>
    <w:rsid w:val="00F678D5"/>
    <w:rsid w:val="00F678DC"/>
    <w:rsid w:val="00F67AF2"/>
    <w:rsid w:val="00F67B6D"/>
    <w:rsid w:val="00F67C4C"/>
    <w:rsid w:val="00F67D0D"/>
    <w:rsid w:val="00F67DB4"/>
    <w:rsid w:val="00F67E8C"/>
    <w:rsid w:val="00F67EDC"/>
    <w:rsid w:val="00F6DCB9"/>
    <w:rsid w:val="00F70267"/>
    <w:rsid w:val="00F704F0"/>
    <w:rsid w:val="00F705EC"/>
    <w:rsid w:val="00F706A0"/>
    <w:rsid w:val="00F706C6"/>
    <w:rsid w:val="00F706F8"/>
    <w:rsid w:val="00F70807"/>
    <w:rsid w:val="00F708F5"/>
    <w:rsid w:val="00F7099E"/>
    <w:rsid w:val="00F70A8D"/>
    <w:rsid w:val="00F70B84"/>
    <w:rsid w:val="00F70C73"/>
    <w:rsid w:val="00F7101A"/>
    <w:rsid w:val="00F710EF"/>
    <w:rsid w:val="00F71249"/>
    <w:rsid w:val="00F713A3"/>
    <w:rsid w:val="00F713CB"/>
    <w:rsid w:val="00F71465"/>
    <w:rsid w:val="00F714DE"/>
    <w:rsid w:val="00F71510"/>
    <w:rsid w:val="00F71512"/>
    <w:rsid w:val="00F7157E"/>
    <w:rsid w:val="00F71694"/>
    <w:rsid w:val="00F71A8F"/>
    <w:rsid w:val="00F71A96"/>
    <w:rsid w:val="00F71B12"/>
    <w:rsid w:val="00F71B25"/>
    <w:rsid w:val="00F71B5D"/>
    <w:rsid w:val="00F71C38"/>
    <w:rsid w:val="00F71DCB"/>
    <w:rsid w:val="00F72104"/>
    <w:rsid w:val="00F7220B"/>
    <w:rsid w:val="00F724B8"/>
    <w:rsid w:val="00F725AE"/>
    <w:rsid w:val="00F72694"/>
    <w:rsid w:val="00F7269E"/>
    <w:rsid w:val="00F72729"/>
    <w:rsid w:val="00F727EE"/>
    <w:rsid w:val="00F727F0"/>
    <w:rsid w:val="00F72823"/>
    <w:rsid w:val="00F72842"/>
    <w:rsid w:val="00F72862"/>
    <w:rsid w:val="00F7290E"/>
    <w:rsid w:val="00F729D0"/>
    <w:rsid w:val="00F72AED"/>
    <w:rsid w:val="00F72B85"/>
    <w:rsid w:val="00F72DA8"/>
    <w:rsid w:val="00F72DC7"/>
    <w:rsid w:val="00F72E8A"/>
    <w:rsid w:val="00F72F0F"/>
    <w:rsid w:val="00F733C8"/>
    <w:rsid w:val="00F73476"/>
    <w:rsid w:val="00F73549"/>
    <w:rsid w:val="00F735BF"/>
    <w:rsid w:val="00F73627"/>
    <w:rsid w:val="00F73923"/>
    <w:rsid w:val="00F73A67"/>
    <w:rsid w:val="00F73D09"/>
    <w:rsid w:val="00F73D54"/>
    <w:rsid w:val="00F73E1C"/>
    <w:rsid w:val="00F73EC0"/>
    <w:rsid w:val="00F73F44"/>
    <w:rsid w:val="00F73FB5"/>
    <w:rsid w:val="00F7400D"/>
    <w:rsid w:val="00F7402B"/>
    <w:rsid w:val="00F74159"/>
    <w:rsid w:val="00F741D6"/>
    <w:rsid w:val="00F74253"/>
    <w:rsid w:val="00F742B2"/>
    <w:rsid w:val="00F7439E"/>
    <w:rsid w:val="00F74472"/>
    <w:rsid w:val="00F7447A"/>
    <w:rsid w:val="00F74726"/>
    <w:rsid w:val="00F74AD8"/>
    <w:rsid w:val="00F74EE2"/>
    <w:rsid w:val="00F74F4F"/>
    <w:rsid w:val="00F7507E"/>
    <w:rsid w:val="00F75195"/>
    <w:rsid w:val="00F75330"/>
    <w:rsid w:val="00F75400"/>
    <w:rsid w:val="00F7546C"/>
    <w:rsid w:val="00F754AD"/>
    <w:rsid w:val="00F75568"/>
    <w:rsid w:val="00F75652"/>
    <w:rsid w:val="00F757F6"/>
    <w:rsid w:val="00F758C4"/>
    <w:rsid w:val="00F75905"/>
    <w:rsid w:val="00F7596E"/>
    <w:rsid w:val="00F75A2C"/>
    <w:rsid w:val="00F75B66"/>
    <w:rsid w:val="00F75B82"/>
    <w:rsid w:val="00F75BE2"/>
    <w:rsid w:val="00F75C5D"/>
    <w:rsid w:val="00F75EBD"/>
    <w:rsid w:val="00F75EC9"/>
    <w:rsid w:val="00F75F01"/>
    <w:rsid w:val="00F76147"/>
    <w:rsid w:val="00F761FE"/>
    <w:rsid w:val="00F76255"/>
    <w:rsid w:val="00F76270"/>
    <w:rsid w:val="00F7642F"/>
    <w:rsid w:val="00F7652D"/>
    <w:rsid w:val="00F76586"/>
    <w:rsid w:val="00F76670"/>
    <w:rsid w:val="00F766A8"/>
    <w:rsid w:val="00F7687D"/>
    <w:rsid w:val="00F7690D"/>
    <w:rsid w:val="00F76BD9"/>
    <w:rsid w:val="00F76C15"/>
    <w:rsid w:val="00F76C38"/>
    <w:rsid w:val="00F77100"/>
    <w:rsid w:val="00F77285"/>
    <w:rsid w:val="00F776F1"/>
    <w:rsid w:val="00F77727"/>
    <w:rsid w:val="00F778AC"/>
    <w:rsid w:val="00F77A54"/>
    <w:rsid w:val="00F77B86"/>
    <w:rsid w:val="00F8005C"/>
    <w:rsid w:val="00F800BA"/>
    <w:rsid w:val="00F80318"/>
    <w:rsid w:val="00F803D0"/>
    <w:rsid w:val="00F803D2"/>
    <w:rsid w:val="00F803E4"/>
    <w:rsid w:val="00F80570"/>
    <w:rsid w:val="00F806A0"/>
    <w:rsid w:val="00F806B6"/>
    <w:rsid w:val="00F80703"/>
    <w:rsid w:val="00F80705"/>
    <w:rsid w:val="00F8093D"/>
    <w:rsid w:val="00F80948"/>
    <w:rsid w:val="00F80AAB"/>
    <w:rsid w:val="00F80AF4"/>
    <w:rsid w:val="00F80BC8"/>
    <w:rsid w:val="00F80D56"/>
    <w:rsid w:val="00F80DB9"/>
    <w:rsid w:val="00F80DE6"/>
    <w:rsid w:val="00F80E49"/>
    <w:rsid w:val="00F80EBC"/>
    <w:rsid w:val="00F81012"/>
    <w:rsid w:val="00F810EC"/>
    <w:rsid w:val="00F81102"/>
    <w:rsid w:val="00F811D2"/>
    <w:rsid w:val="00F81387"/>
    <w:rsid w:val="00F8138A"/>
    <w:rsid w:val="00F813E2"/>
    <w:rsid w:val="00F814AE"/>
    <w:rsid w:val="00F814BF"/>
    <w:rsid w:val="00F814FC"/>
    <w:rsid w:val="00F81664"/>
    <w:rsid w:val="00F818E6"/>
    <w:rsid w:val="00F81D01"/>
    <w:rsid w:val="00F81D12"/>
    <w:rsid w:val="00F81D35"/>
    <w:rsid w:val="00F81E6A"/>
    <w:rsid w:val="00F81EF6"/>
    <w:rsid w:val="00F82134"/>
    <w:rsid w:val="00F822E3"/>
    <w:rsid w:val="00F82301"/>
    <w:rsid w:val="00F82537"/>
    <w:rsid w:val="00F82621"/>
    <w:rsid w:val="00F82866"/>
    <w:rsid w:val="00F8288A"/>
    <w:rsid w:val="00F829E6"/>
    <w:rsid w:val="00F82A20"/>
    <w:rsid w:val="00F82B6E"/>
    <w:rsid w:val="00F82B89"/>
    <w:rsid w:val="00F82CD1"/>
    <w:rsid w:val="00F82D19"/>
    <w:rsid w:val="00F82D7D"/>
    <w:rsid w:val="00F82DB5"/>
    <w:rsid w:val="00F82F1E"/>
    <w:rsid w:val="00F83022"/>
    <w:rsid w:val="00F83027"/>
    <w:rsid w:val="00F830C2"/>
    <w:rsid w:val="00F83137"/>
    <w:rsid w:val="00F8315A"/>
    <w:rsid w:val="00F83418"/>
    <w:rsid w:val="00F83460"/>
    <w:rsid w:val="00F83469"/>
    <w:rsid w:val="00F83643"/>
    <w:rsid w:val="00F8369C"/>
    <w:rsid w:val="00F8386B"/>
    <w:rsid w:val="00F83897"/>
    <w:rsid w:val="00F83935"/>
    <w:rsid w:val="00F83AE5"/>
    <w:rsid w:val="00F83AF8"/>
    <w:rsid w:val="00F83B76"/>
    <w:rsid w:val="00F83BB2"/>
    <w:rsid w:val="00F83F7A"/>
    <w:rsid w:val="00F8400C"/>
    <w:rsid w:val="00F84098"/>
    <w:rsid w:val="00F841FB"/>
    <w:rsid w:val="00F84408"/>
    <w:rsid w:val="00F84410"/>
    <w:rsid w:val="00F84421"/>
    <w:rsid w:val="00F8449B"/>
    <w:rsid w:val="00F844BD"/>
    <w:rsid w:val="00F84521"/>
    <w:rsid w:val="00F84563"/>
    <w:rsid w:val="00F84646"/>
    <w:rsid w:val="00F8471B"/>
    <w:rsid w:val="00F84816"/>
    <w:rsid w:val="00F8483A"/>
    <w:rsid w:val="00F84853"/>
    <w:rsid w:val="00F84878"/>
    <w:rsid w:val="00F848ED"/>
    <w:rsid w:val="00F84A8F"/>
    <w:rsid w:val="00F84B44"/>
    <w:rsid w:val="00F84C39"/>
    <w:rsid w:val="00F84C4C"/>
    <w:rsid w:val="00F84D4C"/>
    <w:rsid w:val="00F84E61"/>
    <w:rsid w:val="00F84EFE"/>
    <w:rsid w:val="00F84FE9"/>
    <w:rsid w:val="00F85386"/>
    <w:rsid w:val="00F854F5"/>
    <w:rsid w:val="00F85685"/>
    <w:rsid w:val="00F85691"/>
    <w:rsid w:val="00F85830"/>
    <w:rsid w:val="00F859CB"/>
    <w:rsid w:val="00F85A98"/>
    <w:rsid w:val="00F85DD7"/>
    <w:rsid w:val="00F85F94"/>
    <w:rsid w:val="00F85FEA"/>
    <w:rsid w:val="00F860F0"/>
    <w:rsid w:val="00F86105"/>
    <w:rsid w:val="00F86189"/>
    <w:rsid w:val="00F861D0"/>
    <w:rsid w:val="00F86234"/>
    <w:rsid w:val="00F86351"/>
    <w:rsid w:val="00F86522"/>
    <w:rsid w:val="00F865CF"/>
    <w:rsid w:val="00F865E3"/>
    <w:rsid w:val="00F86771"/>
    <w:rsid w:val="00F86832"/>
    <w:rsid w:val="00F86918"/>
    <w:rsid w:val="00F86953"/>
    <w:rsid w:val="00F869DC"/>
    <w:rsid w:val="00F86A04"/>
    <w:rsid w:val="00F86C42"/>
    <w:rsid w:val="00F86D4D"/>
    <w:rsid w:val="00F86EC5"/>
    <w:rsid w:val="00F86FAA"/>
    <w:rsid w:val="00F87032"/>
    <w:rsid w:val="00F87094"/>
    <w:rsid w:val="00F8725C"/>
    <w:rsid w:val="00F8736F"/>
    <w:rsid w:val="00F875AB"/>
    <w:rsid w:val="00F8792A"/>
    <w:rsid w:val="00F879D7"/>
    <w:rsid w:val="00F87AB3"/>
    <w:rsid w:val="00F87BFB"/>
    <w:rsid w:val="00F87D0E"/>
    <w:rsid w:val="00F87DBA"/>
    <w:rsid w:val="00F9046F"/>
    <w:rsid w:val="00F906D1"/>
    <w:rsid w:val="00F90721"/>
    <w:rsid w:val="00F908CF"/>
    <w:rsid w:val="00F90A63"/>
    <w:rsid w:val="00F90B29"/>
    <w:rsid w:val="00F90B6F"/>
    <w:rsid w:val="00F90FFE"/>
    <w:rsid w:val="00F9107B"/>
    <w:rsid w:val="00F910FB"/>
    <w:rsid w:val="00F91240"/>
    <w:rsid w:val="00F913DC"/>
    <w:rsid w:val="00F914C7"/>
    <w:rsid w:val="00F915E7"/>
    <w:rsid w:val="00F91610"/>
    <w:rsid w:val="00F917B3"/>
    <w:rsid w:val="00F91871"/>
    <w:rsid w:val="00F919E4"/>
    <w:rsid w:val="00F91A04"/>
    <w:rsid w:val="00F91AEA"/>
    <w:rsid w:val="00F91BF1"/>
    <w:rsid w:val="00F91C62"/>
    <w:rsid w:val="00F91DDA"/>
    <w:rsid w:val="00F91EED"/>
    <w:rsid w:val="00F91F0F"/>
    <w:rsid w:val="00F91FE6"/>
    <w:rsid w:val="00F92461"/>
    <w:rsid w:val="00F924D1"/>
    <w:rsid w:val="00F9258B"/>
    <w:rsid w:val="00F9262B"/>
    <w:rsid w:val="00F92882"/>
    <w:rsid w:val="00F929F2"/>
    <w:rsid w:val="00F92B31"/>
    <w:rsid w:val="00F92BAC"/>
    <w:rsid w:val="00F92DE8"/>
    <w:rsid w:val="00F92F54"/>
    <w:rsid w:val="00F93051"/>
    <w:rsid w:val="00F9309C"/>
    <w:rsid w:val="00F930B1"/>
    <w:rsid w:val="00F9348A"/>
    <w:rsid w:val="00F934D1"/>
    <w:rsid w:val="00F93538"/>
    <w:rsid w:val="00F93630"/>
    <w:rsid w:val="00F936FA"/>
    <w:rsid w:val="00F93709"/>
    <w:rsid w:val="00F93867"/>
    <w:rsid w:val="00F938DA"/>
    <w:rsid w:val="00F9397A"/>
    <w:rsid w:val="00F93A16"/>
    <w:rsid w:val="00F93A37"/>
    <w:rsid w:val="00F93A61"/>
    <w:rsid w:val="00F93D76"/>
    <w:rsid w:val="00F93DEA"/>
    <w:rsid w:val="00F93E94"/>
    <w:rsid w:val="00F93F69"/>
    <w:rsid w:val="00F93FC0"/>
    <w:rsid w:val="00F94032"/>
    <w:rsid w:val="00F94182"/>
    <w:rsid w:val="00F9431F"/>
    <w:rsid w:val="00F94419"/>
    <w:rsid w:val="00F94468"/>
    <w:rsid w:val="00F944D9"/>
    <w:rsid w:val="00F9479F"/>
    <w:rsid w:val="00F9496C"/>
    <w:rsid w:val="00F94A1C"/>
    <w:rsid w:val="00F94A76"/>
    <w:rsid w:val="00F94B9A"/>
    <w:rsid w:val="00F94C6E"/>
    <w:rsid w:val="00F94CD7"/>
    <w:rsid w:val="00F94D2F"/>
    <w:rsid w:val="00F94DB3"/>
    <w:rsid w:val="00F94E1E"/>
    <w:rsid w:val="00F94EEC"/>
    <w:rsid w:val="00F94FD9"/>
    <w:rsid w:val="00F9503C"/>
    <w:rsid w:val="00F951F9"/>
    <w:rsid w:val="00F95235"/>
    <w:rsid w:val="00F95255"/>
    <w:rsid w:val="00F95375"/>
    <w:rsid w:val="00F95404"/>
    <w:rsid w:val="00F955B3"/>
    <w:rsid w:val="00F956A7"/>
    <w:rsid w:val="00F956C1"/>
    <w:rsid w:val="00F95713"/>
    <w:rsid w:val="00F957FD"/>
    <w:rsid w:val="00F959B2"/>
    <w:rsid w:val="00F95A63"/>
    <w:rsid w:val="00F95B9C"/>
    <w:rsid w:val="00F95C19"/>
    <w:rsid w:val="00F95C9F"/>
    <w:rsid w:val="00F95D72"/>
    <w:rsid w:val="00F95D7C"/>
    <w:rsid w:val="00F95DE5"/>
    <w:rsid w:val="00F95E7B"/>
    <w:rsid w:val="00F95ED2"/>
    <w:rsid w:val="00F95EE4"/>
    <w:rsid w:val="00F96034"/>
    <w:rsid w:val="00F9603C"/>
    <w:rsid w:val="00F960DB"/>
    <w:rsid w:val="00F9647B"/>
    <w:rsid w:val="00F96500"/>
    <w:rsid w:val="00F965B4"/>
    <w:rsid w:val="00F9669E"/>
    <w:rsid w:val="00F96769"/>
    <w:rsid w:val="00F97038"/>
    <w:rsid w:val="00F97113"/>
    <w:rsid w:val="00F97135"/>
    <w:rsid w:val="00F97158"/>
    <w:rsid w:val="00F97224"/>
    <w:rsid w:val="00F97242"/>
    <w:rsid w:val="00F973C7"/>
    <w:rsid w:val="00F9743A"/>
    <w:rsid w:val="00F97666"/>
    <w:rsid w:val="00F97A30"/>
    <w:rsid w:val="00F97CF0"/>
    <w:rsid w:val="00F97EB2"/>
    <w:rsid w:val="00F97EB9"/>
    <w:rsid w:val="00FA00F0"/>
    <w:rsid w:val="00FA039D"/>
    <w:rsid w:val="00FA0444"/>
    <w:rsid w:val="00FA04CF"/>
    <w:rsid w:val="00FA05EC"/>
    <w:rsid w:val="00FA0667"/>
    <w:rsid w:val="00FA07B9"/>
    <w:rsid w:val="00FA0810"/>
    <w:rsid w:val="00FA0922"/>
    <w:rsid w:val="00FA094F"/>
    <w:rsid w:val="00FA09DC"/>
    <w:rsid w:val="00FA0CFD"/>
    <w:rsid w:val="00FA0D7B"/>
    <w:rsid w:val="00FA0D7F"/>
    <w:rsid w:val="00FA0F1C"/>
    <w:rsid w:val="00FA0F83"/>
    <w:rsid w:val="00FA10CB"/>
    <w:rsid w:val="00FA1313"/>
    <w:rsid w:val="00FA1352"/>
    <w:rsid w:val="00FA136E"/>
    <w:rsid w:val="00FA13B7"/>
    <w:rsid w:val="00FA13BA"/>
    <w:rsid w:val="00FA1408"/>
    <w:rsid w:val="00FA1455"/>
    <w:rsid w:val="00FA1497"/>
    <w:rsid w:val="00FA15F8"/>
    <w:rsid w:val="00FA1606"/>
    <w:rsid w:val="00FA1628"/>
    <w:rsid w:val="00FA16B2"/>
    <w:rsid w:val="00FA170F"/>
    <w:rsid w:val="00FA184E"/>
    <w:rsid w:val="00FA1EC2"/>
    <w:rsid w:val="00FA1EFB"/>
    <w:rsid w:val="00FA222E"/>
    <w:rsid w:val="00FA22CD"/>
    <w:rsid w:val="00FA244E"/>
    <w:rsid w:val="00FA2875"/>
    <w:rsid w:val="00FA2A14"/>
    <w:rsid w:val="00FA2B47"/>
    <w:rsid w:val="00FA2B7F"/>
    <w:rsid w:val="00FA2C35"/>
    <w:rsid w:val="00FA2EEE"/>
    <w:rsid w:val="00FA30F9"/>
    <w:rsid w:val="00FA31E7"/>
    <w:rsid w:val="00FA32F8"/>
    <w:rsid w:val="00FA343B"/>
    <w:rsid w:val="00FA35BE"/>
    <w:rsid w:val="00FA3623"/>
    <w:rsid w:val="00FA385B"/>
    <w:rsid w:val="00FA38BE"/>
    <w:rsid w:val="00FA3957"/>
    <w:rsid w:val="00FA3C84"/>
    <w:rsid w:val="00FA3E66"/>
    <w:rsid w:val="00FA3EC3"/>
    <w:rsid w:val="00FA3F6C"/>
    <w:rsid w:val="00FA4028"/>
    <w:rsid w:val="00FA40CF"/>
    <w:rsid w:val="00FA413A"/>
    <w:rsid w:val="00FA4144"/>
    <w:rsid w:val="00FA420A"/>
    <w:rsid w:val="00FA437C"/>
    <w:rsid w:val="00FA4507"/>
    <w:rsid w:val="00FA4690"/>
    <w:rsid w:val="00FA47FA"/>
    <w:rsid w:val="00FA4A80"/>
    <w:rsid w:val="00FA4A91"/>
    <w:rsid w:val="00FA4D02"/>
    <w:rsid w:val="00FA4DDF"/>
    <w:rsid w:val="00FA4E26"/>
    <w:rsid w:val="00FA4F00"/>
    <w:rsid w:val="00FA5275"/>
    <w:rsid w:val="00FA53BF"/>
    <w:rsid w:val="00FA5445"/>
    <w:rsid w:val="00FA55A5"/>
    <w:rsid w:val="00FA560A"/>
    <w:rsid w:val="00FA5740"/>
    <w:rsid w:val="00FA5763"/>
    <w:rsid w:val="00FA58DD"/>
    <w:rsid w:val="00FA5A51"/>
    <w:rsid w:val="00FA5AB6"/>
    <w:rsid w:val="00FA5C71"/>
    <w:rsid w:val="00FA5D5C"/>
    <w:rsid w:val="00FA5D91"/>
    <w:rsid w:val="00FA5DCE"/>
    <w:rsid w:val="00FA5E71"/>
    <w:rsid w:val="00FA5E74"/>
    <w:rsid w:val="00FA5F3F"/>
    <w:rsid w:val="00FA5F5E"/>
    <w:rsid w:val="00FA60E8"/>
    <w:rsid w:val="00FA610C"/>
    <w:rsid w:val="00FA6147"/>
    <w:rsid w:val="00FA614C"/>
    <w:rsid w:val="00FA6199"/>
    <w:rsid w:val="00FA62CD"/>
    <w:rsid w:val="00FA645E"/>
    <w:rsid w:val="00FA6586"/>
    <w:rsid w:val="00FA658F"/>
    <w:rsid w:val="00FA65CB"/>
    <w:rsid w:val="00FA6686"/>
    <w:rsid w:val="00FA6A01"/>
    <w:rsid w:val="00FA6D11"/>
    <w:rsid w:val="00FA6DC1"/>
    <w:rsid w:val="00FA6DE1"/>
    <w:rsid w:val="00FA6E4F"/>
    <w:rsid w:val="00FA6E7F"/>
    <w:rsid w:val="00FA6F46"/>
    <w:rsid w:val="00FA7027"/>
    <w:rsid w:val="00FA70A2"/>
    <w:rsid w:val="00FA7114"/>
    <w:rsid w:val="00FA71E9"/>
    <w:rsid w:val="00FA72F6"/>
    <w:rsid w:val="00FA734C"/>
    <w:rsid w:val="00FA73BF"/>
    <w:rsid w:val="00FA7699"/>
    <w:rsid w:val="00FA76D6"/>
    <w:rsid w:val="00FA7769"/>
    <w:rsid w:val="00FA782B"/>
    <w:rsid w:val="00FA791F"/>
    <w:rsid w:val="00FA7A16"/>
    <w:rsid w:val="00FA7A35"/>
    <w:rsid w:val="00FA7D25"/>
    <w:rsid w:val="00FA7F60"/>
    <w:rsid w:val="00FB008A"/>
    <w:rsid w:val="00FB0199"/>
    <w:rsid w:val="00FB0379"/>
    <w:rsid w:val="00FB0512"/>
    <w:rsid w:val="00FB052D"/>
    <w:rsid w:val="00FB05A1"/>
    <w:rsid w:val="00FB05BC"/>
    <w:rsid w:val="00FB0634"/>
    <w:rsid w:val="00FB09AB"/>
    <w:rsid w:val="00FB0B95"/>
    <w:rsid w:val="00FB0C33"/>
    <w:rsid w:val="00FB0C77"/>
    <w:rsid w:val="00FB0C84"/>
    <w:rsid w:val="00FB0E2B"/>
    <w:rsid w:val="00FB0E6D"/>
    <w:rsid w:val="00FB1134"/>
    <w:rsid w:val="00FB11E3"/>
    <w:rsid w:val="00FB12F9"/>
    <w:rsid w:val="00FB14E0"/>
    <w:rsid w:val="00FB1511"/>
    <w:rsid w:val="00FB1580"/>
    <w:rsid w:val="00FB15EE"/>
    <w:rsid w:val="00FB168E"/>
    <w:rsid w:val="00FB1788"/>
    <w:rsid w:val="00FB1820"/>
    <w:rsid w:val="00FB1875"/>
    <w:rsid w:val="00FB19D2"/>
    <w:rsid w:val="00FB19EE"/>
    <w:rsid w:val="00FB1A00"/>
    <w:rsid w:val="00FB1A04"/>
    <w:rsid w:val="00FB1BE9"/>
    <w:rsid w:val="00FB1C93"/>
    <w:rsid w:val="00FB1CEF"/>
    <w:rsid w:val="00FB1D81"/>
    <w:rsid w:val="00FB1D87"/>
    <w:rsid w:val="00FB1F37"/>
    <w:rsid w:val="00FB2000"/>
    <w:rsid w:val="00FB21B2"/>
    <w:rsid w:val="00FB22D7"/>
    <w:rsid w:val="00FB2379"/>
    <w:rsid w:val="00FB24A0"/>
    <w:rsid w:val="00FB24CF"/>
    <w:rsid w:val="00FB2582"/>
    <w:rsid w:val="00FB25FF"/>
    <w:rsid w:val="00FB2799"/>
    <w:rsid w:val="00FB2809"/>
    <w:rsid w:val="00FB283F"/>
    <w:rsid w:val="00FB2867"/>
    <w:rsid w:val="00FB2AAD"/>
    <w:rsid w:val="00FB2FF2"/>
    <w:rsid w:val="00FB322F"/>
    <w:rsid w:val="00FB3263"/>
    <w:rsid w:val="00FB3289"/>
    <w:rsid w:val="00FB329F"/>
    <w:rsid w:val="00FB3302"/>
    <w:rsid w:val="00FB35C8"/>
    <w:rsid w:val="00FB3692"/>
    <w:rsid w:val="00FB371F"/>
    <w:rsid w:val="00FB3846"/>
    <w:rsid w:val="00FB3881"/>
    <w:rsid w:val="00FB38F1"/>
    <w:rsid w:val="00FB3C15"/>
    <w:rsid w:val="00FB3CB7"/>
    <w:rsid w:val="00FB3D3D"/>
    <w:rsid w:val="00FB3DCA"/>
    <w:rsid w:val="00FB404C"/>
    <w:rsid w:val="00FB40C5"/>
    <w:rsid w:val="00FB41F5"/>
    <w:rsid w:val="00FB4355"/>
    <w:rsid w:val="00FB4361"/>
    <w:rsid w:val="00FB459D"/>
    <w:rsid w:val="00FB481D"/>
    <w:rsid w:val="00FB48E7"/>
    <w:rsid w:val="00FB497B"/>
    <w:rsid w:val="00FB4B45"/>
    <w:rsid w:val="00FB4B8A"/>
    <w:rsid w:val="00FB4B8E"/>
    <w:rsid w:val="00FB4BD4"/>
    <w:rsid w:val="00FB4BE1"/>
    <w:rsid w:val="00FB4BFF"/>
    <w:rsid w:val="00FB5043"/>
    <w:rsid w:val="00FB5152"/>
    <w:rsid w:val="00FB52AD"/>
    <w:rsid w:val="00FB53DE"/>
    <w:rsid w:val="00FB54F5"/>
    <w:rsid w:val="00FB55F7"/>
    <w:rsid w:val="00FB57A2"/>
    <w:rsid w:val="00FB5A26"/>
    <w:rsid w:val="00FB5D7D"/>
    <w:rsid w:val="00FB5E71"/>
    <w:rsid w:val="00FB5F8F"/>
    <w:rsid w:val="00FB614E"/>
    <w:rsid w:val="00FB61E4"/>
    <w:rsid w:val="00FB63E2"/>
    <w:rsid w:val="00FB63FF"/>
    <w:rsid w:val="00FB6543"/>
    <w:rsid w:val="00FB65DD"/>
    <w:rsid w:val="00FB66A5"/>
    <w:rsid w:val="00FB67CE"/>
    <w:rsid w:val="00FB680E"/>
    <w:rsid w:val="00FB690F"/>
    <w:rsid w:val="00FB6A12"/>
    <w:rsid w:val="00FB6AA7"/>
    <w:rsid w:val="00FB6B73"/>
    <w:rsid w:val="00FB6CBB"/>
    <w:rsid w:val="00FB6DD1"/>
    <w:rsid w:val="00FB6ECA"/>
    <w:rsid w:val="00FB6F71"/>
    <w:rsid w:val="00FB6FB1"/>
    <w:rsid w:val="00FB70DC"/>
    <w:rsid w:val="00FB7150"/>
    <w:rsid w:val="00FB71AB"/>
    <w:rsid w:val="00FB72CA"/>
    <w:rsid w:val="00FB76D4"/>
    <w:rsid w:val="00FB7846"/>
    <w:rsid w:val="00FB78DF"/>
    <w:rsid w:val="00FB78EF"/>
    <w:rsid w:val="00FB7904"/>
    <w:rsid w:val="00FB794F"/>
    <w:rsid w:val="00FB7994"/>
    <w:rsid w:val="00FB7A0B"/>
    <w:rsid w:val="00FB7A39"/>
    <w:rsid w:val="00FB7C38"/>
    <w:rsid w:val="00FB7EE2"/>
    <w:rsid w:val="00FB7FE8"/>
    <w:rsid w:val="00FC0065"/>
    <w:rsid w:val="00FC011A"/>
    <w:rsid w:val="00FC02CB"/>
    <w:rsid w:val="00FC03B2"/>
    <w:rsid w:val="00FC0400"/>
    <w:rsid w:val="00FC0591"/>
    <w:rsid w:val="00FC062F"/>
    <w:rsid w:val="00FC065D"/>
    <w:rsid w:val="00FC0682"/>
    <w:rsid w:val="00FC0754"/>
    <w:rsid w:val="00FC080E"/>
    <w:rsid w:val="00FC09E4"/>
    <w:rsid w:val="00FC0C54"/>
    <w:rsid w:val="00FC0E39"/>
    <w:rsid w:val="00FC0E53"/>
    <w:rsid w:val="00FC0E7D"/>
    <w:rsid w:val="00FC11CE"/>
    <w:rsid w:val="00FC11F5"/>
    <w:rsid w:val="00FC13A7"/>
    <w:rsid w:val="00FC1524"/>
    <w:rsid w:val="00FC15D3"/>
    <w:rsid w:val="00FC1837"/>
    <w:rsid w:val="00FC1BD6"/>
    <w:rsid w:val="00FC1D1B"/>
    <w:rsid w:val="00FC1E18"/>
    <w:rsid w:val="00FC1F50"/>
    <w:rsid w:val="00FC1F58"/>
    <w:rsid w:val="00FC1FBF"/>
    <w:rsid w:val="00FC206E"/>
    <w:rsid w:val="00FC207E"/>
    <w:rsid w:val="00FC20DF"/>
    <w:rsid w:val="00FC2127"/>
    <w:rsid w:val="00FC21B7"/>
    <w:rsid w:val="00FC22FF"/>
    <w:rsid w:val="00FC2325"/>
    <w:rsid w:val="00FC233C"/>
    <w:rsid w:val="00FC2353"/>
    <w:rsid w:val="00FC237B"/>
    <w:rsid w:val="00FC2386"/>
    <w:rsid w:val="00FC25E2"/>
    <w:rsid w:val="00FC26B7"/>
    <w:rsid w:val="00FC2759"/>
    <w:rsid w:val="00FC288B"/>
    <w:rsid w:val="00FC2B45"/>
    <w:rsid w:val="00FC2CE4"/>
    <w:rsid w:val="00FC2D22"/>
    <w:rsid w:val="00FC2FB5"/>
    <w:rsid w:val="00FC3023"/>
    <w:rsid w:val="00FC302B"/>
    <w:rsid w:val="00FC3157"/>
    <w:rsid w:val="00FC318B"/>
    <w:rsid w:val="00FC3242"/>
    <w:rsid w:val="00FC3282"/>
    <w:rsid w:val="00FC351A"/>
    <w:rsid w:val="00FC3594"/>
    <w:rsid w:val="00FC35D9"/>
    <w:rsid w:val="00FC3A39"/>
    <w:rsid w:val="00FC3AAB"/>
    <w:rsid w:val="00FC3AEE"/>
    <w:rsid w:val="00FC3B25"/>
    <w:rsid w:val="00FC3C0B"/>
    <w:rsid w:val="00FC3C2E"/>
    <w:rsid w:val="00FC3CCD"/>
    <w:rsid w:val="00FC3D0A"/>
    <w:rsid w:val="00FC3E3E"/>
    <w:rsid w:val="00FC3E9E"/>
    <w:rsid w:val="00FC401F"/>
    <w:rsid w:val="00FC451A"/>
    <w:rsid w:val="00FC4523"/>
    <w:rsid w:val="00FC4694"/>
    <w:rsid w:val="00FC46DA"/>
    <w:rsid w:val="00FC4866"/>
    <w:rsid w:val="00FC491B"/>
    <w:rsid w:val="00FC498F"/>
    <w:rsid w:val="00FC49C5"/>
    <w:rsid w:val="00FC4B73"/>
    <w:rsid w:val="00FC4DC1"/>
    <w:rsid w:val="00FC4E38"/>
    <w:rsid w:val="00FC502C"/>
    <w:rsid w:val="00FC504A"/>
    <w:rsid w:val="00FC52E5"/>
    <w:rsid w:val="00FC5354"/>
    <w:rsid w:val="00FC5368"/>
    <w:rsid w:val="00FC54E4"/>
    <w:rsid w:val="00FC5608"/>
    <w:rsid w:val="00FC57B8"/>
    <w:rsid w:val="00FC57E2"/>
    <w:rsid w:val="00FC5800"/>
    <w:rsid w:val="00FC58A2"/>
    <w:rsid w:val="00FC59D4"/>
    <w:rsid w:val="00FC5BCD"/>
    <w:rsid w:val="00FC5D2C"/>
    <w:rsid w:val="00FC5E8A"/>
    <w:rsid w:val="00FC5E94"/>
    <w:rsid w:val="00FC6112"/>
    <w:rsid w:val="00FC613C"/>
    <w:rsid w:val="00FC6217"/>
    <w:rsid w:val="00FC6238"/>
    <w:rsid w:val="00FC63D6"/>
    <w:rsid w:val="00FC6420"/>
    <w:rsid w:val="00FC643C"/>
    <w:rsid w:val="00FC64F2"/>
    <w:rsid w:val="00FC6682"/>
    <w:rsid w:val="00FC6707"/>
    <w:rsid w:val="00FC683A"/>
    <w:rsid w:val="00FC68C1"/>
    <w:rsid w:val="00FC68F7"/>
    <w:rsid w:val="00FC69C8"/>
    <w:rsid w:val="00FC6E57"/>
    <w:rsid w:val="00FC6F72"/>
    <w:rsid w:val="00FC6FF3"/>
    <w:rsid w:val="00FC6FFE"/>
    <w:rsid w:val="00FC71B5"/>
    <w:rsid w:val="00FC7246"/>
    <w:rsid w:val="00FC72C6"/>
    <w:rsid w:val="00FC73BF"/>
    <w:rsid w:val="00FC7424"/>
    <w:rsid w:val="00FC7560"/>
    <w:rsid w:val="00FC76A5"/>
    <w:rsid w:val="00FC77F9"/>
    <w:rsid w:val="00FC7878"/>
    <w:rsid w:val="00FC7951"/>
    <w:rsid w:val="00FC7CD9"/>
    <w:rsid w:val="00FC7DAF"/>
    <w:rsid w:val="00FC7EAE"/>
    <w:rsid w:val="00FC7EB0"/>
    <w:rsid w:val="00FD00DD"/>
    <w:rsid w:val="00FD0176"/>
    <w:rsid w:val="00FD021C"/>
    <w:rsid w:val="00FD04A0"/>
    <w:rsid w:val="00FD0655"/>
    <w:rsid w:val="00FD0675"/>
    <w:rsid w:val="00FD06D0"/>
    <w:rsid w:val="00FD0BAC"/>
    <w:rsid w:val="00FD0BD1"/>
    <w:rsid w:val="00FD0C19"/>
    <w:rsid w:val="00FD0D85"/>
    <w:rsid w:val="00FD0E7F"/>
    <w:rsid w:val="00FD0FA5"/>
    <w:rsid w:val="00FD10EF"/>
    <w:rsid w:val="00FD1156"/>
    <w:rsid w:val="00FD15A6"/>
    <w:rsid w:val="00FD15B8"/>
    <w:rsid w:val="00FD161C"/>
    <w:rsid w:val="00FD1824"/>
    <w:rsid w:val="00FD1874"/>
    <w:rsid w:val="00FD188D"/>
    <w:rsid w:val="00FD18CE"/>
    <w:rsid w:val="00FD1920"/>
    <w:rsid w:val="00FD1981"/>
    <w:rsid w:val="00FD1AC4"/>
    <w:rsid w:val="00FD1C19"/>
    <w:rsid w:val="00FD1C37"/>
    <w:rsid w:val="00FD1CF7"/>
    <w:rsid w:val="00FD2037"/>
    <w:rsid w:val="00FD210F"/>
    <w:rsid w:val="00FD22C1"/>
    <w:rsid w:val="00FD22E9"/>
    <w:rsid w:val="00FD2363"/>
    <w:rsid w:val="00FD236B"/>
    <w:rsid w:val="00FD257E"/>
    <w:rsid w:val="00FD2785"/>
    <w:rsid w:val="00FD2894"/>
    <w:rsid w:val="00FD29E0"/>
    <w:rsid w:val="00FD2B32"/>
    <w:rsid w:val="00FD2B6A"/>
    <w:rsid w:val="00FD2ED8"/>
    <w:rsid w:val="00FD2FB9"/>
    <w:rsid w:val="00FD304C"/>
    <w:rsid w:val="00FD33A2"/>
    <w:rsid w:val="00FD33FC"/>
    <w:rsid w:val="00FD3416"/>
    <w:rsid w:val="00FD34E6"/>
    <w:rsid w:val="00FD350D"/>
    <w:rsid w:val="00FD3730"/>
    <w:rsid w:val="00FD3740"/>
    <w:rsid w:val="00FD3856"/>
    <w:rsid w:val="00FD39AB"/>
    <w:rsid w:val="00FD3ADE"/>
    <w:rsid w:val="00FD3B08"/>
    <w:rsid w:val="00FD3FE1"/>
    <w:rsid w:val="00FD3FE2"/>
    <w:rsid w:val="00FD4108"/>
    <w:rsid w:val="00FD4146"/>
    <w:rsid w:val="00FD460D"/>
    <w:rsid w:val="00FD4785"/>
    <w:rsid w:val="00FD4806"/>
    <w:rsid w:val="00FD4929"/>
    <w:rsid w:val="00FD49F4"/>
    <w:rsid w:val="00FD49FC"/>
    <w:rsid w:val="00FD4BA4"/>
    <w:rsid w:val="00FD4C96"/>
    <w:rsid w:val="00FD4D11"/>
    <w:rsid w:val="00FD4E20"/>
    <w:rsid w:val="00FD5020"/>
    <w:rsid w:val="00FD5192"/>
    <w:rsid w:val="00FD51B9"/>
    <w:rsid w:val="00FD534E"/>
    <w:rsid w:val="00FD5526"/>
    <w:rsid w:val="00FD55D0"/>
    <w:rsid w:val="00FD5617"/>
    <w:rsid w:val="00FD56C2"/>
    <w:rsid w:val="00FD56C7"/>
    <w:rsid w:val="00FD57C9"/>
    <w:rsid w:val="00FD59B9"/>
    <w:rsid w:val="00FD5B9C"/>
    <w:rsid w:val="00FD5CBB"/>
    <w:rsid w:val="00FD5F57"/>
    <w:rsid w:val="00FD601F"/>
    <w:rsid w:val="00FD602B"/>
    <w:rsid w:val="00FD6065"/>
    <w:rsid w:val="00FD6247"/>
    <w:rsid w:val="00FD62C4"/>
    <w:rsid w:val="00FD640C"/>
    <w:rsid w:val="00FD64D2"/>
    <w:rsid w:val="00FD6564"/>
    <w:rsid w:val="00FD663C"/>
    <w:rsid w:val="00FD66E3"/>
    <w:rsid w:val="00FD6829"/>
    <w:rsid w:val="00FD691D"/>
    <w:rsid w:val="00FD6A1B"/>
    <w:rsid w:val="00FD6B74"/>
    <w:rsid w:val="00FD6B81"/>
    <w:rsid w:val="00FD6BDA"/>
    <w:rsid w:val="00FD6BEC"/>
    <w:rsid w:val="00FD6BFA"/>
    <w:rsid w:val="00FD6C6D"/>
    <w:rsid w:val="00FD6CD5"/>
    <w:rsid w:val="00FD6DC2"/>
    <w:rsid w:val="00FD70AB"/>
    <w:rsid w:val="00FD70AE"/>
    <w:rsid w:val="00FD7161"/>
    <w:rsid w:val="00FD728A"/>
    <w:rsid w:val="00FD737C"/>
    <w:rsid w:val="00FD7393"/>
    <w:rsid w:val="00FD7525"/>
    <w:rsid w:val="00FD773F"/>
    <w:rsid w:val="00FD77EA"/>
    <w:rsid w:val="00FD7CDD"/>
    <w:rsid w:val="00FE002E"/>
    <w:rsid w:val="00FE00FC"/>
    <w:rsid w:val="00FE0178"/>
    <w:rsid w:val="00FE01F7"/>
    <w:rsid w:val="00FE06B7"/>
    <w:rsid w:val="00FE06FE"/>
    <w:rsid w:val="00FE0795"/>
    <w:rsid w:val="00FE0939"/>
    <w:rsid w:val="00FE0CCA"/>
    <w:rsid w:val="00FE0DB6"/>
    <w:rsid w:val="00FE0FD4"/>
    <w:rsid w:val="00FE0FFC"/>
    <w:rsid w:val="00FE115B"/>
    <w:rsid w:val="00FE1309"/>
    <w:rsid w:val="00FE1354"/>
    <w:rsid w:val="00FE1404"/>
    <w:rsid w:val="00FE1472"/>
    <w:rsid w:val="00FE1516"/>
    <w:rsid w:val="00FE1A8A"/>
    <w:rsid w:val="00FE1C4F"/>
    <w:rsid w:val="00FE1DC3"/>
    <w:rsid w:val="00FE1F1D"/>
    <w:rsid w:val="00FE1FF0"/>
    <w:rsid w:val="00FE20D7"/>
    <w:rsid w:val="00FE2106"/>
    <w:rsid w:val="00FE236E"/>
    <w:rsid w:val="00FE2398"/>
    <w:rsid w:val="00FE23C1"/>
    <w:rsid w:val="00FE26E1"/>
    <w:rsid w:val="00FE26E7"/>
    <w:rsid w:val="00FE28F3"/>
    <w:rsid w:val="00FE2A04"/>
    <w:rsid w:val="00FE2A7A"/>
    <w:rsid w:val="00FE2A7F"/>
    <w:rsid w:val="00FE2B59"/>
    <w:rsid w:val="00FE2B8A"/>
    <w:rsid w:val="00FE2BD0"/>
    <w:rsid w:val="00FE2D98"/>
    <w:rsid w:val="00FE2E19"/>
    <w:rsid w:val="00FE2F86"/>
    <w:rsid w:val="00FE301C"/>
    <w:rsid w:val="00FE3021"/>
    <w:rsid w:val="00FE307C"/>
    <w:rsid w:val="00FE3111"/>
    <w:rsid w:val="00FE338E"/>
    <w:rsid w:val="00FE33A3"/>
    <w:rsid w:val="00FE3465"/>
    <w:rsid w:val="00FE3519"/>
    <w:rsid w:val="00FE351B"/>
    <w:rsid w:val="00FE3529"/>
    <w:rsid w:val="00FE369B"/>
    <w:rsid w:val="00FE3A38"/>
    <w:rsid w:val="00FE3C3F"/>
    <w:rsid w:val="00FE3D56"/>
    <w:rsid w:val="00FE3DD6"/>
    <w:rsid w:val="00FE3FB6"/>
    <w:rsid w:val="00FE3FBF"/>
    <w:rsid w:val="00FE3FD9"/>
    <w:rsid w:val="00FE41BC"/>
    <w:rsid w:val="00FE42F1"/>
    <w:rsid w:val="00FE4380"/>
    <w:rsid w:val="00FE477D"/>
    <w:rsid w:val="00FE47EE"/>
    <w:rsid w:val="00FE48A4"/>
    <w:rsid w:val="00FE4920"/>
    <w:rsid w:val="00FE4A85"/>
    <w:rsid w:val="00FE4AF3"/>
    <w:rsid w:val="00FE4C19"/>
    <w:rsid w:val="00FE4CAE"/>
    <w:rsid w:val="00FE4CF2"/>
    <w:rsid w:val="00FE515A"/>
    <w:rsid w:val="00FE51B6"/>
    <w:rsid w:val="00FE5261"/>
    <w:rsid w:val="00FE527F"/>
    <w:rsid w:val="00FE52B8"/>
    <w:rsid w:val="00FE52E4"/>
    <w:rsid w:val="00FE5419"/>
    <w:rsid w:val="00FE5421"/>
    <w:rsid w:val="00FE5624"/>
    <w:rsid w:val="00FE5656"/>
    <w:rsid w:val="00FE5661"/>
    <w:rsid w:val="00FE56F1"/>
    <w:rsid w:val="00FE5748"/>
    <w:rsid w:val="00FE5753"/>
    <w:rsid w:val="00FE57E1"/>
    <w:rsid w:val="00FE57EB"/>
    <w:rsid w:val="00FE5AD8"/>
    <w:rsid w:val="00FE5C6F"/>
    <w:rsid w:val="00FE5D2C"/>
    <w:rsid w:val="00FE5FBF"/>
    <w:rsid w:val="00FE61DC"/>
    <w:rsid w:val="00FE635E"/>
    <w:rsid w:val="00FE64BD"/>
    <w:rsid w:val="00FE6587"/>
    <w:rsid w:val="00FE682D"/>
    <w:rsid w:val="00FE69C5"/>
    <w:rsid w:val="00FE6C25"/>
    <w:rsid w:val="00FE6CA8"/>
    <w:rsid w:val="00FE6D16"/>
    <w:rsid w:val="00FE6DC8"/>
    <w:rsid w:val="00FE6ED9"/>
    <w:rsid w:val="00FE6FAA"/>
    <w:rsid w:val="00FE717C"/>
    <w:rsid w:val="00FE73D4"/>
    <w:rsid w:val="00FE77BC"/>
    <w:rsid w:val="00FE77DA"/>
    <w:rsid w:val="00FE7A06"/>
    <w:rsid w:val="00FE7C65"/>
    <w:rsid w:val="00FF0077"/>
    <w:rsid w:val="00FF007C"/>
    <w:rsid w:val="00FF0190"/>
    <w:rsid w:val="00FF033A"/>
    <w:rsid w:val="00FF041A"/>
    <w:rsid w:val="00FF077A"/>
    <w:rsid w:val="00FF0792"/>
    <w:rsid w:val="00FF0813"/>
    <w:rsid w:val="00FF08CD"/>
    <w:rsid w:val="00FF0964"/>
    <w:rsid w:val="00FF0AAB"/>
    <w:rsid w:val="00FF0AB6"/>
    <w:rsid w:val="00FF0DB2"/>
    <w:rsid w:val="00FF0E38"/>
    <w:rsid w:val="00FF0E98"/>
    <w:rsid w:val="00FF0EBD"/>
    <w:rsid w:val="00FF0F67"/>
    <w:rsid w:val="00FF1103"/>
    <w:rsid w:val="00FF1195"/>
    <w:rsid w:val="00FF1217"/>
    <w:rsid w:val="00FF138D"/>
    <w:rsid w:val="00FF13C1"/>
    <w:rsid w:val="00FF158E"/>
    <w:rsid w:val="00FF15C7"/>
    <w:rsid w:val="00FF15ED"/>
    <w:rsid w:val="00FF16D6"/>
    <w:rsid w:val="00FF16F2"/>
    <w:rsid w:val="00FF178E"/>
    <w:rsid w:val="00FF1904"/>
    <w:rsid w:val="00FF19FE"/>
    <w:rsid w:val="00FF1A82"/>
    <w:rsid w:val="00FF1C39"/>
    <w:rsid w:val="00FF1C53"/>
    <w:rsid w:val="00FF1F9B"/>
    <w:rsid w:val="00FF22C2"/>
    <w:rsid w:val="00FF2408"/>
    <w:rsid w:val="00FF246E"/>
    <w:rsid w:val="00FF254B"/>
    <w:rsid w:val="00FF258E"/>
    <w:rsid w:val="00FF25AF"/>
    <w:rsid w:val="00FF27D3"/>
    <w:rsid w:val="00FF27D9"/>
    <w:rsid w:val="00FF2820"/>
    <w:rsid w:val="00FF2A13"/>
    <w:rsid w:val="00FF2B42"/>
    <w:rsid w:val="00FF2D5B"/>
    <w:rsid w:val="00FF2D9A"/>
    <w:rsid w:val="00FF2E9B"/>
    <w:rsid w:val="00FF2ECD"/>
    <w:rsid w:val="00FF308A"/>
    <w:rsid w:val="00FF3194"/>
    <w:rsid w:val="00FF3195"/>
    <w:rsid w:val="00FF3201"/>
    <w:rsid w:val="00FF3240"/>
    <w:rsid w:val="00FF32C0"/>
    <w:rsid w:val="00FF333C"/>
    <w:rsid w:val="00FF361C"/>
    <w:rsid w:val="00FF3659"/>
    <w:rsid w:val="00FF3672"/>
    <w:rsid w:val="00FF3A79"/>
    <w:rsid w:val="00FF3B7F"/>
    <w:rsid w:val="00FF3BC6"/>
    <w:rsid w:val="00FF3D05"/>
    <w:rsid w:val="00FF3EF7"/>
    <w:rsid w:val="00FF3F1B"/>
    <w:rsid w:val="00FF3F1C"/>
    <w:rsid w:val="00FF3FCD"/>
    <w:rsid w:val="00FF3FD6"/>
    <w:rsid w:val="00FF4154"/>
    <w:rsid w:val="00FF4461"/>
    <w:rsid w:val="00FF4633"/>
    <w:rsid w:val="00FF46B3"/>
    <w:rsid w:val="00FF46EE"/>
    <w:rsid w:val="00FF4784"/>
    <w:rsid w:val="00FF4AED"/>
    <w:rsid w:val="00FF4B5E"/>
    <w:rsid w:val="00FF4BE1"/>
    <w:rsid w:val="00FF4DDE"/>
    <w:rsid w:val="00FF4EB4"/>
    <w:rsid w:val="00FF4F78"/>
    <w:rsid w:val="00FF4F92"/>
    <w:rsid w:val="00FF50B2"/>
    <w:rsid w:val="00FF52EB"/>
    <w:rsid w:val="00FF54EB"/>
    <w:rsid w:val="00FF5717"/>
    <w:rsid w:val="00FF5AB1"/>
    <w:rsid w:val="00FF5C0D"/>
    <w:rsid w:val="00FF5E33"/>
    <w:rsid w:val="00FF5F32"/>
    <w:rsid w:val="00FF61E7"/>
    <w:rsid w:val="00FF6223"/>
    <w:rsid w:val="00FF62CD"/>
    <w:rsid w:val="00FF6366"/>
    <w:rsid w:val="00FF6436"/>
    <w:rsid w:val="00FF64C8"/>
    <w:rsid w:val="00FF6704"/>
    <w:rsid w:val="00FF6822"/>
    <w:rsid w:val="00FF6837"/>
    <w:rsid w:val="00FF6875"/>
    <w:rsid w:val="00FF6A33"/>
    <w:rsid w:val="00FF6C1F"/>
    <w:rsid w:val="00FF6C48"/>
    <w:rsid w:val="00FF6E17"/>
    <w:rsid w:val="00FF7146"/>
    <w:rsid w:val="00FF71A1"/>
    <w:rsid w:val="00FF73C8"/>
    <w:rsid w:val="00FF73D0"/>
    <w:rsid w:val="00FF749D"/>
    <w:rsid w:val="00FF7506"/>
    <w:rsid w:val="00FF7667"/>
    <w:rsid w:val="00FF7830"/>
    <w:rsid w:val="00FF7B1E"/>
    <w:rsid w:val="00FF7BB5"/>
    <w:rsid w:val="00FF7CB2"/>
    <w:rsid w:val="00FF7D38"/>
    <w:rsid w:val="00FF7DD7"/>
    <w:rsid w:val="00FF7E33"/>
    <w:rsid w:val="00FF7E86"/>
    <w:rsid w:val="010442FC"/>
    <w:rsid w:val="010DD53F"/>
    <w:rsid w:val="010EEAAC"/>
    <w:rsid w:val="0110AACE"/>
    <w:rsid w:val="011CEE18"/>
    <w:rsid w:val="0121F06D"/>
    <w:rsid w:val="012299F2"/>
    <w:rsid w:val="01298CEA"/>
    <w:rsid w:val="012E02FC"/>
    <w:rsid w:val="01316D58"/>
    <w:rsid w:val="01338A18"/>
    <w:rsid w:val="01343605"/>
    <w:rsid w:val="01370642"/>
    <w:rsid w:val="013CF737"/>
    <w:rsid w:val="0143350B"/>
    <w:rsid w:val="01448E72"/>
    <w:rsid w:val="014A9353"/>
    <w:rsid w:val="014C0C1A"/>
    <w:rsid w:val="014DCACF"/>
    <w:rsid w:val="014F4E0F"/>
    <w:rsid w:val="015305D8"/>
    <w:rsid w:val="015A4D79"/>
    <w:rsid w:val="015BBCAC"/>
    <w:rsid w:val="0162B610"/>
    <w:rsid w:val="0163880B"/>
    <w:rsid w:val="0163DC08"/>
    <w:rsid w:val="0164DE8E"/>
    <w:rsid w:val="01665BCC"/>
    <w:rsid w:val="016D8691"/>
    <w:rsid w:val="01749D4B"/>
    <w:rsid w:val="017976D1"/>
    <w:rsid w:val="017AC5E5"/>
    <w:rsid w:val="017CAA56"/>
    <w:rsid w:val="018B600C"/>
    <w:rsid w:val="018E7888"/>
    <w:rsid w:val="018E8C9A"/>
    <w:rsid w:val="01AF3993"/>
    <w:rsid w:val="01B74135"/>
    <w:rsid w:val="01BA8971"/>
    <w:rsid w:val="01BCFF51"/>
    <w:rsid w:val="01BFFD05"/>
    <w:rsid w:val="01C12444"/>
    <w:rsid w:val="01C8B085"/>
    <w:rsid w:val="01D211D3"/>
    <w:rsid w:val="01DDBDFF"/>
    <w:rsid w:val="01E280D2"/>
    <w:rsid w:val="01E3C067"/>
    <w:rsid w:val="01E6C256"/>
    <w:rsid w:val="01EA37C4"/>
    <w:rsid w:val="01EF3DDC"/>
    <w:rsid w:val="01F0A061"/>
    <w:rsid w:val="01F1CCF7"/>
    <w:rsid w:val="01F2308A"/>
    <w:rsid w:val="01F35E82"/>
    <w:rsid w:val="01F395B9"/>
    <w:rsid w:val="01F4ACD0"/>
    <w:rsid w:val="01F936BA"/>
    <w:rsid w:val="01FEBE8E"/>
    <w:rsid w:val="02044C8C"/>
    <w:rsid w:val="020E4DD1"/>
    <w:rsid w:val="021474EF"/>
    <w:rsid w:val="0217F674"/>
    <w:rsid w:val="02204B87"/>
    <w:rsid w:val="02214DC3"/>
    <w:rsid w:val="0221B413"/>
    <w:rsid w:val="0225CD1B"/>
    <w:rsid w:val="022E52CF"/>
    <w:rsid w:val="0234D77D"/>
    <w:rsid w:val="023D4825"/>
    <w:rsid w:val="023E29BA"/>
    <w:rsid w:val="02420D36"/>
    <w:rsid w:val="02426E15"/>
    <w:rsid w:val="02495AA1"/>
    <w:rsid w:val="0249ABDC"/>
    <w:rsid w:val="0254224A"/>
    <w:rsid w:val="02543B10"/>
    <w:rsid w:val="0258FD2C"/>
    <w:rsid w:val="025923C9"/>
    <w:rsid w:val="025B0F32"/>
    <w:rsid w:val="0263D435"/>
    <w:rsid w:val="0266E602"/>
    <w:rsid w:val="026A6D69"/>
    <w:rsid w:val="027CE3A2"/>
    <w:rsid w:val="027F0C03"/>
    <w:rsid w:val="02806D2A"/>
    <w:rsid w:val="028CEEAA"/>
    <w:rsid w:val="02935D7F"/>
    <w:rsid w:val="0298BC78"/>
    <w:rsid w:val="029A8CA2"/>
    <w:rsid w:val="02A0741A"/>
    <w:rsid w:val="02A0C23C"/>
    <w:rsid w:val="02A1572A"/>
    <w:rsid w:val="02A1CF9D"/>
    <w:rsid w:val="02A88AD0"/>
    <w:rsid w:val="02ABD319"/>
    <w:rsid w:val="02AE60DE"/>
    <w:rsid w:val="02AF2C1C"/>
    <w:rsid w:val="02B10287"/>
    <w:rsid w:val="02B7BD00"/>
    <w:rsid w:val="02BF5BA5"/>
    <w:rsid w:val="02C125E8"/>
    <w:rsid w:val="02D6BB16"/>
    <w:rsid w:val="02DE3BB8"/>
    <w:rsid w:val="02E797EB"/>
    <w:rsid w:val="02F0F6C6"/>
    <w:rsid w:val="02FC6A50"/>
    <w:rsid w:val="03088725"/>
    <w:rsid w:val="03122F52"/>
    <w:rsid w:val="031EA67A"/>
    <w:rsid w:val="031EC99B"/>
    <w:rsid w:val="0326B859"/>
    <w:rsid w:val="032B596D"/>
    <w:rsid w:val="032DABF9"/>
    <w:rsid w:val="0333277B"/>
    <w:rsid w:val="03337EC1"/>
    <w:rsid w:val="033432CA"/>
    <w:rsid w:val="033E3EE8"/>
    <w:rsid w:val="0345EAB8"/>
    <w:rsid w:val="0347102D"/>
    <w:rsid w:val="034E82C5"/>
    <w:rsid w:val="034FDC89"/>
    <w:rsid w:val="0350AA98"/>
    <w:rsid w:val="03554163"/>
    <w:rsid w:val="0357865C"/>
    <w:rsid w:val="03585003"/>
    <w:rsid w:val="035EEAF5"/>
    <w:rsid w:val="03652187"/>
    <w:rsid w:val="03699A87"/>
    <w:rsid w:val="0370C73D"/>
    <w:rsid w:val="037AA0C4"/>
    <w:rsid w:val="037EEB35"/>
    <w:rsid w:val="0381F722"/>
    <w:rsid w:val="0384DFA3"/>
    <w:rsid w:val="038840A9"/>
    <w:rsid w:val="0389ABCC"/>
    <w:rsid w:val="038F092A"/>
    <w:rsid w:val="03967F00"/>
    <w:rsid w:val="039CD707"/>
    <w:rsid w:val="03A2DE67"/>
    <w:rsid w:val="03A3C53E"/>
    <w:rsid w:val="03A3E1E4"/>
    <w:rsid w:val="03A687C5"/>
    <w:rsid w:val="03ABD50D"/>
    <w:rsid w:val="03ADDF6C"/>
    <w:rsid w:val="03B45516"/>
    <w:rsid w:val="03B55837"/>
    <w:rsid w:val="03B92C02"/>
    <w:rsid w:val="03BCCC82"/>
    <w:rsid w:val="03BD8D0F"/>
    <w:rsid w:val="03BD9A13"/>
    <w:rsid w:val="03C9542B"/>
    <w:rsid w:val="03CEF1C6"/>
    <w:rsid w:val="03CF9142"/>
    <w:rsid w:val="03CFB20B"/>
    <w:rsid w:val="03D3ACCD"/>
    <w:rsid w:val="03D3D4BB"/>
    <w:rsid w:val="03D7829E"/>
    <w:rsid w:val="03D94A02"/>
    <w:rsid w:val="03D9E0C9"/>
    <w:rsid w:val="03E7AC9B"/>
    <w:rsid w:val="03EA4168"/>
    <w:rsid w:val="03EB7163"/>
    <w:rsid w:val="03F22149"/>
    <w:rsid w:val="03FF8901"/>
    <w:rsid w:val="0404458C"/>
    <w:rsid w:val="04060E39"/>
    <w:rsid w:val="04099023"/>
    <w:rsid w:val="040ACABA"/>
    <w:rsid w:val="0410B8D5"/>
    <w:rsid w:val="04158AFB"/>
    <w:rsid w:val="0428D258"/>
    <w:rsid w:val="0436C447"/>
    <w:rsid w:val="043BCECF"/>
    <w:rsid w:val="043C6BB6"/>
    <w:rsid w:val="043ED75C"/>
    <w:rsid w:val="043FD84B"/>
    <w:rsid w:val="0443AFF5"/>
    <w:rsid w:val="0453128F"/>
    <w:rsid w:val="045A9EFC"/>
    <w:rsid w:val="0462DEC9"/>
    <w:rsid w:val="0468DEEB"/>
    <w:rsid w:val="04715E75"/>
    <w:rsid w:val="047302EF"/>
    <w:rsid w:val="0473D412"/>
    <w:rsid w:val="047A7D33"/>
    <w:rsid w:val="047DDA6A"/>
    <w:rsid w:val="048FD800"/>
    <w:rsid w:val="04909154"/>
    <w:rsid w:val="049761D6"/>
    <w:rsid w:val="049E93AA"/>
    <w:rsid w:val="04A91E37"/>
    <w:rsid w:val="04A98EC6"/>
    <w:rsid w:val="04AE5A5C"/>
    <w:rsid w:val="04B0F661"/>
    <w:rsid w:val="04B45F31"/>
    <w:rsid w:val="04BDD968"/>
    <w:rsid w:val="04BEEBBD"/>
    <w:rsid w:val="04BFE46C"/>
    <w:rsid w:val="04C5379D"/>
    <w:rsid w:val="04D49342"/>
    <w:rsid w:val="04D9D215"/>
    <w:rsid w:val="04E80674"/>
    <w:rsid w:val="04EA6992"/>
    <w:rsid w:val="04F20830"/>
    <w:rsid w:val="04FA256F"/>
    <w:rsid w:val="04FF6FCB"/>
    <w:rsid w:val="050214E3"/>
    <w:rsid w:val="0502BD8B"/>
    <w:rsid w:val="05034B34"/>
    <w:rsid w:val="0508310C"/>
    <w:rsid w:val="0508A8F0"/>
    <w:rsid w:val="050C5C8A"/>
    <w:rsid w:val="050FAA65"/>
    <w:rsid w:val="0510DF53"/>
    <w:rsid w:val="0513ADAB"/>
    <w:rsid w:val="0516AD8C"/>
    <w:rsid w:val="051B4D8D"/>
    <w:rsid w:val="051C33F3"/>
    <w:rsid w:val="051FA4D7"/>
    <w:rsid w:val="052556EE"/>
    <w:rsid w:val="052688EF"/>
    <w:rsid w:val="05293614"/>
    <w:rsid w:val="052F1AA6"/>
    <w:rsid w:val="0531EABA"/>
    <w:rsid w:val="053B7EEA"/>
    <w:rsid w:val="053D844C"/>
    <w:rsid w:val="0551D0B2"/>
    <w:rsid w:val="055BC5EC"/>
    <w:rsid w:val="055F0CA0"/>
    <w:rsid w:val="0560A93A"/>
    <w:rsid w:val="057439B1"/>
    <w:rsid w:val="0574A186"/>
    <w:rsid w:val="0576C62E"/>
    <w:rsid w:val="057984D9"/>
    <w:rsid w:val="057B3E42"/>
    <w:rsid w:val="0584B9D3"/>
    <w:rsid w:val="05872061"/>
    <w:rsid w:val="058B2D83"/>
    <w:rsid w:val="058C21EB"/>
    <w:rsid w:val="0592B2EC"/>
    <w:rsid w:val="05984B64"/>
    <w:rsid w:val="059EF147"/>
    <w:rsid w:val="059FD3C8"/>
    <w:rsid w:val="05A29EC8"/>
    <w:rsid w:val="05A36206"/>
    <w:rsid w:val="05A70E7C"/>
    <w:rsid w:val="05AF4A3C"/>
    <w:rsid w:val="05AFEFFE"/>
    <w:rsid w:val="05BCF58D"/>
    <w:rsid w:val="05BF146B"/>
    <w:rsid w:val="05C3F5AA"/>
    <w:rsid w:val="05C6226B"/>
    <w:rsid w:val="05C97AA5"/>
    <w:rsid w:val="05D87EBB"/>
    <w:rsid w:val="05E09208"/>
    <w:rsid w:val="05E2713E"/>
    <w:rsid w:val="05E33049"/>
    <w:rsid w:val="05E3A2B1"/>
    <w:rsid w:val="05E6D8F8"/>
    <w:rsid w:val="05EF1B06"/>
    <w:rsid w:val="05F17279"/>
    <w:rsid w:val="0602FDF8"/>
    <w:rsid w:val="060B190D"/>
    <w:rsid w:val="0614A08F"/>
    <w:rsid w:val="061D6E69"/>
    <w:rsid w:val="061D7826"/>
    <w:rsid w:val="06257EC2"/>
    <w:rsid w:val="0635094C"/>
    <w:rsid w:val="0644F126"/>
    <w:rsid w:val="06451544"/>
    <w:rsid w:val="0645259A"/>
    <w:rsid w:val="06459028"/>
    <w:rsid w:val="06520F9A"/>
    <w:rsid w:val="065864A9"/>
    <w:rsid w:val="066D2E09"/>
    <w:rsid w:val="066EE1C0"/>
    <w:rsid w:val="06709E37"/>
    <w:rsid w:val="0671027F"/>
    <w:rsid w:val="0673A9EC"/>
    <w:rsid w:val="06792BC1"/>
    <w:rsid w:val="0683667A"/>
    <w:rsid w:val="06905524"/>
    <w:rsid w:val="069621CC"/>
    <w:rsid w:val="0698A3A8"/>
    <w:rsid w:val="0699C207"/>
    <w:rsid w:val="06A021E1"/>
    <w:rsid w:val="06A49648"/>
    <w:rsid w:val="06A4EBF0"/>
    <w:rsid w:val="06AB5B0C"/>
    <w:rsid w:val="06B152F8"/>
    <w:rsid w:val="06B6E739"/>
    <w:rsid w:val="06B7610B"/>
    <w:rsid w:val="06B7E04E"/>
    <w:rsid w:val="06B855FA"/>
    <w:rsid w:val="06BF4247"/>
    <w:rsid w:val="06C28E37"/>
    <w:rsid w:val="06CBC0AC"/>
    <w:rsid w:val="06CBF096"/>
    <w:rsid w:val="06CFBA83"/>
    <w:rsid w:val="06D151FF"/>
    <w:rsid w:val="06D4261D"/>
    <w:rsid w:val="06DB0605"/>
    <w:rsid w:val="06E5A260"/>
    <w:rsid w:val="06E5B06B"/>
    <w:rsid w:val="06F6242F"/>
    <w:rsid w:val="06F8F7AE"/>
    <w:rsid w:val="06FC6852"/>
    <w:rsid w:val="06FCAC2A"/>
    <w:rsid w:val="06FCB796"/>
    <w:rsid w:val="0704114D"/>
    <w:rsid w:val="0707D027"/>
    <w:rsid w:val="0709F719"/>
    <w:rsid w:val="07118EDC"/>
    <w:rsid w:val="0717D09C"/>
    <w:rsid w:val="07251E95"/>
    <w:rsid w:val="0726ABBB"/>
    <w:rsid w:val="0727481E"/>
    <w:rsid w:val="07290973"/>
    <w:rsid w:val="0743626A"/>
    <w:rsid w:val="0745747C"/>
    <w:rsid w:val="0745FA13"/>
    <w:rsid w:val="074C9028"/>
    <w:rsid w:val="07530B87"/>
    <w:rsid w:val="07549A4E"/>
    <w:rsid w:val="075534F1"/>
    <w:rsid w:val="07555D27"/>
    <w:rsid w:val="07577B09"/>
    <w:rsid w:val="075E96A0"/>
    <w:rsid w:val="07701E0E"/>
    <w:rsid w:val="07731B6E"/>
    <w:rsid w:val="0773422F"/>
    <w:rsid w:val="0795B959"/>
    <w:rsid w:val="07977613"/>
    <w:rsid w:val="0798EC49"/>
    <w:rsid w:val="07A29540"/>
    <w:rsid w:val="07A45D02"/>
    <w:rsid w:val="07A5F55C"/>
    <w:rsid w:val="07A7BC45"/>
    <w:rsid w:val="07B066A0"/>
    <w:rsid w:val="07B27F59"/>
    <w:rsid w:val="07B2FC59"/>
    <w:rsid w:val="07B3322A"/>
    <w:rsid w:val="07B9E7BD"/>
    <w:rsid w:val="07BCE482"/>
    <w:rsid w:val="07BF01C9"/>
    <w:rsid w:val="07C41031"/>
    <w:rsid w:val="07C502D6"/>
    <w:rsid w:val="07C91800"/>
    <w:rsid w:val="07CC91C7"/>
    <w:rsid w:val="07E98B1B"/>
    <w:rsid w:val="07EC839A"/>
    <w:rsid w:val="07EE6565"/>
    <w:rsid w:val="07F11F11"/>
    <w:rsid w:val="07F20A35"/>
    <w:rsid w:val="07F2A3EE"/>
    <w:rsid w:val="07F57DB9"/>
    <w:rsid w:val="07FB9B4B"/>
    <w:rsid w:val="0806233B"/>
    <w:rsid w:val="08124649"/>
    <w:rsid w:val="0813EA34"/>
    <w:rsid w:val="0813F654"/>
    <w:rsid w:val="0815A16B"/>
    <w:rsid w:val="081F5E57"/>
    <w:rsid w:val="08289C99"/>
    <w:rsid w:val="082CB3E9"/>
    <w:rsid w:val="08347237"/>
    <w:rsid w:val="0840B1F2"/>
    <w:rsid w:val="084157AB"/>
    <w:rsid w:val="084AC607"/>
    <w:rsid w:val="084CFDF6"/>
    <w:rsid w:val="084D9E23"/>
    <w:rsid w:val="084EB756"/>
    <w:rsid w:val="085095F0"/>
    <w:rsid w:val="08523A48"/>
    <w:rsid w:val="08538C0E"/>
    <w:rsid w:val="085860EE"/>
    <w:rsid w:val="0859FC4B"/>
    <w:rsid w:val="085F8A37"/>
    <w:rsid w:val="086D93BB"/>
    <w:rsid w:val="08738201"/>
    <w:rsid w:val="0875B02B"/>
    <w:rsid w:val="087A2C64"/>
    <w:rsid w:val="087DB738"/>
    <w:rsid w:val="088573E0"/>
    <w:rsid w:val="0886AAD0"/>
    <w:rsid w:val="088866E8"/>
    <w:rsid w:val="08886CE3"/>
    <w:rsid w:val="0891E94F"/>
    <w:rsid w:val="089265B1"/>
    <w:rsid w:val="0892E778"/>
    <w:rsid w:val="08946C55"/>
    <w:rsid w:val="08A20AA6"/>
    <w:rsid w:val="08A5ED29"/>
    <w:rsid w:val="08AD018F"/>
    <w:rsid w:val="08AF301F"/>
    <w:rsid w:val="08B55467"/>
    <w:rsid w:val="08B8682F"/>
    <w:rsid w:val="08BA30DC"/>
    <w:rsid w:val="08BB8F5D"/>
    <w:rsid w:val="08BDC685"/>
    <w:rsid w:val="08BE8077"/>
    <w:rsid w:val="08C956CF"/>
    <w:rsid w:val="08D09A09"/>
    <w:rsid w:val="08D36091"/>
    <w:rsid w:val="08D56F07"/>
    <w:rsid w:val="08D97D65"/>
    <w:rsid w:val="08DD772A"/>
    <w:rsid w:val="08E97965"/>
    <w:rsid w:val="08EC8523"/>
    <w:rsid w:val="08ECFBB0"/>
    <w:rsid w:val="08EFE891"/>
    <w:rsid w:val="08F54C6F"/>
    <w:rsid w:val="08F5D033"/>
    <w:rsid w:val="09119ADC"/>
    <w:rsid w:val="091644FA"/>
    <w:rsid w:val="09198670"/>
    <w:rsid w:val="092402B1"/>
    <w:rsid w:val="093147A2"/>
    <w:rsid w:val="093F60B5"/>
    <w:rsid w:val="09540023"/>
    <w:rsid w:val="095BF6A4"/>
    <w:rsid w:val="095C5209"/>
    <w:rsid w:val="095D2588"/>
    <w:rsid w:val="095ECBDB"/>
    <w:rsid w:val="0965ADD3"/>
    <w:rsid w:val="096CCD35"/>
    <w:rsid w:val="097373A5"/>
    <w:rsid w:val="09759658"/>
    <w:rsid w:val="0976E9B5"/>
    <w:rsid w:val="098AE369"/>
    <w:rsid w:val="098F114E"/>
    <w:rsid w:val="098F3BFF"/>
    <w:rsid w:val="098F9B44"/>
    <w:rsid w:val="098FE777"/>
    <w:rsid w:val="09936022"/>
    <w:rsid w:val="0999DD2C"/>
    <w:rsid w:val="09A40808"/>
    <w:rsid w:val="09C08C5D"/>
    <w:rsid w:val="09CA04C0"/>
    <w:rsid w:val="09CE161E"/>
    <w:rsid w:val="09D858F1"/>
    <w:rsid w:val="09E65989"/>
    <w:rsid w:val="09E84982"/>
    <w:rsid w:val="09EAD453"/>
    <w:rsid w:val="09F301A6"/>
    <w:rsid w:val="09F302E2"/>
    <w:rsid w:val="0A0183D6"/>
    <w:rsid w:val="0A02E1FE"/>
    <w:rsid w:val="0A03F5A8"/>
    <w:rsid w:val="0A0AD700"/>
    <w:rsid w:val="0A10EA20"/>
    <w:rsid w:val="0A18E61A"/>
    <w:rsid w:val="0A18F494"/>
    <w:rsid w:val="0A1AAFD8"/>
    <w:rsid w:val="0A2001A6"/>
    <w:rsid w:val="0A2368BE"/>
    <w:rsid w:val="0A264617"/>
    <w:rsid w:val="0A27411A"/>
    <w:rsid w:val="0A2B16C8"/>
    <w:rsid w:val="0A2B42E3"/>
    <w:rsid w:val="0A2D721F"/>
    <w:rsid w:val="0A3FCDDB"/>
    <w:rsid w:val="0A43D496"/>
    <w:rsid w:val="0A469398"/>
    <w:rsid w:val="0A49A683"/>
    <w:rsid w:val="0A4E2FEA"/>
    <w:rsid w:val="0A59CBB4"/>
    <w:rsid w:val="0A5A9F4C"/>
    <w:rsid w:val="0A5B858D"/>
    <w:rsid w:val="0A5EB6A5"/>
    <w:rsid w:val="0A5F8BE0"/>
    <w:rsid w:val="0A67653D"/>
    <w:rsid w:val="0A727D9B"/>
    <w:rsid w:val="0A73B9E1"/>
    <w:rsid w:val="0A73C279"/>
    <w:rsid w:val="0A7625EA"/>
    <w:rsid w:val="0A767696"/>
    <w:rsid w:val="0A76C45E"/>
    <w:rsid w:val="0A7901FD"/>
    <w:rsid w:val="0A7C0E27"/>
    <w:rsid w:val="0A7FA27B"/>
    <w:rsid w:val="0A87F17F"/>
    <w:rsid w:val="0A89DF29"/>
    <w:rsid w:val="0A8BB8CE"/>
    <w:rsid w:val="0A8D6290"/>
    <w:rsid w:val="0A8E1C36"/>
    <w:rsid w:val="0A919203"/>
    <w:rsid w:val="0A9341AD"/>
    <w:rsid w:val="0A967085"/>
    <w:rsid w:val="0A9BB3B4"/>
    <w:rsid w:val="0A9E6141"/>
    <w:rsid w:val="0AA3AD17"/>
    <w:rsid w:val="0AA882FB"/>
    <w:rsid w:val="0AA93B66"/>
    <w:rsid w:val="0AAB1D79"/>
    <w:rsid w:val="0AB419BC"/>
    <w:rsid w:val="0AB7D175"/>
    <w:rsid w:val="0ABAD70F"/>
    <w:rsid w:val="0ABB6E87"/>
    <w:rsid w:val="0ABC836A"/>
    <w:rsid w:val="0ACBB430"/>
    <w:rsid w:val="0ACC371F"/>
    <w:rsid w:val="0AD009FA"/>
    <w:rsid w:val="0AD4C4CC"/>
    <w:rsid w:val="0ADB067C"/>
    <w:rsid w:val="0ADD2C89"/>
    <w:rsid w:val="0ADD359D"/>
    <w:rsid w:val="0ADF4A6F"/>
    <w:rsid w:val="0ADF5707"/>
    <w:rsid w:val="0AE16947"/>
    <w:rsid w:val="0AE41ABB"/>
    <w:rsid w:val="0AE65D11"/>
    <w:rsid w:val="0AE68EA8"/>
    <w:rsid w:val="0AE6A830"/>
    <w:rsid w:val="0AEEA6EE"/>
    <w:rsid w:val="0AEEC503"/>
    <w:rsid w:val="0AEEF7CE"/>
    <w:rsid w:val="0AF05D64"/>
    <w:rsid w:val="0AF28C75"/>
    <w:rsid w:val="0AF37AD1"/>
    <w:rsid w:val="0AF47553"/>
    <w:rsid w:val="0AFA7F96"/>
    <w:rsid w:val="0AFE396C"/>
    <w:rsid w:val="0B079B0D"/>
    <w:rsid w:val="0B0F1097"/>
    <w:rsid w:val="0B172A6A"/>
    <w:rsid w:val="0B1EC1D5"/>
    <w:rsid w:val="0B240C32"/>
    <w:rsid w:val="0B262D35"/>
    <w:rsid w:val="0B2DF128"/>
    <w:rsid w:val="0B2F8A12"/>
    <w:rsid w:val="0B3195AD"/>
    <w:rsid w:val="0B372B8E"/>
    <w:rsid w:val="0B37E255"/>
    <w:rsid w:val="0B3C9B6D"/>
    <w:rsid w:val="0B3D6FDA"/>
    <w:rsid w:val="0B3DEF8B"/>
    <w:rsid w:val="0B4A99E3"/>
    <w:rsid w:val="0B54A98D"/>
    <w:rsid w:val="0B5FE653"/>
    <w:rsid w:val="0B6E67D6"/>
    <w:rsid w:val="0B72FFCC"/>
    <w:rsid w:val="0B76BE72"/>
    <w:rsid w:val="0B776082"/>
    <w:rsid w:val="0B84C0A2"/>
    <w:rsid w:val="0B87665D"/>
    <w:rsid w:val="0B89EDD7"/>
    <w:rsid w:val="0B8C8CD0"/>
    <w:rsid w:val="0B91C650"/>
    <w:rsid w:val="0B96965F"/>
    <w:rsid w:val="0B96D533"/>
    <w:rsid w:val="0B9DB720"/>
    <w:rsid w:val="0BA12D1C"/>
    <w:rsid w:val="0BA13240"/>
    <w:rsid w:val="0BA206A6"/>
    <w:rsid w:val="0BAEBC4F"/>
    <w:rsid w:val="0BB0FFFB"/>
    <w:rsid w:val="0BB10D47"/>
    <w:rsid w:val="0BB31B56"/>
    <w:rsid w:val="0BB594BE"/>
    <w:rsid w:val="0BBADC20"/>
    <w:rsid w:val="0BC60A64"/>
    <w:rsid w:val="0BCB14A0"/>
    <w:rsid w:val="0BCB850D"/>
    <w:rsid w:val="0BD0A6C6"/>
    <w:rsid w:val="0BD743CA"/>
    <w:rsid w:val="0BE0A506"/>
    <w:rsid w:val="0BE6D2EF"/>
    <w:rsid w:val="0BE6EA92"/>
    <w:rsid w:val="0BE781AD"/>
    <w:rsid w:val="0BEF910C"/>
    <w:rsid w:val="0BF4A009"/>
    <w:rsid w:val="0BF855B4"/>
    <w:rsid w:val="0BF8609E"/>
    <w:rsid w:val="0BFF2351"/>
    <w:rsid w:val="0C04027A"/>
    <w:rsid w:val="0C054368"/>
    <w:rsid w:val="0C0B2FD3"/>
    <w:rsid w:val="0C0F2B1B"/>
    <w:rsid w:val="0C102835"/>
    <w:rsid w:val="0C19809F"/>
    <w:rsid w:val="0C1C1158"/>
    <w:rsid w:val="0C24F375"/>
    <w:rsid w:val="0C35D0A5"/>
    <w:rsid w:val="0C3651DD"/>
    <w:rsid w:val="0C37F0ED"/>
    <w:rsid w:val="0C3F48CF"/>
    <w:rsid w:val="0C47627F"/>
    <w:rsid w:val="0C4D6889"/>
    <w:rsid w:val="0C612B0C"/>
    <w:rsid w:val="0C72BA7D"/>
    <w:rsid w:val="0C74883F"/>
    <w:rsid w:val="0C756DE0"/>
    <w:rsid w:val="0C807904"/>
    <w:rsid w:val="0C89919D"/>
    <w:rsid w:val="0C90019B"/>
    <w:rsid w:val="0C945F0C"/>
    <w:rsid w:val="0C94BB6C"/>
    <w:rsid w:val="0C9AD116"/>
    <w:rsid w:val="0C9E75CE"/>
    <w:rsid w:val="0CA15301"/>
    <w:rsid w:val="0CA5D429"/>
    <w:rsid w:val="0CA61B8D"/>
    <w:rsid w:val="0CA77BC3"/>
    <w:rsid w:val="0CAB4B5A"/>
    <w:rsid w:val="0CAC3696"/>
    <w:rsid w:val="0CAD18C7"/>
    <w:rsid w:val="0CB5FEAF"/>
    <w:rsid w:val="0CBB1902"/>
    <w:rsid w:val="0CC1ECB3"/>
    <w:rsid w:val="0CC5F06F"/>
    <w:rsid w:val="0CCAA8C8"/>
    <w:rsid w:val="0CD988A1"/>
    <w:rsid w:val="0CDCA81B"/>
    <w:rsid w:val="0CE0D104"/>
    <w:rsid w:val="0CE8A55D"/>
    <w:rsid w:val="0CED25E7"/>
    <w:rsid w:val="0D006C7E"/>
    <w:rsid w:val="0D031A64"/>
    <w:rsid w:val="0D0AC298"/>
    <w:rsid w:val="0D1AD237"/>
    <w:rsid w:val="0D23398B"/>
    <w:rsid w:val="0D265930"/>
    <w:rsid w:val="0D29B58D"/>
    <w:rsid w:val="0D2F909A"/>
    <w:rsid w:val="0D32AE17"/>
    <w:rsid w:val="0D360088"/>
    <w:rsid w:val="0D3A7040"/>
    <w:rsid w:val="0D3AD190"/>
    <w:rsid w:val="0D3D3A58"/>
    <w:rsid w:val="0D461E95"/>
    <w:rsid w:val="0D48106E"/>
    <w:rsid w:val="0D48E11C"/>
    <w:rsid w:val="0D4A60DD"/>
    <w:rsid w:val="0D4DFE00"/>
    <w:rsid w:val="0D511533"/>
    <w:rsid w:val="0D565751"/>
    <w:rsid w:val="0D5AD300"/>
    <w:rsid w:val="0D5F8663"/>
    <w:rsid w:val="0D5FBE30"/>
    <w:rsid w:val="0D6AE2CF"/>
    <w:rsid w:val="0D6C1BCB"/>
    <w:rsid w:val="0D717398"/>
    <w:rsid w:val="0D774E2F"/>
    <w:rsid w:val="0D7EE4E9"/>
    <w:rsid w:val="0D81FC34"/>
    <w:rsid w:val="0D87B86E"/>
    <w:rsid w:val="0D8DD71F"/>
    <w:rsid w:val="0D976B05"/>
    <w:rsid w:val="0DA30C07"/>
    <w:rsid w:val="0DA62CCF"/>
    <w:rsid w:val="0DA69FDE"/>
    <w:rsid w:val="0DAB3819"/>
    <w:rsid w:val="0DAB8925"/>
    <w:rsid w:val="0DB7F30C"/>
    <w:rsid w:val="0DC5EEBD"/>
    <w:rsid w:val="0DCA01FB"/>
    <w:rsid w:val="0DD8EEB8"/>
    <w:rsid w:val="0DE1ACA0"/>
    <w:rsid w:val="0DEACFD2"/>
    <w:rsid w:val="0DEB7F1C"/>
    <w:rsid w:val="0DEBC91A"/>
    <w:rsid w:val="0DECE12B"/>
    <w:rsid w:val="0DEEB891"/>
    <w:rsid w:val="0DFA00B4"/>
    <w:rsid w:val="0DFA2042"/>
    <w:rsid w:val="0DFDE080"/>
    <w:rsid w:val="0E0060AC"/>
    <w:rsid w:val="0E031F3C"/>
    <w:rsid w:val="0E048B5E"/>
    <w:rsid w:val="0E061A86"/>
    <w:rsid w:val="0E06486D"/>
    <w:rsid w:val="0E0B9870"/>
    <w:rsid w:val="0E0F58E8"/>
    <w:rsid w:val="0E0F6989"/>
    <w:rsid w:val="0E0F77D9"/>
    <w:rsid w:val="0E1856E6"/>
    <w:rsid w:val="0E23B2A0"/>
    <w:rsid w:val="0E293AC8"/>
    <w:rsid w:val="0E35778A"/>
    <w:rsid w:val="0E3635B6"/>
    <w:rsid w:val="0E371AB4"/>
    <w:rsid w:val="0E39129F"/>
    <w:rsid w:val="0E425AA1"/>
    <w:rsid w:val="0E430A2B"/>
    <w:rsid w:val="0E4D54AC"/>
    <w:rsid w:val="0E4D87B8"/>
    <w:rsid w:val="0E4E5C40"/>
    <w:rsid w:val="0E510E1E"/>
    <w:rsid w:val="0E5B3865"/>
    <w:rsid w:val="0E67AC84"/>
    <w:rsid w:val="0E7D30DC"/>
    <w:rsid w:val="0E83B7C2"/>
    <w:rsid w:val="0E8AE7FD"/>
    <w:rsid w:val="0E91A8E8"/>
    <w:rsid w:val="0E93D1C5"/>
    <w:rsid w:val="0EA20CAB"/>
    <w:rsid w:val="0EA3ED8B"/>
    <w:rsid w:val="0EA5F485"/>
    <w:rsid w:val="0EA95851"/>
    <w:rsid w:val="0EB24DD6"/>
    <w:rsid w:val="0EB3CD1E"/>
    <w:rsid w:val="0EB7413B"/>
    <w:rsid w:val="0EC96835"/>
    <w:rsid w:val="0ECADA2D"/>
    <w:rsid w:val="0EDA0CD3"/>
    <w:rsid w:val="0EDADFF5"/>
    <w:rsid w:val="0EDD1A3D"/>
    <w:rsid w:val="0EDF77F3"/>
    <w:rsid w:val="0EDFEFDE"/>
    <w:rsid w:val="0EE002D4"/>
    <w:rsid w:val="0EF3AC2F"/>
    <w:rsid w:val="0EFEAD66"/>
    <w:rsid w:val="0F01A6D8"/>
    <w:rsid w:val="0F040993"/>
    <w:rsid w:val="0F043DD9"/>
    <w:rsid w:val="0F0E3138"/>
    <w:rsid w:val="0F0E3B8F"/>
    <w:rsid w:val="0F1836ED"/>
    <w:rsid w:val="0F1E8E38"/>
    <w:rsid w:val="0F235F09"/>
    <w:rsid w:val="0F438055"/>
    <w:rsid w:val="0F528024"/>
    <w:rsid w:val="0F53E2EA"/>
    <w:rsid w:val="0F54923D"/>
    <w:rsid w:val="0F56F926"/>
    <w:rsid w:val="0F5F4982"/>
    <w:rsid w:val="0F610684"/>
    <w:rsid w:val="0F635153"/>
    <w:rsid w:val="0F802F72"/>
    <w:rsid w:val="0F860FA9"/>
    <w:rsid w:val="0F881C07"/>
    <w:rsid w:val="0F88B58C"/>
    <w:rsid w:val="0F96C526"/>
    <w:rsid w:val="0F992829"/>
    <w:rsid w:val="0FB510F9"/>
    <w:rsid w:val="0FB54771"/>
    <w:rsid w:val="0FC38496"/>
    <w:rsid w:val="0FC6BAEE"/>
    <w:rsid w:val="0FD51034"/>
    <w:rsid w:val="0FD8D0AE"/>
    <w:rsid w:val="0FDA40B1"/>
    <w:rsid w:val="0FDB4BCB"/>
    <w:rsid w:val="0FE00110"/>
    <w:rsid w:val="0FF83DC2"/>
    <w:rsid w:val="10006F74"/>
    <w:rsid w:val="100155EA"/>
    <w:rsid w:val="100843FF"/>
    <w:rsid w:val="1014E790"/>
    <w:rsid w:val="101C689A"/>
    <w:rsid w:val="101ED5BB"/>
    <w:rsid w:val="10259859"/>
    <w:rsid w:val="102707EA"/>
    <w:rsid w:val="102720E0"/>
    <w:rsid w:val="10274785"/>
    <w:rsid w:val="10275E9C"/>
    <w:rsid w:val="10284BF5"/>
    <w:rsid w:val="102C6862"/>
    <w:rsid w:val="102CCF6D"/>
    <w:rsid w:val="10344EB9"/>
    <w:rsid w:val="103BD35F"/>
    <w:rsid w:val="1043147B"/>
    <w:rsid w:val="1043983F"/>
    <w:rsid w:val="1043FE35"/>
    <w:rsid w:val="104C4C27"/>
    <w:rsid w:val="104DC942"/>
    <w:rsid w:val="104EED9A"/>
    <w:rsid w:val="10539466"/>
    <w:rsid w:val="106BCBC6"/>
    <w:rsid w:val="106C3DC9"/>
    <w:rsid w:val="106E785C"/>
    <w:rsid w:val="10739429"/>
    <w:rsid w:val="1083231D"/>
    <w:rsid w:val="108C1B20"/>
    <w:rsid w:val="10917226"/>
    <w:rsid w:val="1099580F"/>
    <w:rsid w:val="10A59F4A"/>
    <w:rsid w:val="10A63BB1"/>
    <w:rsid w:val="10B1C46B"/>
    <w:rsid w:val="10C41C24"/>
    <w:rsid w:val="10DAC542"/>
    <w:rsid w:val="10DC157E"/>
    <w:rsid w:val="10E37F23"/>
    <w:rsid w:val="10E54AC8"/>
    <w:rsid w:val="10E807B4"/>
    <w:rsid w:val="10F852CD"/>
    <w:rsid w:val="11016BCF"/>
    <w:rsid w:val="110819EF"/>
    <w:rsid w:val="11094007"/>
    <w:rsid w:val="110D19AB"/>
    <w:rsid w:val="110F6035"/>
    <w:rsid w:val="1112CF62"/>
    <w:rsid w:val="11168DE2"/>
    <w:rsid w:val="11173D76"/>
    <w:rsid w:val="111D3513"/>
    <w:rsid w:val="111FB287"/>
    <w:rsid w:val="1120DE2D"/>
    <w:rsid w:val="1125C1DB"/>
    <w:rsid w:val="11305B0F"/>
    <w:rsid w:val="11324C7D"/>
    <w:rsid w:val="113AC805"/>
    <w:rsid w:val="113D2A6D"/>
    <w:rsid w:val="113DAF51"/>
    <w:rsid w:val="113FCCE4"/>
    <w:rsid w:val="11443156"/>
    <w:rsid w:val="114B2E31"/>
    <w:rsid w:val="114C877E"/>
    <w:rsid w:val="114CD8A5"/>
    <w:rsid w:val="115CDD22"/>
    <w:rsid w:val="115EF145"/>
    <w:rsid w:val="11601B90"/>
    <w:rsid w:val="11696670"/>
    <w:rsid w:val="116A9B81"/>
    <w:rsid w:val="116F3555"/>
    <w:rsid w:val="1177DCAA"/>
    <w:rsid w:val="117CDF34"/>
    <w:rsid w:val="118901B7"/>
    <w:rsid w:val="1189CD8C"/>
    <w:rsid w:val="118A797E"/>
    <w:rsid w:val="1191FFBA"/>
    <w:rsid w:val="11ACB15E"/>
    <w:rsid w:val="11ACDC71"/>
    <w:rsid w:val="11BF7E89"/>
    <w:rsid w:val="11BFE5B1"/>
    <w:rsid w:val="11C31604"/>
    <w:rsid w:val="11C6B49A"/>
    <w:rsid w:val="11C987F1"/>
    <w:rsid w:val="11D19DF1"/>
    <w:rsid w:val="11D67943"/>
    <w:rsid w:val="11DBE443"/>
    <w:rsid w:val="11E39578"/>
    <w:rsid w:val="11E3B952"/>
    <w:rsid w:val="11EC34E1"/>
    <w:rsid w:val="11EDF3F7"/>
    <w:rsid w:val="11F4FA8E"/>
    <w:rsid w:val="1217FB00"/>
    <w:rsid w:val="121B8D58"/>
    <w:rsid w:val="121DE9E7"/>
    <w:rsid w:val="121F9528"/>
    <w:rsid w:val="12212BBA"/>
    <w:rsid w:val="1234B13D"/>
    <w:rsid w:val="12368618"/>
    <w:rsid w:val="123776F7"/>
    <w:rsid w:val="12387C26"/>
    <w:rsid w:val="123D6B44"/>
    <w:rsid w:val="12476DAE"/>
    <w:rsid w:val="124B5E2A"/>
    <w:rsid w:val="1257215B"/>
    <w:rsid w:val="125737A4"/>
    <w:rsid w:val="125875B4"/>
    <w:rsid w:val="125E0138"/>
    <w:rsid w:val="12656333"/>
    <w:rsid w:val="127B0BE3"/>
    <w:rsid w:val="127CB7F8"/>
    <w:rsid w:val="127CC8D0"/>
    <w:rsid w:val="127ED498"/>
    <w:rsid w:val="12830F55"/>
    <w:rsid w:val="1283187B"/>
    <w:rsid w:val="1289E812"/>
    <w:rsid w:val="128B45D1"/>
    <w:rsid w:val="1290BC96"/>
    <w:rsid w:val="1294AA31"/>
    <w:rsid w:val="12A77C86"/>
    <w:rsid w:val="12A97F79"/>
    <w:rsid w:val="12AC1F26"/>
    <w:rsid w:val="12ADBAE9"/>
    <w:rsid w:val="12AEA657"/>
    <w:rsid w:val="12BC28D6"/>
    <w:rsid w:val="12BF3173"/>
    <w:rsid w:val="12CD5F7D"/>
    <w:rsid w:val="12DBFABE"/>
    <w:rsid w:val="12E5A619"/>
    <w:rsid w:val="12E5A9E4"/>
    <w:rsid w:val="12E7D857"/>
    <w:rsid w:val="12EAC8F2"/>
    <w:rsid w:val="12F0182C"/>
    <w:rsid w:val="12F456A4"/>
    <w:rsid w:val="12F93DE5"/>
    <w:rsid w:val="130091C9"/>
    <w:rsid w:val="1302BE33"/>
    <w:rsid w:val="1305917B"/>
    <w:rsid w:val="13081495"/>
    <w:rsid w:val="130EDE7E"/>
    <w:rsid w:val="131016DA"/>
    <w:rsid w:val="13116F93"/>
    <w:rsid w:val="131579F3"/>
    <w:rsid w:val="132191F0"/>
    <w:rsid w:val="1330A815"/>
    <w:rsid w:val="13380792"/>
    <w:rsid w:val="13413412"/>
    <w:rsid w:val="13582B91"/>
    <w:rsid w:val="135BFD8F"/>
    <w:rsid w:val="136A09BB"/>
    <w:rsid w:val="1372F424"/>
    <w:rsid w:val="13783C35"/>
    <w:rsid w:val="137AD22A"/>
    <w:rsid w:val="137BB89E"/>
    <w:rsid w:val="137CDEA4"/>
    <w:rsid w:val="137E7753"/>
    <w:rsid w:val="1384E252"/>
    <w:rsid w:val="1389EBDE"/>
    <w:rsid w:val="13937752"/>
    <w:rsid w:val="139AF4DF"/>
    <w:rsid w:val="13A2CF14"/>
    <w:rsid w:val="13A53F20"/>
    <w:rsid w:val="13A79082"/>
    <w:rsid w:val="13A93FCE"/>
    <w:rsid w:val="13B64E8B"/>
    <w:rsid w:val="13B9B38E"/>
    <w:rsid w:val="13BABEE0"/>
    <w:rsid w:val="13C2E026"/>
    <w:rsid w:val="13CF88B2"/>
    <w:rsid w:val="13D1D98E"/>
    <w:rsid w:val="13D3BA1A"/>
    <w:rsid w:val="13D9E8E7"/>
    <w:rsid w:val="13DD6EC5"/>
    <w:rsid w:val="13E59D7A"/>
    <w:rsid w:val="13E5B11F"/>
    <w:rsid w:val="13E709EE"/>
    <w:rsid w:val="13F951FC"/>
    <w:rsid w:val="141204DA"/>
    <w:rsid w:val="141A8C2A"/>
    <w:rsid w:val="14275B85"/>
    <w:rsid w:val="14279D86"/>
    <w:rsid w:val="142ED42F"/>
    <w:rsid w:val="14387588"/>
    <w:rsid w:val="143DBC08"/>
    <w:rsid w:val="1446A4B2"/>
    <w:rsid w:val="144843E8"/>
    <w:rsid w:val="145119E1"/>
    <w:rsid w:val="1456E6D6"/>
    <w:rsid w:val="145D648A"/>
    <w:rsid w:val="145E1622"/>
    <w:rsid w:val="1468ACF5"/>
    <w:rsid w:val="146F3A56"/>
    <w:rsid w:val="1470AE1C"/>
    <w:rsid w:val="14767B9C"/>
    <w:rsid w:val="1476D62E"/>
    <w:rsid w:val="1478A520"/>
    <w:rsid w:val="14813AA6"/>
    <w:rsid w:val="1481536A"/>
    <w:rsid w:val="148BFCA1"/>
    <w:rsid w:val="14909038"/>
    <w:rsid w:val="149B8EBA"/>
    <w:rsid w:val="149BA51D"/>
    <w:rsid w:val="149D7613"/>
    <w:rsid w:val="14A643D6"/>
    <w:rsid w:val="14A8B766"/>
    <w:rsid w:val="14B13678"/>
    <w:rsid w:val="14C6E668"/>
    <w:rsid w:val="14C9D34D"/>
    <w:rsid w:val="14D336C9"/>
    <w:rsid w:val="14D4A4CA"/>
    <w:rsid w:val="14DA8EA9"/>
    <w:rsid w:val="14DB4E6E"/>
    <w:rsid w:val="14DBBBC7"/>
    <w:rsid w:val="14E00652"/>
    <w:rsid w:val="14E3BAA8"/>
    <w:rsid w:val="14E70CE9"/>
    <w:rsid w:val="14E7D86C"/>
    <w:rsid w:val="14E9E518"/>
    <w:rsid w:val="14EFDF74"/>
    <w:rsid w:val="14F072B6"/>
    <w:rsid w:val="14F2B393"/>
    <w:rsid w:val="14F4C690"/>
    <w:rsid w:val="150009D7"/>
    <w:rsid w:val="1508E9D6"/>
    <w:rsid w:val="15093A96"/>
    <w:rsid w:val="150F14D1"/>
    <w:rsid w:val="1512A584"/>
    <w:rsid w:val="151618D4"/>
    <w:rsid w:val="1527FFEE"/>
    <w:rsid w:val="15287BF9"/>
    <w:rsid w:val="15368D23"/>
    <w:rsid w:val="1542E00F"/>
    <w:rsid w:val="154329BB"/>
    <w:rsid w:val="15469793"/>
    <w:rsid w:val="1547A078"/>
    <w:rsid w:val="154870B6"/>
    <w:rsid w:val="155497F2"/>
    <w:rsid w:val="15601A1F"/>
    <w:rsid w:val="156B87C7"/>
    <w:rsid w:val="156CFD86"/>
    <w:rsid w:val="1571D264"/>
    <w:rsid w:val="157B8877"/>
    <w:rsid w:val="157C72F7"/>
    <w:rsid w:val="158015D3"/>
    <w:rsid w:val="1582C464"/>
    <w:rsid w:val="1584BD9D"/>
    <w:rsid w:val="1584D974"/>
    <w:rsid w:val="1589058F"/>
    <w:rsid w:val="158C872C"/>
    <w:rsid w:val="158EBE59"/>
    <w:rsid w:val="158EE881"/>
    <w:rsid w:val="15949F65"/>
    <w:rsid w:val="15966FD9"/>
    <w:rsid w:val="15A65E78"/>
    <w:rsid w:val="15A8A0F5"/>
    <w:rsid w:val="15AA8DF4"/>
    <w:rsid w:val="15AB3967"/>
    <w:rsid w:val="15AE3346"/>
    <w:rsid w:val="15B5BD7B"/>
    <w:rsid w:val="15B88B1E"/>
    <w:rsid w:val="15C42B68"/>
    <w:rsid w:val="15C901E5"/>
    <w:rsid w:val="15C96715"/>
    <w:rsid w:val="15CA0FD7"/>
    <w:rsid w:val="15CEFF10"/>
    <w:rsid w:val="15CF5E41"/>
    <w:rsid w:val="15D68B15"/>
    <w:rsid w:val="15DE7857"/>
    <w:rsid w:val="15DF96E1"/>
    <w:rsid w:val="15E2740E"/>
    <w:rsid w:val="15EF0FC3"/>
    <w:rsid w:val="15F03A40"/>
    <w:rsid w:val="15F332D4"/>
    <w:rsid w:val="15FCDCF1"/>
    <w:rsid w:val="160327E3"/>
    <w:rsid w:val="160BB623"/>
    <w:rsid w:val="160CE2DF"/>
    <w:rsid w:val="160E7FE0"/>
    <w:rsid w:val="16152CE9"/>
    <w:rsid w:val="161F1235"/>
    <w:rsid w:val="162040B8"/>
    <w:rsid w:val="1622A30E"/>
    <w:rsid w:val="1622B677"/>
    <w:rsid w:val="162923C9"/>
    <w:rsid w:val="1640BC3E"/>
    <w:rsid w:val="164368DA"/>
    <w:rsid w:val="16438DE8"/>
    <w:rsid w:val="1646FD76"/>
    <w:rsid w:val="164A47D8"/>
    <w:rsid w:val="16512788"/>
    <w:rsid w:val="16515A5B"/>
    <w:rsid w:val="165CA6E9"/>
    <w:rsid w:val="16645D9A"/>
    <w:rsid w:val="1664A19A"/>
    <w:rsid w:val="16716742"/>
    <w:rsid w:val="167201AF"/>
    <w:rsid w:val="1679A011"/>
    <w:rsid w:val="167DC8ED"/>
    <w:rsid w:val="16807902"/>
    <w:rsid w:val="16841891"/>
    <w:rsid w:val="16870E79"/>
    <w:rsid w:val="1694E9CC"/>
    <w:rsid w:val="169BB2CA"/>
    <w:rsid w:val="169CF914"/>
    <w:rsid w:val="169F0C5A"/>
    <w:rsid w:val="16A39406"/>
    <w:rsid w:val="16A3AA7B"/>
    <w:rsid w:val="16ABE68D"/>
    <w:rsid w:val="16ABEF30"/>
    <w:rsid w:val="16AD8416"/>
    <w:rsid w:val="16B1848E"/>
    <w:rsid w:val="16B493B9"/>
    <w:rsid w:val="16C449EA"/>
    <w:rsid w:val="16C79412"/>
    <w:rsid w:val="16C9F696"/>
    <w:rsid w:val="16CE942D"/>
    <w:rsid w:val="16CEEA46"/>
    <w:rsid w:val="16D0377C"/>
    <w:rsid w:val="16D33F17"/>
    <w:rsid w:val="16D46C38"/>
    <w:rsid w:val="16DDEA98"/>
    <w:rsid w:val="16DFCDC3"/>
    <w:rsid w:val="16E62F0A"/>
    <w:rsid w:val="16EAEFB6"/>
    <w:rsid w:val="16FA557C"/>
    <w:rsid w:val="16FCEA10"/>
    <w:rsid w:val="17034A0B"/>
    <w:rsid w:val="17062DC9"/>
    <w:rsid w:val="1706FAF6"/>
    <w:rsid w:val="17075828"/>
    <w:rsid w:val="170A073E"/>
    <w:rsid w:val="170C9FB9"/>
    <w:rsid w:val="17133A47"/>
    <w:rsid w:val="17146FB2"/>
    <w:rsid w:val="17317BDC"/>
    <w:rsid w:val="17320B0B"/>
    <w:rsid w:val="174ACE67"/>
    <w:rsid w:val="1754C1DD"/>
    <w:rsid w:val="175EC580"/>
    <w:rsid w:val="1768722C"/>
    <w:rsid w:val="1768C713"/>
    <w:rsid w:val="176DB5B9"/>
    <w:rsid w:val="176F5FD2"/>
    <w:rsid w:val="1770DDC7"/>
    <w:rsid w:val="177F72BC"/>
    <w:rsid w:val="17828CB6"/>
    <w:rsid w:val="178549A2"/>
    <w:rsid w:val="1789C23F"/>
    <w:rsid w:val="17935515"/>
    <w:rsid w:val="1795D217"/>
    <w:rsid w:val="179C6457"/>
    <w:rsid w:val="17A087B7"/>
    <w:rsid w:val="17A49B6E"/>
    <w:rsid w:val="17AA462A"/>
    <w:rsid w:val="17ABBB2E"/>
    <w:rsid w:val="17AEAFAE"/>
    <w:rsid w:val="17AFC732"/>
    <w:rsid w:val="17B2D6F6"/>
    <w:rsid w:val="17BBBADD"/>
    <w:rsid w:val="17BBDC2F"/>
    <w:rsid w:val="17BBE8DA"/>
    <w:rsid w:val="17C2928E"/>
    <w:rsid w:val="17CF8490"/>
    <w:rsid w:val="17D284B1"/>
    <w:rsid w:val="17D5BF02"/>
    <w:rsid w:val="17D66B1E"/>
    <w:rsid w:val="17D7ECF8"/>
    <w:rsid w:val="17E4F15C"/>
    <w:rsid w:val="17EDE054"/>
    <w:rsid w:val="17EF1143"/>
    <w:rsid w:val="17F1AD67"/>
    <w:rsid w:val="17F7CCBE"/>
    <w:rsid w:val="17F8E896"/>
    <w:rsid w:val="18018FC3"/>
    <w:rsid w:val="1801A415"/>
    <w:rsid w:val="180831C2"/>
    <w:rsid w:val="18118413"/>
    <w:rsid w:val="1812176E"/>
    <w:rsid w:val="18167CF8"/>
    <w:rsid w:val="182190F5"/>
    <w:rsid w:val="182672F8"/>
    <w:rsid w:val="182A22D0"/>
    <w:rsid w:val="182C72D8"/>
    <w:rsid w:val="18323A9F"/>
    <w:rsid w:val="183354D7"/>
    <w:rsid w:val="18359A0C"/>
    <w:rsid w:val="18399BE6"/>
    <w:rsid w:val="184DE7CC"/>
    <w:rsid w:val="185887BD"/>
    <w:rsid w:val="185D3914"/>
    <w:rsid w:val="185DB357"/>
    <w:rsid w:val="185E9A5E"/>
    <w:rsid w:val="185F83AD"/>
    <w:rsid w:val="18617325"/>
    <w:rsid w:val="186178A9"/>
    <w:rsid w:val="18733062"/>
    <w:rsid w:val="1876A567"/>
    <w:rsid w:val="1877301A"/>
    <w:rsid w:val="18788C09"/>
    <w:rsid w:val="187A2195"/>
    <w:rsid w:val="18824B73"/>
    <w:rsid w:val="188C1214"/>
    <w:rsid w:val="188C566F"/>
    <w:rsid w:val="1898CC54"/>
    <w:rsid w:val="189A5A3C"/>
    <w:rsid w:val="189C9F5D"/>
    <w:rsid w:val="18A00D15"/>
    <w:rsid w:val="18A47F52"/>
    <w:rsid w:val="18A7D8A2"/>
    <w:rsid w:val="18AA1772"/>
    <w:rsid w:val="18AA2F20"/>
    <w:rsid w:val="18AA359B"/>
    <w:rsid w:val="18AB8264"/>
    <w:rsid w:val="18B3278D"/>
    <w:rsid w:val="18B3EABC"/>
    <w:rsid w:val="18B7AC4B"/>
    <w:rsid w:val="18BF8359"/>
    <w:rsid w:val="18C01F74"/>
    <w:rsid w:val="18C31D36"/>
    <w:rsid w:val="18C8799D"/>
    <w:rsid w:val="18CB9C45"/>
    <w:rsid w:val="18D45CC1"/>
    <w:rsid w:val="18D59DE9"/>
    <w:rsid w:val="18D5E10C"/>
    <w:rsid w:val="18F27C93"/>
    <w:rsid w:val="18F8BECA"/>
    <w:rsid w:val="18FABD43"/>
    <w:rsid w:val="18FE155C"/>
    <w:rsid w:val="18FE4A96"/>
    <w:rsid w:val="190350F6"/>
    <w:rsid w:val="190B3D3E"/>
    <w:rsid w:val="190E3A07"/>
    <w:rsid w:val="190F9171"/>
    <w:rsid w:val="19154480"/>
    <w:rsid w:val="1918BE6A"/>
    <w:rsid w:val="1919F271"/>
    <w:rsid w:val="191D16FE"/>
    <w:rsid w:val="191E56BA"/>
    <w:rsid w:val="19272D4A"/>
    <w:rsid w:val="193399CD"/>
    <w:rsid w:val="193C2A4C"/>
    <w:rsid w:val="194463FE"/>
    <w:rsid w:val="194ACAD5"/>
    <w:rsid w:val="19635758"/>
    <w:rsid w:val="196AEFEC"/>
    <w:rsid w:val="1975F106"/>
    <w:rsid w:val="1996EA81"/>
    <w:rsid w:val="19A27784"/>
    <w:rsid w:val="19A52552"/>
    <w:rsid w:val="19A9EC8F"/>
    <w:rsid w:val="19B1633E"/>
    <w:rsid w:val="19B6C724"/>
    <w:rsid w:val="19B7C343"/>
    <w:rsid w:val="19C338B8"/>
    <w:rsid w:val="19C69977"/>
    <w:rsid w:val="19D4820D"/>
    <w:rsid w:val="19D9186E"/>
    <w:rsid w:val="19DCA783"/>
    <w:rsid w:val="19E268E8"/>
    <w:rsid w:val="19E8882B"/>
    <w:rsid w:val="19EA2C07"/>
    <w:rsid w:val="19ED8606"/>
    <w:rsid w:val="19EE0BD9"/>
    <w:rsid w:val="19F11B5A"/>
    <w:rsid w:val="19F93CCA"/>
    <w:rsid w:val="1A01574C"/>
    <w:rsid w:val="1A03A7DB"/>
    <w:rsid w:val="1A047847"/>
    <w:rsid w:val="1A0C451A"/>
    <w:rsid w:val="1A10E1F4"/>
    <w:rsid w:val="1A11062E"/>
    <w:rsid w:val="1A16BE37"/>
    <w:rsid w:val="1A1A4336"/>
    <w:rsid w:val="1A1C7DF4"/>
    <w:rsid w:val="1A1FFFBD"/>
    <w:rsid w:val="1A20194F"/>
    <w:rsid w:val="1A219784"/>
    <w:rsid w:val="1A247FF0"/>
    <w:rsid w:val="1A2E2E56"/>
    <w:rsid w:val="1A3837F9"/>
    <w:rsid w:val="1A46A3AA"/>
    <w:rsid w:val="1A4BDF4B"/>
    <w:rsid w:val="1A53ACFF"/>
    <w:rsid w:val="1A5A492E"/>
    <w:rsid w:val="1A5B473D"/>
    <w:rsid w:val="1A650A1D"/>
    <w:rsid w:val="1A6B7CCD"/>
    <w:rsid w:val="1A7655B5"/>
    <w:rsid w:val="1A7A5978"/>
    <w:rsid w:val="1A7C88A5"/>
    <w:rsid w:val="1A80E456"/>
    <w:rsid w:val="1A84EB59"/>
    <w:rsid w:val="1A85ECAB"/>
    <w:rsid w:val="1A89D1B8"/>
    <w:rsid w:val="1A8F2E1E"/>
    <w:rsid w:val="1A90EF04"/>
    <w:rsid w:val="1A910E08"/>
    <w:rsid w:val="1A9128F2"/>
    <w:rsid w:val="1A9A055A"/>
    <w:rsid w:val="1A9FFD8D"/>
    <w:rsid w:val="1AA1AD92"/>
    <w:rsid w:val="1AA1E1B0"/>
    <w:rsid w:val="1AA88A0B"/>
    <w:rsid w:val="1AABF8C6"/>
    <w:rsid w:val="1AB62F5C"/>
    <w:rsid w:val="1ABDA0EB"/>
    <w:rsid w:val="1AD3972E"/>
    <w:rsid w:val="1ADCF0A0"/>
    <w:rsid w:val="1AE40CB3"/>
    <w:rsid w:val="1AE53FF0"/>
    <w:rsid w:val="1AE68456"/>
    <w:rsid w:val="1AE79CC7"/>
    <w:rsid w:val="1AF083A1"/>
    <w:rsid w:val="1AF6B1B5"/>
    <w:rsid w:val="1AFD3527"/>
    <w:rsid w:val="1B0C394A"/>
    <w:rsid w:val="1B0E053D"/>
    <w:rsid w:val="1B0E38F9"/>
    <w:rsid w:val="1B16F3EA"/>
    <w:rsid w:val="1B17B359"/>
    <w:rsid w:val="1B211B64"/>
    <w:rsid w:val="1B24C7D1"/>
    <w:rsid w:val="1B281CE5"/>
    <w:rsid w:val="1B28CF9E"/>
    <w:rsid w:val="1B2996E1"/>
    <w:rsid w:val="1B2F07A6"/>
    <w:rsid w:val="1B321E26"/>
    <w:rsid w:val="1B3E495F"/>
    <w:rsid w:val="1B3F53D3"/>
    <w:rsid w:val="1B4CA38C"/>
    <w:rsid w:val="1B5043F5"/>
    <w:rsid w:val="1B519CBB"/>
    <w:rsid w:val="1B524044"/>
    <w:rsid w:val="1B606607"/>
    <w:rsid w:val="1B60D7BB"/>
    <w:rsid w:val="1B6F2D7A"/>
    <w:rsid w:val="1B7253E3"/>
    <w:rsid w:val="1B7403A5"/>
    <w:rsid w:val="1B7B5BC9"/>
    <w:rsid w:val="1B858620"/>
    <w:rsid w:val="1B92D21A"/>
    <w:rsid w:val="1B931775"/>
    <w:rsid w:val="1BA05331"/>
    <w:rsid w:val="1BA160B7"/>
    <w:rsid w:val="1BAB16C7"/>
    <w:rsid w:val="1BAD484D"/>
    <w:rsid w:val="1BBAE2D3"/>
    <w:rsid w:val="1BC3A9DE"/>
    <w:rsid w:val="1BC47C14"/>
    <w:rsid w:val="1BC65F8E"/>
    <w:rsid w:val="1BC9B809"/>
    <w:rsid w:val="1BCD7F4C"/>
    <w:rsid w:val="1BCDEADC"/>
    <w:rsid w:val="1BD6CC79"/>
    <w:rsid w:val="1BDA2935"/>
    <w:rsid w:val="1BDB0995"/>
    <w:rsid w:val="1BDB2DF2"/>
    <w:rsid w:val="1BDC5AA3"/>
    <w:rsid w:val="1BDCB59C"/>
    <w:rsid w:val="1BDE0B82"/>
    <w:rsid w:val="1BE201B8"/>
    <w:rsid w:val="1BE45C10"/>
    <w:rsid w:val="1BEE081E"/>
    <w:rsid w:val="1BF6B5A9"/>
    <w:rsid w:val="1BF83C05"/>
    <w:rsid w:val="1BFBCD26"/>
    <w:rsid w:val="1C09794C"/>
    <w:rsid w:val="1C120514"/>
    <w:rsid w:val="1C13686D"/>
    <w:rsid w:val="1C24CBF4"/>
    <w:rsid w:val="1C257D80"/>
    <w:rsid w:val="1C27CD88"/>
    <w:rsid w:val="1C2C1C65"/>
    <w:rsid w:val="1C327864"/>
    <w:rsid w:val="1C386932"/>
    <w:rsid w:val="1C4195AA"/>
    <w:rsid w:val="1C4AA44F"/>
    <w:rsid w:val="1C4CB2EF"/>
    <w:rsid w:val="1C55FA4F"/>
    <w:rsid w:val="1C6338C2"/>
    <w:rsid w:val="1C683473"/>
    <w:rsid w:val="1C68CC98"/>
    <w:rsid w:val="1C695C71"/>
    <w:rsid w:val="1C6AEDB5"/>
    <w:rsid w:val="1C70AEB4"/>
    <w:rsid w:val="1C7B215D"/>
    <w:rsid w:val="1C7B6ACE"/>
    <w:rsid w:val="1C7D0EF9"/>
    <w:rsid w:val="1C7FDCE5"/>
    <w:rsid w:val="1C8FD826"/>
    <w:rsid w:val="1C916AFC"/>
    <w:rsid w:val="1C97E0E8"/>
    <w:rsid w:val="1C994A08"/>
    <w:rsid w:val="1C9CE82E"/>
    <w:rsid w:val="1C9DF708"/>
    <w:rsid w:val="1C9F4000"/>
    <w:rsid w:val="1CA0DDFB"/>
    <w:rsid w:val="1CA459F2"/>
    <w:rsid w:val="1CA48B3C"/>
    <w:rsid w:val="1CA7F9ED"/>
    <w:rsid w:val="1CAD34EB"/>
    <w:rsid w:val="1CADD214"/>
    <w:rsid w:val="1CB0EBC7"/>
    <w:rsid w:val="1CB40B39"/>
    <w:rsid w:val="1CB4D9A6"/>
    <w:rsid w:val="1CBE1C12"/>
    <w:rsid w:val="1CC0639D"/>
    <w:rsid w:val="1CCCED5C"/>
    <w:rsid w:val="1CCD4337"/>
    <w:rsid w:val="1CD80BEE"/>
    <w:rsid w:val="1CD98DE9"/>
    <w:rsid w:val="1CDC02F4"/>
    <w:rsid w:val="1CE3EA8A"/>
    <w:rsid w:val="1CE6347E"/>
    <w:rsid w:val="1CEC469B"/>
    <w:rsid w:val="1CEE67E6"/>
    <w:rsid w:val="1CF57A7E"/>
    <w:rsid w:val="1CF6BBDE"/>
    <w:rsid w:val="1CF926CA"/>
    <w:rsid w:val="1CFF4719"/>
    <w:rsid w:val="1D076D38"/>
    <w:rsid w:val="1D0A777A"/>
    <w:rsid w:val="1D0BDA8A"/>
    <w:rsid w:val="1D0E8359"/>
    <w:rsid w:val="1D1301DF"/>
    <w:rsid w:val="1D14D97C"/>
    <w:rsid w:val="1D1AC03E"/>
    <w:rsid w:val="1D1D4AC9"/>
    <w:rsid w:val="1D1D997A"/>
    <w:rsid w:val="1D1E9D1B"/>
    <w:rsid w:val="1D2C6210"/>
    <w:rsid w:val="1D32DDA8"/>
    <w:rsid w:val="1D4F5DFE"/>
    <w:rsid w:val="1D4F61E2"/>
    <w:rsid w:val="1D51A226"/>
    <w:rsid w:val="1D53B4D5"/>
    <w:rsid w:val="1D590BB0"/>
    <w:rsid w:val="1D5C6EB5"/>
    <w:rsid w:val="1D620171"/>
    <w:rsid w:val="1D6AC09B"/>
    <w:rsid w:val="1D77A033"/>
    <w:rsid w:val="1D78FA68"/>
    <w:rsid w:val="1D821E75"/>
    <w:rsid w:val="1D85C972"/>
    <w:rsid w:val="1D8DA473"/>
    <w:rsid w:val="1D93D9C3"/>
    <w:rsid w:val="1DA076A5"/>
    <w:rsid w:val="1DA22478"/>
    <w:rsid w:val="1DA411AC"/>
    <w:rsid w:val="1DA54B88"/>
    <w:rsid w:val="1DA89254"/>
    <w:rsid w:val="1DAC6CC9"/>
    <w:rsid w:val="1DAC818E"/>
    <w:rsid w:val="1DB0916D"/>
    <w:rsid w:val="1DB52D0B"/>
    <w:rsid w:val="1DC0E6F5"/>
    <w:rsid w:val="1DC4C885"/>
    <w:rsid w:val="1DC77248"/>
    <w:rsid w:val="1DCB9720"/>
    <w:rsid w:val="1DCCCF0B"/>
    <w:rsid w:val="1DD16C72"/>
    <w:rsid w:val="1DD212D6"/>
    <w:rsid w:val="1DD355EA"/>
    <w:rsid w:val="1DD5861B"/>
    <w:rsid w:val="1DE3D483"/>
    <w:rsid w:val="1DE3F949"/>
    <w:rsid w:val="1DEEDC7C"/>
    <w:rsid w:val="1E05A2C6"/>
    <w:rsid w:val="1E169AB3"/>
    <w:rsid w:val="1E18E271"/>
    <w:rsid w:val="1E1C9249"/>
    <w:rsid w:val="1E240714"/>
    <w:rsid w:val="1E243C71"/>
    <w:rsid w:val="1E252086"/>
    <w:rsid w:val="1E277001"/>
    <w:rsid w:val="1E2EFAB0"/>
    <w:rsid w:val="1E39BE50"/>
    <w:rsid w:val="1E3F5C7F"/>
    <w:rsid w:val="1E411BCF"/>
    <w:rsid w:val="1E468F48"/>
    <w:rsid w:val="1E4ADABC"/>
    <w:rsid w:val="1E5B277F"/>
    <w:rsid w:val="1E6131E6"/>
    <w:rsid w:val="1E6B7C1A"/>
    <w:rsid w:val="1E6D6727"/>
    <w:rsid w:val="1E74967F"/>
    <w:rsid w:val="1E74E0BE"/>
    <w:rsid w:val="1E80EF0E"/>
    <w:rsid w:val="1E857AD9"/>
    <w:rsid w:val="1E8DD858"/>
    <w:rsid w:val="1E922610"/>
    <w:rsid w:val="1E9878C2"/>
    <w:rsid w:val="1E992650"/>
    <w:rsid w:val="1E9D4A07"/>
    <w:rsid w:val="1E9F4753"/>
    <w:rsid w:val="1EAAA9C3"/>
    <w:rsid w:val="1EB2AD43"/>
    <w:rsid w:val="1EB36D70"/>
    <w:rsid w:val="1EB67FF2"/>
    <w:rsid w:val="1EC1FDE0"/>
    <w:rsid w:val="1ECF7C42"/>
    <w:rsid w:val="1ED148D0"/>
    <w:rsid w:val="1ED417CE"/>
    <w:rsid w:val="1ED97EA9"/>
    <w:rsid w:val="1EDC4144"/>
    <w:rsid w:val="1EDE5304"/>
    <w:rsid w:val="1EEE883A"/>
    <w:rsid w:val="1EEF4F8D"/>
    <w:rsid w:val="1EF6F733"/>
    <w:rsid w:val="1EF94C5C"/>
    <w:rsid w:val="1EFC0E98"/>
    <w:rsid w:val="1F0790C5"/>
    <w:rsid w:val="1F0C1B64"/>
    <w:rsid w:val="1F1085A6"/>
    <w:rsid w:val="1F20FF87"/>
    <w:rsid w:val="1F29348A"/>
    <w:rsid w:val="1F2A30A9"/>
    <w:rsid w:val="1F30BC6E"/>
    <w:rsid w:val="1F35662F"/>
    <w:rsid w:val="1F3917DE"/>
    <w:rsid w:val="1F3B4EAA"/>
    <w:rsid w:val="1F3D8B38"/>
    <w:rsid w:val="1F420E61"/>
    <w:rsid w:val="1F4962EC"/>
    <w:rsid w:val="1F4CCD95"/>
    <w:rsid w:val="1F4D81C3"/>
    <w:rsid w:val="1F561457"/>
    <w:rsid w:val="1F5859AA"/>
    <w:rsid w:val="1F5B4D56"/>
    <w:rsid w:val="1F5DA8B5"/>
    <w:rsid w:val="1F6AA228"/>
    <w:rsid w:val="1F6BC6A6"/>
    <w:rsid w:val="1F6EA2C2"/>
    <w:rsid w:val="1F76E68E"/>
    <w:rsid w:val="1F7D7960"/>
    <w:rsid w:val="1F8256FA"/>
    <w:rsid w:val="1F84D94D"/>
    <w:rsid w:val="1F8BB1F9"/>
    <w:rsid w:val="1F9237A7"/>
    <w:rsid w:val="1F9CC72A"/>
    <w:rsid w:val="1FA7C14B"/>
    <w:rsid w:val="1FAFFAAE"/>
    <w:rsid w:val="1FB1F788"/>
    <w:rsid w:val="1FBD70F0"/>
    <w:rsid w:val="1FBE34D8"/>
    <w:rsid w:val="1FBE7C64"/>
    <w:rsid w:val="1FC09A65"/>
    <w:rsid w:val="1FC38334"/>
    <w:rsid w:val="1FD04EBC"/>
    <w:rsid w:val="1FD08623"/>
    <w:rsid w:val="1FD92D9F"/>
    <w:rsid w:val="1FDE8EA9"/>
    <w:rsid w:val="1FE5CA1D"/>
    <w:rsid w:val="1FEAA430"/>
    <w:rsid w:val="1FFE724B"/>
    <w:rsid w:val="2000EDFE"/>
    <w:rsid w:val="20011534"/>
    <w:rsid w:val="200CAF82"/>
    <w:rsid w:val="200ED273"/>
    <w:rsid w:val="2012A6DA"/>
    <w:rsid w:val="2018F3F8"/>
    <w:rsid w:val="201B6BF0"/>
    <w:rsid w:val="201B95BC"/>
    <w:rsid w:val="2021D061"/>
    <w:rsid w:val="2031A705"/>
    <w:rsid w:val="203C8211"/>
    <w:rsid w:val="203F23DC"/>
    <w:rsid w:val="20520D9A"/>
    <w:rsid w:val="205571F2"/>
    <w:rsid w:val="205DD22E"/>
    <w:rsid w:val="205F7845"/>
    <w:rsid w:val="206715C4"/>
    <w:rsid w:val="20685BDA"/>
    <w:rsid w:val="207788D6"/>
    <w:rsid w:val="2081A5B0"/>
    <w:rsid w:val="20832F14"/>
    <w:rsid w:val="2087458E"/>
    <w:rsid w:val="20879171"/>
    <w:rsid w:val="208796F9"/>
    <w:rsid w:val="20946B07"/>
    <w:rsid w:val="20996C4C"/>
    <w:rsid w:val="20A2079F"/>
    <w:rsid w:val="20A50B07"/>
    <w:rsid w:val="20A9792E"/>
    <w:rsid w:val="20A9C0A3"/>
    <w:rsid w:val="20AED028"/>
    <w:rsid w:val="20B51DD8"/>
    <w:rsid w:val="20C1181A"/>
    <w:rsid w:val="20C8940B"/>
    <w:rsid w:val="20D3AD77"/>
    <w:rsid w:val="20D3F056"/>
    <w:rsid w:val="20E7AAC9"/>
    <w:rsid w:val="20EA3D68"/>
    <w:rsid w:val="20EFDE26"/>
    <w:rsid w:val="20F802A5"/>
    <w:rsid w:val="20FD86EE"/>
    <w:rsid w:val="20FF94C9"/>
    <w:rsid w:val="2100DB75"/>
    <w:rsid w:val="21010BBA"/>
    <w:rsid w:val="2103CA6C"/>
    <w:rsid w:val="2106157D"/>
    <w:rsid w:val="210ABE9E"/>
    <w:rsid w:val="210AF7F9"/>
    <w:rsid w:val="210B953E"/>
    <w:rsid w:val="210FD610"/>
    <w:rsid w:val="21135763"/>
    <w:rsid w:val="211710BB"/>
    <w:rsid w:val="211A5635"/>
    <w:rsid w:val="211D6C91"/>
    <w:rsid w:val="211EC6B9"/>
    <w:rsid w:val="212B9A6A"/>
    <w:rsid w:val="212FEE33"/>
    <w:rsid w:val="213841AC"/>
    <w:rsid w:val="213BFC15"/>
    <w:rsid w:val="21404BC5"/>
    <w:rsid w:val="2156DF54"/>
    <w:rsid w:val="2160AD66"/>
    <w:rsid w:val="2161E87C"/>
    <w:rsid w:val="2168DCEF"/>
    <w:rsid w:val="216C0C45"/>
    <w:rsid w:val="217435A9"/>
    <w:rsid w:val="217C263E"/>
    <w:rsid w:val="217F8EB3"/>
    <w:rsid w:val="2180C82A"/>
    <w:rsid w:val="2187779A"/>
    <w:rsid w:val="218BF1E2"/>
    <w:rsid w:val="218D85DA"/>
    <w:rsid w:val="218EECDD"/>
    <w:rsid w:val="219088CF"/>
    <w:rsid w:val="2192BAC8"/>
    <w:rsid w:val="2196A163"/>
    <w:rsid w:val="21B4220A"/>
    <w:rsid w:val="21B4243C"/>
    <w:rsid w:val="21C3C989"/>
    <w:rsid w:val="21C499E2"/>
    <w:rsid w:val="21CA660F"/>
    <w:rsid w:val="21DD913B"/>
    <w:rsid w:val="21DFD139"/>
    <w:rsid w:val="21E1589F"/>
    <w:rsid w:val="21E1C6C6"/>
    <w:rsid w:val="21E5A83F"/>
    <w:rsid w:val="21E715C2"/>
    <w:rsid w:val="21EAEF64"/>
    <w:rsid w:val="21EE6BFD"/>
    <w:rsid w:val="21EEC61E"/>
    <w:rsid w:val="21F1BE14"/>
    <w:rsid w:val="21F1F5FB"/>
    <w:rsid w:val="21F60418"/>
    <w:rsid w:val="21F6AE75"/>
    <w:rsid w:val="21FFECFE"/>
    <w:rsid w:val="2200A14A"/>
    <w:rsid w:val="2203BFD9"/>
    <w:rsid w:val="2205A1DD"/>
    <w:rsid w:val="220CF799"/>
    <w:rsid w:val="220D98C9"/>
    <w:rsid w:val="221AB959"/>
    <w:rsid w:val="22221774"/>
    <w:rsid w:val="222A0EAC"/>
    <w:rsid w:val="22327609"/>
    <w:rsid w:val="2233DE5D"/>
    <w:rsid w:val="2234BB3A"/>
    <w:rsid w:val="2234C502"/>
    <w:rsid w:val="2237B33D"/>
    <w:rsid w:val="223863DB"/>
    <w:rsid w:val="2239D969"/>
    <w:rsid w:val="224EFA48"/>
    <w:rsid w:val="2250A40D"/>
    <w:rsid w:val="22515FE2"/>
    <w:rsid w:val="225642CC"/>
    <w:rsid w:val="22685D30"/>
    <w:rsid w:val="22695D6C"/>
    <w:rsid w:val="226EFF57"/>
    <w:rsid w:val="2271D1D5"/>
    <w:rsid w:val="2275DFBC"/>
    <w:rsid w:val="227ACD15"/>
    <w:rsid w:val="228A7623"/>
    <w:rsid w:val="22966CFC"/>
    <w:rsid w:val="229D5F50"/>
    <w:rsid w:val="229D7E2B"/>
    <w:rsid w:val="22A0E946"/>
    <w:rsid w:val="22A27AD7"/>
    <w:rsid w:val="22A79CC1"/>
    <w:rsid w:val="22ADB0C7"/>
    <w:rsid w:val="22B61A9C"/>
    <w:rsid w:val="22C7A75F"/>
    <w:rsid w:val="22D01E48"/>
    <w:rsid w:val="22D0EC12"/>
    <w:rsid w:val="22D42EA0"/>
    <w:rsid w:val="22D5151A"/>
    <w:rsid w:val="22D68716"/>
    <w:rsid w:val="22DA7927"/>
    <w:rsid w:val="22DE4BFB"/>
    <w:rsid w:val="22E0ABA8"/>
    <w:rsid w:val="22E4070C"/>
    <w:rsid w:val="22FDD2EE"/>
    <w:rsid w:val="23037112"/>
    <w:rsid w:val="23046FF6"/>
    <w:rsid w:val="2310B885"/>
    <w:rsid w:val="23159936"/>
    <w:rsid w:val="231B04FC"/>
    <w:rsid w:val="23299A80"/>
    <w:rsid w:val="232DB64B"/>
    <w:rsid w:val="233081F4"/>
    <w:rsid w:val="2339BA9A"/>
    <w:rsid w:val="233D7F25"/>
    <w:rsid w:val="233E3686"/>
    <w:rsid w:val="23432271"/>
    <w:rsid w:val="23452F46"/>
    <w:rsid w:val="2345B7B5"/>
    <w:rsid w:val="234C7C7C"/>
    <w:rsid w:val="2350A902"/>
    <w:rsid w:val="23510D17"/>
    <w:rsid w:val="235BAD7F"/>
    <w:rsid w:val="235BFACB"/>
    <w:rsid w:val="235C60BD"/>
    <w:rsid w:val="23627ABF"/>
    <w:rsid w:val="2364CD9A"/>
    <w:rsid w:val="23680242"/>
    <w:rsid w:val="2368DAA0"/>
    <w:rsid w:val="236F893C"/>
    <w:rsid w:val="23701A35"/>
    <w:rsid w:val="237E6CFF"/>
    <w:rsid w:val="238AC331"/>
    <w:rsid w:val="238F9BC0"/>
    <w:rsid w:val="2395B3E2"/>
    <w:rsid w:val="239C5AB8"/>
    <w:rsid w:val="23A810C1"/>
    <w:rsid w:val="23AB8FD7"/>
    <w:rsid w:val="23B7C6BB"/>
    <w:rsid w:val="23C1F7DC"/>
    <w:rsid w:val="23C4F720"/>
    <w:rsid w:val="23C9F50E"/>
    <w:rsid w:val="23D3A4E2"/>
    <w:rsid w:val="23DE53BC"/>
    <w:rsid w:val="23E5E1FE"/>
    <w:rsid w:val="23EC9851"/>
    <w:rsid w:val="23ECCB9C"/>
    <w:rsid w:val="23EEF2E1"/>
    <w:rsid w:val="23EF4E0E"/>
    <w:rsid w:val="23F03B84"/>
    <w:rsid w:val="23F193D2"/>
    <w:rsid w:val="23F58123"/>
    <w:rsid w:val="23F8190A"/>
    <w:rsid w:val="23F84F2A"/>
    <w:rsid w:val="23FF2D02"/>
    <w:rsid w:val="2402D5CE"/>
    <w:rsid w:val="24084FB6"/>
    <w:rsid w:val="2409C31A"/>
    <w:rsid w:val="24148000"/>
    <w:rsid w:val="241B3018"/>
    <w:rsid w:val="2426C09C"/>
    <w:rsid w:val="242DEA73"/>
    <w:rsid w:val="244F5025"/>
    <w:rsid w:val="2452FFBB"/>
    <w:rsid w:val="24579280"/>
    <w:rsid w:val="24583BD6"/>
    <w:rsid w:val="245D996A"/>
    <w:rsid w:val="245DC80B"/>
    <w:rsid w:val="245DE251"/>
    <w:rsid w:val="245E6D28"/>
    <w:rsid w:val="2464988A"/>
    <w:rsid w:val="246F359F"/>
    <w:rsid w:val="246F71E0"/>
    <w:rsid w:val="247FE306"/>
    <w:rsid w:val="2486BF62"/>
    <w:rsid w:val="248711EE"/>
    <w:rsid w:val="248DD62A"/>
    <w:rsid w:val="248E478B"/>
    <w:rsid w:val="249768D5"/>
    <w:rsid w:val="249C0008"/>
    <w:rsid w:val="24A0734A"/>
    <w:rsid w:val="24AA4CEA"/>
    <w:rsid w:val="24BB4FDF"/>
    <w:rsid w:val="24C067F6"/>
    <w:rsid w:val="24C0E7B7"/>
    <w:rsid w:val="24C17602"/>
    <w:rsid w:val="24C6D9D9"/>
    <w:rsid w:val="24CC1C32"/>
    <w:rsid w:val="24D24F85"/>
    <w:rsid w:val="24DF9270"/>
    <w:rsid w:val="24F006F3"/>
    <w:rsid w:val="24F6DFD2"/>
    <w:rsid w:val="24FF9FEE"/>
    <w:rsid w:val="250079F4"/>
    <w:rsid w:val="25010694"/>
    <w:rsid w:val="25023E88"/>
    <w:rsid w:val="2502A320"/>
    <w:rsid w:val="25038403"/>
    <w:rsid w:val="2506D855"/>
    <w:rsid w:val="2508DEFB"/>
    <w:rsid w:val="2513FF9D"/>
    <w:rsid w:val="2514245E"/>
    <w:rsid w:val="2517C356"/>
    <w:rsid w:val="25225B8E"/>
    <w:rsid w:val="25243588"/>
    <w:rsid w:val="25284B9E"/>
    <w:rsid w:val="252CFCFC"/>
    <w:rsid w:val="252DE524"/>
    <w:rsid w:val="2537301E"/>
    <w:rsid w:val="254294F2"/>
    <w:rsid w:val="2542A274"/>
    <w:rsid w:val="2550C9E8"/>
    <w:rsid w:val="2551CEE2"/>
    <w:rsid w:val="25541261"/>
    <w:rsid w:val="256C8CA8"/>
    <w:rsid w:val="2571E7AB"/>
    <w:rsid w:val="2572D1BC"/>
    <w:rsid w:val="25735F5F"/>
    <w:rsid w:val="257ABB02"/>
    <w:rsid w:val="25AD237E"/>
    <w:rsid w:val="25B22922"/>
    <w:rsid w:val="25B30B71"/>
    <w:rsid w:val="25D6CBE1"/>
    <w:rsid w:val="25D98421"/>
    <w:rsid w:val="25DC2027"/>
    <w:rsid w:val="25DF6D6F"/>
    <w:rsid w:val="25EAAC0D"/>
    <w:rsid w:val="25F1D31F"/>
    <w:rsid w:val="25F6DD82"/>
    <w:rsid w:val="25FEFD94"/>
    <w:rsid w:val="2618FA57"/>
    <w:rsid w:val="261A48AD"/>
    <w:rsid w:val="261C8A4D"/>
    <w:rsid w:val="261D6F4F"/>
    <w:rsid w:val="2621F864"/>
    <w:rsid w:val="262942E2"/>
    <w:rsid w:val="262AA86D"/>
    <w:rsid w:val="26313693"/>
    <w:rsid w:val="2637769C"/>
    <w:rsid w:val="263C8ECA"/>
    <w:rsid w:val="264119A7"/>
    <w:rsid w:val="2642B355"/>
    <w:rsid w:val="265BF1F8"/>
    <w:rsid w:val="265E1AAC"/>
    <w:rsid w:val="265E7FC1"/>
    <w:rsid w:val="265EA394"/>
    <w:rsid w:val="266205EA"/>
    <w:rsid w:val="266495C0"/>
    <w:rsid w:val="26672C27"/>
    <w:rsid w:val="26695CEA"/>
    <w:rsid w:val="266D76AE"/>
    <w:rsid w:val="2670503C"/>
    <w:rsid w:val="2673A486"/>
    <w:rsid w:val="26761375"/>
    <w:rsid w:val="267B47FD"/>
    <w:rsid w:val="267DDC5D"/>
    <w:rsid w:val="267DED3F"/>
    <w:rsid w:val="2696E411"/>
    <w:rsid w:val="26991A0A"/>
    <w:rsid w:val="269961E9"/>
    <w:rsid w:val="26998409"/>
    <w:rsid w:val="269A8428"/>
    <w:rsid w:val="269B704F"/>
    <w:rsid w:val="26B06899"/>
    <w:rsid w:val="26B3AD28"/>
    <w:rsid w:val="26B5D0E9"/>
    <w:rsid w:val="26B6B04C"/>
    <w:rsid w:val="26B843A5"/>
    <w:rsid w:val="26B8D7BB"/>
    <w:rsid w:val="26B97E84"/>
    <w:rsid w:val="26BBCB94"/>
    <w:rsid w:val="26BC2090"/>
    <w:rsid w:val="26C4D3EF"/>
    <w:rsid w:val="26C6AC39"/>
    <w:rsid w:val="26CF630D"/>
    <w:rsid w:val="26D0CF3E"/>
    <w:rsid w:val="26D59A24"/>
    <w:rsid w:val="26D6A453"/>
    <w:rsid w:val="26E3F822"/>
    <w:rsid w:val="26E47381"/>
    <w:rsid w:val="26FFA463"/>
    <w:rsid w:val="27023FFE"/>
    <w:rsid w:val="2705EB49"/>
    <w:rsid w:val="270E93EF"/>
    <w:rsid w:val="2713B4C6"/>
    <w:rsid w:val="27191F59"/>
    <w:rsid w:val="2719A0A6"/>
    <w:rsid w:val="2724F986"/>
    <w:rsid w:val="27255E2D"/>
    <w:rsid w:val="272A23E5"/>
    <w:rsid w:val="272C10D9"/>
    <w:rsid w:val="273160C4"/>
    <w:rsid w:val="27395047"/>
    <w:rsid w:val="273A6242"/>
    <w:rsid w:val="274F7A3D"/>
    <w:rsid w:val="27595BE2"/>
    <w:rsid w:val="275A07DF"/>
    <w:rsid w:val="27663C1F"/>
    <w:rsid w:val="276AA51B"/>
    <w:rsid w:val="2772A44E"/>
    <w:rsid w:val="277956BE"/>
    <w:rsid w:val="278DEE88"/>
    <w:rsid w:val="27958BFA"/>
    <w:rsid w:val="2795CD74"/>
    <w:rsid w:val="279769F3"/>
    <w:rsid w:val="27A3FC6A"/>
    <w:rsid w:val="27A7FD18"/>
    <w:rsid w:val="27AFB75C"/>
    <w:rsid w:val="27B40B13"/>
    <w:rsid w:val="27B5ED5C"/>
    <w:rsid w:val="27B64CFE"/>
    <w:rsid w:val="27B77339"/>
    <w:rsid w:val="27B77C2A"/>
    <w:rsid w:val="27BA51FD"/>
    <w:rsid w:val="27BE807E"/>
    <w:rsid w:val="27BFC697"/>
    <w:rsid w:val="27C2249E"/>
    <w:rsid w:val="27CA9AA2"/>
    <w:rsid w:val="27DD76C3"/>
    <w:rsid w:val="27DF675A"/>
    <w:rsid w:val="27E299A0"/>
    <w:rsid w:val="27EA03BC"/>
    <w:rsid w:val="27EB1FC1"/>
    <w:rsid w:val="27F65598"/>
    <w:rsid w:val="27FA33FF"/>
    <w:rsid w:val="28039400"/>
    <w:rsid w:val="280595A3"/>
    <w:rsid w:val="2808595D"/>
    <w:rsid w:val="281493FA"/>
    <w:rsid w:val="2822CE55"/>
    <w:rsid w:val="283112DC"/>
    <w:rsid w:val="283A3F0B"/>
    <w:rsid w:val="284537FC"/>
    <w:rsid w:val="2849F398"/>
    <w:rsid w:val="2855F8B3"/>
    <w:rsid w:val="28574EF4"/>
    <w:rsid w:val="28575CB8"/>
    <w:rsid w:val="28586906"/>
    <w:rsid w:val="285ADD09"/>
    <w:rsid w:val="285C3F51"/>
    <w:rsid w:val="285CB038"/>
    <w:rsid w:val="286201C8"/>
    <w:rsid w:val="2866BE78"/>
    <w:rsid w:val="2870A695"/>
    <w:rsid w:val="28788349"/>
    <w:rsid w:val="287DD9A3"/>
    <w:rsid w:val="28804470"/>
    <w:rsid w:val="28816F1C"/>
    <w:rsid w:val="2882A3EF"/>
    <w:rsid w:val="2884F7E1"/>
    <w:rsid w:val="28879A35"/>
    <w:rsid w:val="28889208"/>
    <w:rsid w:val="288892F0"/>
    <w:rsid w:val="288C47E1"/>
    <w:rsid w:val="28959385"/>
    <w:rsid w:val="28963191"/>
    <w:rsid w:val="2898B9A4"/>
    <w:rsid w:val="289FAC13"/>
    <w:rsid w:val="28A9ECE4"/>
    <w:rsid w:val="28AAF84E"/>
    <w:rsid w:val="28AC72DF"/>
    <w:rsid w:val="28AFDA5D"/>
    <w:rsid w:val="28B9C71B"/>
    <w:rsid w:val="28C45B5E"/>
    <w:rsid w:val="28CA252C"/>
    <w:rsid w:val="28CB624D"/>
    <w:rsid w:val="28CCBEBA"/>
    <w:rsid w:val="28CD9F5B"/>
    <w:rsid w:val="28D11C35"/>
    <w:rsid w:val="28D28582"/>
    <w:rsid w:val="28F684AB"/>
    <w:rsid w:val="28FAA827"/>
    <w:rsid w:val="28FDABD8"/>
    <w:rsid w:val="28FF3B1E"/>
    <w:rsid w:val="2907DA3F"/>
    <w:rsid w:val="290BF2A2"/>
    <w:rsid w:val="291195D8"/>
    <w:rsid w:val="291389D9"/>
    <w:rsid w:val="29189DB1"/>
    <w:rsid w:val="29223814"/>
    <w:rsid w:val="29234828"/>
    <w:rsid w:val="29245597"/>
    <w:rsid w:val="2925145E"/>
    <w:rsid w:val="29251795"/>
    <w:rsid w:val="292997E9"/>
    <w:rsid w:val="292BEC90"/>
    <w:rsid w:val="292F2D61"/>
    <w:rsid w:val="2936ECE2"/>
    <w:rsid w:val="29397F8B"/>
    <w:rsid w:val="29578C1F"/>
    <w:rsid w:val="295AFA5E"/>
    <w:rsid w:val="295C24F0"/>
    <w:rsid w:val="295F1AB5"/>
    <w:rsid w:val="2969C18D"/>
    <w:rsid w:val="29711609"/>
    <w:rsid w:val="29738B3B"/>
    <w:rsid w:val="2977629E"/>
    <w:rsid w:val="2983601C"/>
    <w:rsid w:val="2983FC0D"/>
    <w:rsid w:val="29854D92"/>
    <w:rsid w:val="2985745D"/>
    <w:rsid w:val="2986B62C"/>
    <w:rsid w:val="298B5EB0"/>
    <w:rsid w:val="298B62E6"/>
    <w:rsid w:val="298D5F41"/>
    <w:rsid w:val="29908E92"/>
    <w:rsid w:val="29965530"/>
    <w:rsid w:val="2998F96E"/>
    <w:rsid w:val="29A31357"/>
    <w:rsid w:val="29A5115A"/>
    <w:rsid w:val="29AE8637"/>
    <w:rsid w:val="29C226B1"/>
    <w:rsid w:val="29C5E63A"/>
    <w:rsid w:val="29C9FFE6"/>
    <w:rsid w:val="29D76787"/>
    <w:rsid w:val="29D8FB65"/>
    <w:rsid w:val="29E7429D"/>
    <w:rsid w:val="29EB8B8E"/>
    <w:rsid w:val="29FBF2B2"/>
    <w:rsid w:val="29FDC074"/>
    <w:rsid w:val="29FDCB25"/>
    <w:rsid w:val="2A0A583D"/>
    <w:rsid w:val="2A0CCD6E"/>
    <w:rsid w:val="2A1ADC34"/>
    <w:rsid w:val="2A1DB821"/>
    <w:rsid w:val="2A2C2901"/>
    <w:rsid w:val="2A2D7317"/>
    <w:rsid w:val="2A2EA0A7"/>
    <w:rsid w:val="2A37408F"/>
    <w:rsid w:val="2A3EFBE7"/>
    <w:rsid w:val="2A54764C"/>
    <w:rsid w:val="2A5B47EF"/>
    <w:rsid w:val="2A636C47"/>
    <w:rsid w:val="2A649CB6"/>
    <w:rsid w:val="2A7272F6"/>
    <w:rsid w:val="2A728E68"/>
    <w:rsid w:val="2A75863E"/>
    <w:rsid w:val="2A760963"/>
    <w:rsid w:val="2A7B9237"/>
    <w:rsid w:val="2A7CFFF7"/>
    <w:rsid w:val="2A7DC24D"/>
    <w:rsid w:val="2A899F95"/>
    <w:rsid w:val="2A911601"/>
    <w:rsid w:val="2A964E82"/>
    <w:rsid w:val="2A98953C"/>
    <w:rsid w:val="2A9CACDC"/>
    <w:rsid w:val="2A9DF46F"/>
    <w:rsid w:val="2A9EFD7C"/>
    <w:rsid w:val="2AA119D4"/>
    <w:rsid w:val="2AA35A49"/>
    <w:rsid w:val="2AA84A4A"/>
    <w:rsid w:val="2AAA5678"/>
    <w:rsid w:val="2AB6B674"/>
    <w:rsid w:val="2ABCBDED"/>
    <w:rsid w:val="2ABD9008"/>
    <w:rsid w:val="2ABDE664"/>
    <w:rsid w:val="2ABE1E53"/>
    <w:rsid w:val="2ABEAF89"/>
    <w:rsid w:val="2AC1F0BE"/>
    <w:rsid w:val="2AC68F2D"/>
    <w:rsid w:val="2AD6496E"/>
    <w:rsid w:val="2ADD4CF0"/>
    <w:rsid w:val="2ADDCF20"/>
    <w:rsid w:val="2AE569E8"/>
    <w:rsid w:val="2AF33597"/>
    <w:rsid w:val="2AF85B74"/>
    <w:rsid w:val="2AFACB49"/>
    <w:rsid w:val="2AFC5C10"/>
    <w:rsid w:val="2B01B754"/>
    <w:rsid w:val="2B03D852"/>
    <w:rsid w:val="2B051BC5"/>
    <w:rsid w:val="2B17890A"/>
    <w:rsid w:val="2B1878D2"/>
    <w:rsid w:val="2B21C60C"/>
    <w:rsid w:val="2B233D9A"/>
    <w:rsid w:val="2B349308"/>
    <w:rsid w:val="2B389867"/>
    <w:rsid w:val="2B3F075C"/>
    <w:rsid w:val="2B513982"/>
    <w:rsid w:val="2B5492E2"/>
    <w:rsid w:val="2B725EAE"/>
    <w:rsid w:val="2B75C255"/>
    <w:rsid w:val="2B815BD4"/>
    <w:rsid w:val="2B8B036B"/>
    <w:rsid w:val="2BA08EC0"/>
    <w:rsid w:val="2BA29C99"/>
    <w:rsid w:val="2BA4B7F2"/>
    <w:rsid w:val="2BAB5966"/>
    <w:rsid w:val="2BAF0E00"/>
    <w:rsid w:val="2BB1B13D"/>
    <w:rsid w:val="2BB50D11"/>
    <w:rsid w:val="2BB73788"/>
    <w:rsid w:val="2BB7956A"/>
    <w:rsid w:val="2BB7C8F1"/>
    <w:rsid w:val="2BBDF9F9"/>
    <w:rsid w:val="2BC31AFA"/>
    <w:rsid w:val="2BC6DE2C"/>
    <w:rsid w:val="2BCA184B"/>
    <w:rsid w:val="2BCE6B78"/>
    <w:rsid w:val="2BCF63A6"/>
    <w:rsid w:val="2BCFE295"/>
    <w:rsid w:val="2BD26C00"/>
    <w:rsid w:val="2BD98F3D"/>
    <w:rsid w:val="2BDA4D9A"/>
    <w:rsid w:val="2BDA7CEF"/>
    <w:rsid w:val="2BE1CF64"/>
    <w:rsid w:val="2BE84DD5"/>
    <w:rsid w:val="2BEDBD45"/>
    <w:rsid w:val="2BF827FB"/>
    <w:rsid w:val="2BF90221"/>
    <w:rsid w:val="2C0E61A9"/>
    <w:rsid w:val="2C1BB610"/>
    <w:rsid w:val="2C23D060"/>
    <w:rsid w:val="2C336D28"/>
    <w:rsid w:val="2C35E860"/>
    <w:rsid w:val="2C3BF20D"/>
    <w:rsid w:val="2C3CB79A"/>
    <w:rsid w:val="2C3CCD0C"/>
    <w:rsid w:val="2C47FD07"/>
    <w:rsid w:val="2C502FA2"/>
    <w:rsid w:val="2C50A65A"/>
    <w:rsid w:val="2C516FB0"/>
    <w:rsid w:val="2C563123"/>
    <w:rsid w:val="2C565EF7"/>
    <w:rsid w:val="2C5FB31E"/>
    <w:rsid w:val="2C607D2B"/>
    <w:rsid w:val="2C61B821"/>
    <w:rsid w:val="2C668C2B"/>
    <w:rsid w:val="2C6FC672"/>
    <w:rsid w:val="2C778511"/>
    <w:rsid w:val="2C7CBD73"/>
    <w:rsid w:val="2C813A49"/>
    <w:rsid w:val="2C816B6E"/>
    <w:rsid w:val="2C8645F3"/>
    <w:rsid w:val="2C9066C2"/>
    <w:rsid w:val="2C9B7116"/>
    <w:rsid w:val="2CA146C9"/>
    <w:rsid w:val="2CA2A82E"/>
    <w:rsid w:val="2CA7D9E6"/>
    <w:rsid w:val="2CABDD36"/>
    <w:rsid w:val="2CADC5FD"/>
    <w:rsid w:val="2CB8A8F3"/>
    <w:rsid w:val="2CBEE33C"/>
    <w:rsid w:val="2CC15D7E"/>
    <w:rsid w:val="2CC6AF23"/>
    <w:rsid w:val="2CC7BC00"/>
    <w:rsid w:val="2CC993F7"/>
    <w:rsid w:val="2CC9D2B6"/>
    <w:rsid w:val="2CCAF44D"/>
    <w:rsid w:val="2CCE4DCB"/>
    <w:rsid w:val="2CD9C4A0"/>
    <w:rsid w:val="2CDD72F3"/>
    <w:rsid w:val="2CE2F88E"/>
    <w:rsid w:val="2CEA7475"/>
    <w:rsid w:val="2CEC72B1"/>
    <w:rsid w:val="2CEFC973"/>
    <w:rsid w:val="2CF3164A"/>
    <w:rsid w:val="2CF33703"/>
    <w:rsid w:val="2CF5BE2F"/>
    <w:rsid w:val="2CF5D745"/>
    <w:rsid w:val="2CF7AB90"/>
    <w:rsid w:val="2CFC8B95"/>
    <w:rsid w:val="2D00E8C2"/>
    <w:rsid w:val="2D05BFA8"/>
    <w:rsid w:val="2D08A73F"/>
    <w:rsid w:val="2D0BE8E0"/>
    <w:rsid w:val="2D0ED02F"/>
    <w:rsid w:val="2D12147D"/>
    <w:rsid w:val="2D15989B"/>
    <w:rsid w:val="2D18522A"/>
    <w:rsid w:val="2D1C31D5"/>
    <w:rsid w:val="2D1F13B9"/>
    <w:rsid w:val="2D266399"/>
    <w:rsid w:val="2D2B7AAE"/>
    <w:rsid w:val="2D3086FD"/>
    <w:rsid w:val="2D37E226"/>
    <w:rsid w:val="2D38A96C"/>
    <w:rsid w:val="2D41938C"/>
    <w:rsid w:val="2D45B010"/>
    <w:rsid w:val="2D45BECD"/>
    <w:rsid w:val="2D4C256E"/>
    <w:rsid w:val="2D4CB83A"/>
    <w:rsid w:val="2D52B237"/>
    <w:rsid w:val="2D541150"/>
    <w:rsid w:val="2D5429F3"/>
    <w:rsid w:val="2D601A5D"/>
    <w:rsid w:val="2D625E09"/>
    <w:rsid w:val="2D65532E"/>
    <w:rsid w:val="2D6DF869"/>
    <w:rsid w:val="2D73EED6"/>
    <w:rsid w:val="2D81A247"/>
    <w:rsid w:val="2D81E666"/>
    <w:rsid w:val="2D8460F9"/>
    <w:rsid w:val="2D8461D3"/>
    <w:rsid w:val="2D85D09B"/>
    <w:rsid w:val="2D8C15DC"/>
    <w:rsid w:val="2D8D540B"/>
    <w:rsid w:val="2D8E5E6B"/>
    <w:rsid w:val="2D984910"/>
    <w:rsid w:val="2D9C7AE1"/>
    <w:rsid w:val="2DADBC40"/>
    <w:rsid w:val="2DB97B44"/>
    <w:rsid w:val="2DBD4D09"/>
    <w:rsid w:val="2DC06118"/>
    <w:rsid w:val="2DCDEBDA"/>
    <w:rsid w:val="2DCEB4BD"/>
    <w:rsid w:val="2DD5D848"/>
    <w:rsid w:val="2DDE00D1"/>
    <w:rsid w:val="2DDE08FD"/>
    <w:rsid w:val="2DDF082D"/>
    <w:rsid w:val="2DE21EFE"/>
    <w:rsid w:val="2DE6F94A"/>
    <w:rsid w:val="2DEDF8F8"/>
    <w:rsid w:val="2DF696A8"/>
    <w:rsid w:val="2DF73F03"/>
    <w:rsid w:val="2DFC3761"/>
    <w:rsid w:val="2DFF6E1D"/>
    <w:rsid w:val="2E0A44FE"/>
    <w:rsid w:val="2E1E692B"/>
    <w:rsid w:val="2E22B35B"/>
    <w:rsid w:val="2E27AA64"/>
    <w:rsid w:val="2E2BB273"/>
    <w:rsid w:val="2E3FC9CD"/>
    <w:rsid w:val="2E44E25E"/>
    <w:rsid w:val="2E48C154"/>
    <w:rsid w:val="2E4AAF6D"/>
    <w:rsid w:val="2E4CCB90"/>
    <w:rsid w:val="2E678178"/>
    <w:rsid w:val="2E68F85B"/>
    <w:rsid w:val="2E71EC20"/>
    <w:rsid w:val="2E73201D"/>
    <w:rsid w:val="2E7A8D56"/>
    <w:rsid w:val="2E8E56F1"/>
    <w:rsid w:val="2E936179"/>
    <w:rsid w:val="2EA410DB"/>
    <w:rsid w:val="2EA61D8D"/>
    <w:rsid w:val="2EAF70E1"/>
    <w:rsid w:val="2EB41EE0"/>
    <w:rsid w:val="2EBA0525"/>
    <w:rsid w:val="2EBAC39A"/>
    <w:rsid w:val="2EC0FFAB"/>
    <w:rsid w:val="2EC3AA75"/>
    <w:rsid w:val="2EC515D3"/>
    <w:rsid w:val="2EC6C0BB"/>
    <w:rsid w:val="2EC71409"/>
    <w:rsid w:val="2EC8A91E"/>
    <w:rsid w:val="2ECEC200"/>
    <w:rsid w:val="2ED75AE4"/>
    <w:rsid w:val="2EDD5995"/>
    <w:rsid w:val="2EE2E7F4"/>
    <w:rsid w:val="2EE4327D"/>
    <w:rsid w:val="2EE52932"/>
    <w:rsid w:val="2EE77607"/>
    <w:rsid w:val="2EEA004F"/>
    <w:rsid w:val="2EF28E3A"/>
    <w:rsid w:val="2EF2CF31"/>
    <w:rsid w:val="2EF69C44"/>
    <w:rsid w:val="2F016D91"/>
    <w:rsid w:val="2F0C0343"/>
    <w:rsid w:val="2F18C354"/>
    <w:rsid w:val="2F1CC986"/>
    <w:rsid w:val="2F1FF0FA"/>
    <w:rsid w:val="2F215C77"/>
    <w:rsid w:val="2F22062F"/>
    <w:rsid w:val="2F27BC6E"/>
    <w:rsid w:val="2F27EB44"/>
    <w:rsid w:val="2F2B3A21"/>
    <w:rsid w:val="2F2B3E93"/>
    <w:rsid w:val="2F2BBCD7"/>
    <w:rsid w:val="2F309E6E"/>
    <w:rsid w:val="2F366A79"/>
    <w:rsid w:val="2F374304"/>
    <w:rsid w:val="2F3E9228"/>
    <w:rsid w:val="2F450F03"/>
    <w:rsid w:val="2F480228"/>
    <w:rsid w:val="2F4C0DC5"/>
    <w:rsid w:val="2F4F1ED0"/>
    <w:rsid w:val="2F54C5D9"/>
    <w:rsid w:val="2F5B9F97"/>
    <w:rsid w:val="2F5D36B4"/>
    <w:rsid w:val="2F644A44"/>
    <w:rsid w:val="2F6EA255"/>
    <w:rsid w:val="2F72B97E"/>
    <w:rsid w:val="2F742529"/>
    <w:rsid w:val="2F79E277"/>
    <w:rsid w:val="2F7CA110"/>
    <w:rsid w:val="2F7F685C"/>
    <w:rsid w:val="2F819BC7"/>
    <w:rsid w:val="2F8BA233"/>
    <w:rsid w:val="2F98E836"/>
    <w:rsid w:val="2F9EC403"/>
    <w:rsid w:val="2FAE50F2"/>
    <w:rsid w:val="2FAE8FED"/>
    <w:rsid w:val="2FAEF302"/>
    <w:rsid w:val="2FB5E694"/>
    <w:rsid w:val="2FBD4B8A"/>
    <w:rsid w:val="2FCB4767"/>
    <w:rsid w:val="2FDA29A1"/>
    <w:rsid w:val="2FE0445F"/>
    <w:rsid w:val="2FE2F345"/>
    <w:rsid w:val="2FE743F3"/>
    <w:rsid w:val="2FF26367"/>
    <w:rsid w:val="2FF79F9D"/>
    <w:rsid w:val="30091802"/>
    <w:rsid w:val="30144F26"/>
    <w:rsid w:val="30145E05"/>
    <w:rsid w:val="3032D5AD"/>
    <w:rsid w:val="303613C1"/>
    <w:rsid w:val="303EE919"/>
    <w:rsid w:val="3052CF46"/>
    <w:rsid w:val="30728E85"/>
    <w:rsid w:val="3074867E"/>
    <w:rsid w:val="308297C2"/>
    <w:rsid w:val="308AA240"/>
    <w:rsid w:val="308AB16A"/>
    <w:rsid w:val="3091B862"/>
    <w:rsid w:val="30950284"/>
    <w:rsid w:val="30975050"/>
    <w:rsid w:val="309AF723"/>
    <w:rsid w:val="309ECBFF"/>
    <w:rsid w:val="309FC198"/>
    <w:rsid w:val="30A0B4A6"/>
    <w:rsid w:val="30A72FE0"/>
    <w:rsid w:val="30A98C19"/>
    <w:rsid w:val="30B361AE"/>
    <w:rsid w:val="30B6C2C5"/>
    <w:rsid w:val="30B73A77"/>
    <w:rsid w:val="30B801CF"/>
    <w:rsid w:val="30C5E2A2"/>
    <w:rsid w:val="30CBA77C"/>
    <w:rsid w:val="30CBD0BF"/>
    <w:rsid w:val="30CC7C47"/>
    <w:rsid w:val="30CED88A"/>
    <w:rsid w:val="30D47A34"/>
    <w:rsid w:val="30D54063"/>
    <w:rsid w:val="30DCAB25"/>
    <w:rsid w:val="30DD9D59"/>
    <w:rsid w:val="30DE2B9A"/>
    <w:rsid w:val="30F15BBA"/>
    <w:rsid w:val="30F628B7"/>
    <w:rsid w:val="30F92F6C"/>
    <w:rsid w:val="30FDE8CA"/>
    <w:rsid w:val="30FE4A09"/>
    <w:rsid w:val="310B07F4"/>
    <w:rsid w:val="311259EB"/>
    <w:rsid w:val="31171E8F"/>
    <w:rsid w:val="31190CC4"/>
    <w:rsid w:val="312093FD"/>
    <w:rsid w:val="312103EE"/>
    <w:rsid w:val="3121B9D8"/>
    <w:rsid w:val="312B4BAB"/>
    <w:rsid w:val="312E8D34"/>
    <w:rsid w:val="312F113F"/>
    <w:rsid w:val="313471B8"/>
    <w:rsid w:val="3136AD00"/>
    <w:rsid w:val="3138B3AB"/>
    <w:rsid w:val="313D98C2"/>
    <w:rsid w:val="3144E614"/>
    <w:rsid w:val="315658B7"/>
    <w:rsid w:val="3157ECFB"/>
    <w:rsid w:val="3159FA66"/>
    <w:rsid w:val="315FC504"/>
    <w:rsid w:val="3167230A"/>
    <w:rsid w:val="3169B9DD"/>
    <w:rsid w:val="316A9AEE"/>
    <w:rsid w:val="31731FEC"/>
    <w:rsid w:val="31751ED9"/>
    <w:rsid w:val="31774880"/>
    <w:rsid w:val="3179DD87"/>
    <w:rsid w:val="317C9850"/>
    <w:rsid w:val="317D83F1"/>
    <w:rsid w:val="318000FD"/>
    <w:rsid w:val="3188217C"/>
    <w:rsid w:val="31903B9F"/>
    <w:rsid w:val="3199A916"/>
    <w:rsid w:val="319B6571"/>
    <w:rsid w:val="319F89CB"/>
    <w:rsid w:val="31A22095"/>
    <w:rsid w:val="31A455A3"/>
    <w:rsid w:val="31ADD6C0"/>
    <w:rsid w:val="31B02955"/>
    <w:rsid w:val="31B47F82"/>
    <w:rsid w:val="31B6F111"/>
    <w:rsid w:val="31C4DB41"/>
    <w:rsid w:val="31C9AF6E"/>
    <w:rsid w:val="31CC8406"/>
    <w:rsid w:val="31CC9D75"/>
    <w:rsid w:val="31E70D86"/>
    <w:rsid w:val="31E99BF5"/>
    <w:rsid w:val="31F5D837"/>
    <w:rsid w:val="31FD9906"/>
    <w:rsid w:val="321E458B"/>
    <w:rsid w:val="32273841"/>
    <w:rsid w:val="322D0E16"/>
    <w:rsid w:val="3234C5F4"/>
    <w:rsid w:val="323FE748"/>
    <w:rsid w:val="325E1103"/>
    <w:rsid w:val="3261CDC3"/>
    <w:rsid w:val="326471E0"/>
    <w:rsid w:val="32647924"/>
    <w:rsid w:val="3268E98A"/>
    <w:rsid w:val="326BCA1A"/>
    <w:rsid w:val="32715A1C"/>
    <w:rsid w:val="327DE419"/>
    <w:rsid w:val="32843826"/>
    <w:rsid w:val="3287288D"/>
    <w:rsid w:val="3289BFCA"/>
    <w:rsid w:val="328AD72D"/>
    <w:rsid w:val="328F2876"/>
    <w:rsid w:val="328FC955"/>
    <w:rsid w:val="32904EB8"/>
    <w:rsid w:val="32975CEE"/>
    <w:rsid w:val="32A96160"/>
    <w:rsid w:val="32ACE45A"/>
    <w:rsid w:val="32B1A5B8"/>
    <w:rsid w:val="32B9FBE1"/>
    <w:rsid w:val="32BC1DFE"/>
    <w:rsid w:val="32BF19B8"/>
    <w:rsid w:val="32C4D366"/>
    <w:rsid w:val="32C88517"/>
    <w:rsid w:val="32C9481A"/>
    <w:rsid w:val="32E35102"/>
    <w:rsid w:val="32E3B106"/>
    <w:rsid w:val="32E4E77A"/>
    <w:rsid w:val="32ECEE4D"/>
    <w:rsid w:val="32F68374"/>
    <w:rsid w:val="32F89142"/>
    <w:rsid w:val="33024752"/>
    <w:rsid w:val="3302B5D6"/>
    <w:rsid w:val="3307F3D8"/>
    <w:rsid w:val="3308915B"/>
    <w:rsid w:val="3309A8B7"/>
    <w:rsid w:val="33147EF8"/>
    <w:rsid w:val="331B3394"/>
    <w:rsid w:val="331B5C07"/>
    <w:rsid w:val="3321BFEC"/>
    <w:rsid w:val="33240937"/>
    <w:rsid w:val="334342E2"/>
    <w:rsid w:val="334CA1C9"/>
    <w:rsid w:val="335565D6"/>
    <w:rsid w:val="3356EFF1"/>
    <w:rsid w:val="33596391"/>
    <w:rsid w:val="335C6B3F"/>
    <w:rsid w:val="335DA332"/>
    <w:rsid w:val="3360FC42"/>
    <w:rsid w:val="3362C9C3"/>
    <w:rsid w:val="3365ADFD"/>
    <w:rsid w:val="336BB3F2"/>
    <w:rsid w:val="336C5EAF"/>
    <w:rsid w:val="3370C2AD"/>
    <w:rsid w:val="33716951"/>
    <w:rsid w:val="337E52D1"/>
    <w:rsid w:val="33824E87"/>
    <w:rsid w:val="3393C960"/>
    <w:rsid w:val="33979152"/>
    <w:rsid w:val="33A368D9"/>
    <w:rsid w:val="33AC681D"/>
    <w:rsid w:val="33ACED87"/>
    <w:rsid w:val="33BAC35C"/>
    <w:rsid w:val="33BE11FB"/>
    <w:rsid w:val="33BF6377"/>
    <w:rsid w:val="33C1CBF3"/>
    <w:rsid w:val="33C2CDD1"/>
    <w:rsid w:val="33C9305F"/>
    <w:rsid w:val="33CD07E2"/>
    <w:rsid w:val="33CD8BBA"/>
    <w:rsid w:val="33CDA9F5"/>
    <w:rsid w:val="33D7ACFE"/>
    <w:rsid w:val="33DDE057"/>
    <w:rsid w:val="3403F1C8"/>
    <w:rsid w:val="340E3523"/>
    <w:rsid w:val="3412B070"/>
    <w:rsid w:val="3412BF8F"/>
    <w:rsid w:val="3415EAD7"/>
    <w:rsid w:val="341D49EB"/>
    <w:rsid w:val="3423C489"/>
    <w:rsid w:val="3424BC89"/>
    <w:rsid w:val="3434EBC4"/>
    <w:rsid w:val="343D8F67"/>
    <w:rsid w:val="344112F6"/>
    <w:rsid w:val="3447C59F"/>
    <w:rsid w:val="34561029"/>
    <w:rsid w:val="34594C87"/>
    <w:rsid w:val="345C04DF"/>
    <w:rsid w:val="345D5D8C"/>
    <w:rsid w:val="345E6F75"/>
    <w:rsid w:val="34641184"/>
    <w:rsid w:val="3464E569"/>
    <w:rsid w:val="3466804E"/>
    <w:rsid w:val="346CDAA6"/>
    <w:rsid w:val="346D08C3"/>
    <w:rsid w:val="34817C09"/>
    <w:rsid w:val="3482A1DE"/>
    <w:rsid w:val="348AE47A"/>
    <w:rsid w:val="348DC755"/>
    <w:rsid w:val="3490EC94"/>
    <w:rsid w:val="3491B01A"/>
    <w:rsid w:val="349268B4"/>
    <w:rsid w:val="34978D40"/>
    <w:rsid w:val="349F6C15"/>
    <w:rsid w:val="349F77C8"/>
    <w:rsid w:val="34A37A74"/>
    <w:rsid w:val="34B0E305"/>
    <w:rsid w:val="34B2567B"/>
    <w:rsid w:val="34B290F8"/>
    <w:rsid w:val="34B54BF8"/>
    <w:rsid w:val="34B64A56"/>
    <w:rsid w:val="34BB1EB6"/>
    <w:rsid w:val="34BDB8A1"/>
    <w:rsid w:val="34C1C1AD"/>
    <w:rsid w:val="34C228BD"/>
    <w:rsid w:val="34CF6808"/>
    <w:rsid w:val="34CFD0AA"/>
    <w:rsid w:val="34DA30A5"/>
    <w:rsid w:val="34DC8F85"/>
    <w:rsid w:val="34DE9853"/>
    <w:rsid w:val="34E6F638"/>
    <w:rsid w:val="34E7A6AE"/>
    <w:rsid w:val="34EBF59B"/>
    <w:rsid w:val="34F34403"/>
    <w:rsid w:val="34FDBEAD"/>
    <w:rsid w:val="3500C54A"/>
    <w:rsid w:val="3501FDAD"/>
    <w:rsid w:val="350572AA"/>
    <w:rsid w:val="350909EE"/>
    <w:rsid w:val="350A1C5C"/>
    <w:rsid w:val="35119490"/>
    <w:rsid w:val="351C9D81"/>
    <w:rsid w:val="3528214A"/>
    <w:rsid w:val="3529112F"/>
    <w:rsid w:val="352B9216"/>
    <w:rsid w:val="3536BA37"/>
    <w:rsid w:val="35384569"/>
    <w:rsid w:val="353C6C8B"/>
    <w:rsid w:val="353CC7E9"/>
    <w:rsid w:val="354383C5"/>
    <w:rsid w:val="354A898D"/>
    <w:rsid w:val="35522CF7"/>
    <w:rsid w:val="355B6707"/>
    <w:rsid w:val="355D951A"/>
    <w:rsid w:val="356229BA"/>
    <w:rsid w:val="35681CCB"/>
    <w:rsid w:val="356B588F"/>
    <w:rsid w:val="35707F47"/>
    <w:rsid w:val="3581BE6E"/>
    <w:rsid w:val="35836B9F"/>
    <w:rsid w:val="35877879"/>
    <w:rsid w:val="358A7399"/>
    <w:rsid w:val="3599E27A"/>
    <w:rsid w:val="35A730C3"/>
    <w:rsid w:val="35A83974"/>
    <w:rsid w:val="35B0F028"/>
    <w:rsid w:val="35B619E6"/>
    <w:rsid w:val="35BB7E91"/>
    <w:rsid w:val="35BC6184"/>
    <w:rsid w:val="35BC8386"/>
    <w:rsid w:val="35BC9296"/>
    <w:rsid w:val="35BE558F"/>
    <w:rsid w:val="35C26FBE"/>
    <w:rsid w:val="35CD94E8"/>
    <w:rsid w:val="35D05031"/>
    <w:rsid w:val="35D1BB0B"/>
    <w:rsid w:val="35D1E1D9"/>
    <w:rsid w:val="35D4C3F3"/>
    <w:rsid w:val="35DA6C87"/>
    <w:rsid w:val="35DB5A39"/>
    <w:rsid w:val="35E31F3E"/>
    <w:rsid w:val="35F2968F"/>
    <w:rsid w:val="35F34AB4"/>
    <w:rsid w:val="35FBED8C"/>
    <w:rsid w:val="35FCB539"/>
    <w:rsid w:val="36074757"/>
    <w:rsid w:val="362698C1"/>
    <w:rsid w:val="3636929A"/>
    <w:rsid w:val="3643578B"/>
    <w:rsid w:val="3649F880"/>
    <w:rsid w:val="364F3516"/>
    <w:rsid w:val="3654C5A8"/>
    <w:rsid w:val="365519CB"/>
    <w:rsid w:val="365936AA"/>
    <w:rsid w:val="3659A08E"/>
    <w:rsid w:val="365BA391"/>
    <w:rsid w:val="36602579"/>
    <w:rsid w:val="36651FF2"/>
    <w:rsid w:val="3669157D"/>
    <w:rsid w:val="3672373A"/>
    <w:rsid w:val="3676DD32"/>
    <w:rsid w:val="367BBC5A"/>
    <w:rsid w:val="367F847F"/>
    <w:rsid w:val="3686481B"/>
    <w:rsid w:val="36867FC4"/>
    <w:rsid w:val="368A3B25"/>
    <w:rsid w:val="368ACC22"/>
    <w:rsid w:val="368DDE0B"/>
    <w:rsid w:val="3691EF5F"/>
    <w:rsid w:val="3698815E"/>
    <w:rsid w:val="36A1C970"/>
    <w:rsid w:val="36A46D32"/>
    <w:rsid w:val="36A6A0DB"/>
    <w:rsid w:val="36B2BEC9"/>
    <w:rsid w:val="36B2BF64"/>
    <w:rsid w:val="36B53324"/>
    <w:rsid w:val="36B8DADF"/>
    <w:rsid w:val="36BD60EE"/>
    <w:rsid w:val="36C45846"/>
    <w:rsid w:val="36CDCAD3"/>
    <w:rsid w:val="36D1FEFB"/>
    <w:rsid w:val="36D2B1D3"/>
    <w:rsid w:val="36D42030"/>
    <w:rsid w:val="36D4ECE5"/>
    <w:rsid w:val="36D60A08"/>
    <w:rsid w:val="36D77DC6"/>
    <w:rsid w:val="36E0F3FD"/>
    <w:rsid w:val="36E9E184"/>
    <w:rsid w:val="36ED6881"/>
    <w:rsid w:val="36ED7DFA"/>
    <w:rsid w:val="36F4291F"/>
    <w:rsid w:val="36F478BD"/>
    <w:rsid w:val="36F915CD"/>
    <w:rsid w:val="37010086"/>
    <w:rsid w:val="370EAC69"/>
    <w:rsid w:val="371224B2"/>
    <w:rsid w:val="37209BE8"/>
    <w:rsid w:val="37225F90"/>
    <w:rsid w:val="3722B0A8"/>
    <w:rsid w:val="37245BD6"/>
    <w:rsid w:val="3725704F"/>
    <w:rsid w:val="372BDFBF"/>
    <w:rsid w:val="37306263"/>
    <w:rsid w:val="3731687E"/>
    <w:rsid w:val="3741634D"/>
    <w:rsid w:val="3747583B"/>
    <w:rsid w:val="3749DD29"/>
    <w:rsid w:val="374AB7AF"/>
    <w:rsid w:val="3754B8C1"/>
    <w:rsid w:val="3766FA21"/>
    <w:rsid w:val="376C9BA3"/>
    <w:rsid w:val="376DDBB4"/>
    <w:rsid w:val="376E33E9"/>
    <w:rsid w:val="377A168D"/>
    <w:rsid w:val="377BA3ED"/>
    <w:rsid w:val="377E8F95"/>
    <w:rsid w:val="37844C74"/>
    <w:rsid w:val="378C6C79"/>
    <w:rsid w:val="378CC4E6"/>
    <w:rsid w:val="378D78D6"/>
    <w:rsid w:val="378E5110"/>
    <w:rsid w:val="378FE300"/>
    <w:rsid w:val="37995B90"/>
    <w:rsid w:val="3799D379"/>
    <w:rsid w:val="379A9C1F"/>
    <w:rsid w:val="37A64083"/>
    <w:rsid w:val="37AB562B"/>
    <w:rsid w:val="37AF72FF"/>
    <w:rsid w:val="37B32689"/>
    <w:rsid w:val="37B381EA"/>
    <w:rsid w:val="37B60F8B"/>
    <w:rsid w:val="37B742B9"/>
    <w:rsid w:val="37B95725"/>
    <w:rsid w:val="37C0B00C"/>
    <w:rsid w:val="37D0D820"/>
    <w:rsid w:val="37D3B050"/>
    <w:rsid w:val="37DE7AB8"/>
    <w:rsid w:val="37E0CE1F"/>
    <w:rsid w:val="37E0F373"/>
    <w:rsid w:val="37E1D546"/>
    <w:rsid w:val="37EA5C20"/>
    <w:rsid w:val="37ED6B7C"/>
    <w:rsid w:val="37EE9139"/>
    <w:rsid w:val="37F4C3A5"/>
    <w:rsid w:val="38003DFE"/>
    <w:rsid w:val="38092845"/>
    <w:rsid w:val="380A8DEE"/>
    <w:rsid w:val="380CBCE6"/>
    <w:rsid w:val="38113EB4"/>
    <w:rsid w:val="38158A4F"/>
    <w:rsid w:val="38206528"/>
    <w:rsid w:val="38258332"/>
    <w:rsid w:val="3844E695"/>
    <w:rsid w:val="384963F2"/>
    <w:rsid w:val="384993C8"/>
    <w:rsid w:val="384D6A7D"/>
    <w:rsid w:val="384EC004"/>
    <w:rsid w:val="3854F074"/>
    <w:rsid w:val="3855933E"/>
    <w:rsid w:val="38629B60"/>
    <w:rsid w:val="386469E1"/>
    <w:rsid w:val="38663321"/>
    <w:rsid w:val="3871459A"/>
    <w:rsid w:val="3872F1C8"/>
    <w:rsid w:val="387DDCAB"/>
    <w:rsid w:val="3892CF07"/>
    <w:rsid w:val="3897B83E"/>
    <w:rsid w:val="38ABBB9F"/>
    <w:rsid w:val="38AEEF9A"/>
    <w:rsid w:val="38AF1A33"/>
    <w:rsid w:val="38B2C961"/>
    <w:rsid w:val="38BB7273"/>
    <w:rsid w:val="38C21D37"/>
    <w:rsid w:val="38CB6E40"/>
    <w:rsid w:val="38CCC982"/>
    <w:rsid w:val="38D713CF"/>
    <w:rsid w:val="38EE79E6"/>
    <w:rsid w:val="38F1260B"/>
    <w:rsid w:val="38FA58BB"/>
    <w:rsid w:val="38FE5CEC"/>
    <w:rsid w:val="39014F48"/>
    <w:rsid w:val="3902FD81"/>
    <w:rsid w:val="39041E04"/>
    <w:rsid w:val="39055B61"/>
    <w:rsid w:val="39064CE3"/>
    <w:rsid w:val="39162DCE"/>
    <w:rsid w:val="392741BA"/>
    <w:rsid w:val="392A82DC"/>
    <w:rsid w:val="392D684B"/>
    <w:rsid w:val="39308E5E"/>
    <w:rsid w:val="3930F305"/>
    <w:rsid w:val="39310930"/>
    <w:rsid w:val="3936C8EE"/>
    <w:rsid w:val="39372C0E"/>
    <w:rsid w:val="393C393D"/>
    <w:rsid w:val="39449654"/>
    <w:rsid w:val="394AAD92"/>
    <w:rsid w:val="394ADC86"/>
    <w:rsid w:val="394D45C6"/>
    <w:rsid w:val="394DCF5C"/>
    <w:rsid w:val="394EADEE"/>
    <w:rsid w:val="3956E030"/>
    <w:rsid w:val="3957623F"/>
    <w:rsid w:val="39639F4D"/>
    <w:rsid w:val="3964116F"/>
    <w:rsid w:val="396578A5"/>
    <w:rsid w:val="3967111A"/>
    <w:rsid w:val="39733255"/>
    <w:rsid w:val="397385AF"/>
    <w:rsid w:val="397A83FB"/>
    <w:rsid w:val="397C860B"/>
    <w:rsid w:val="397E4841"/>
    <w:rsid w:val="397E67A7"/>
    <w:rsid w:val="3982ED1F"/>
    <w:rsid w:val="3983B683"/>
    <w:rsid w:val="398857D8"/>
    <w:rsid w:val="398C670F"/>
    <w:rsid w:val="39910942"/>
    <w:rsid w:val="39950FA6"/>
    <w:rsid w:val="399A0683"/>
    <w:rsid w:val="39A66C5B"/>
    <w:rsid w:val="39C01464"/>
    <w:rsid w:val="39C0A4AD"/>
    <w:rsid w:val="39C5DADE"/>
    <w:rsid w:val="39CFA7AA"/>
    <w:rsid w:val="39D78307"/>
    <w:rsid w:val="39DAA745"/>
    <w:rsid w:val="39DAC140"/>
    <w:rsid w:val="39DC9160"/>
    <w:rsid w:val="39DD0BA6"/>
    <w:rsid w:val="39E2D429"/>
    <w:rsid w:val="39E539E0"/>
    <w:rsid w:val="39E85125"/>
    <w:rsid w:val="39EB09B0"/>
    <w:rsid w:val="39F41CC1"/>
    <w:rsid w:val="3A06EF4C"/>
    <w:rsid w:val="3A09C1B3"/>
    <w:rsid w:val="3A0C2858"/>
    <w:rsid w:val="3A0D8587"/>
    <w:rsid w:val="3A1B5BF3"/>
    <w:rsid w:val="3A1C0C9D"/>
    <w:rsid w:val="3A2125ED"/>
    <w:rsid w:val="3A287DEB"/>
    <w:rsid w:val="3A2ED506"/>
    <w:rsid w:val="3A3DEE8B"/>
    <w:rsid w:val="3A4078A3"/>
    <w:rsid w:val="3A43379F"/>
    <w:rsid w:val="3A43832B"/>
    <w:rsid w:val="3A48AE5D"/>
    <w:rsid w:val="3A52FA67"/>
    <w:rsid w:val="3A58175C"/>
    <w:rsid w:val="3A5C6ECC"/>
    <w:rsid w:val="3A5D322D"/>
    <w:rsid w:val="3A6064E7"/>
    <w:rsid w:val="3A63BC33"/>
    <w:rsid w:val="3A6523F8"/>
    <w:rsid w:val="3A65DD48"/>
    <w:rsid w:val="3A67E67F"/>
    <w:rsid w:val="3A69BA60"/>
    <w:rsid w:val="3A6FF460"/>
    <w:rsid w:val="3A75084A"/>
    <w:rsid w:val="3A801744"/>
    <w:rsid w:val="3A8979CA"/>
    <w:rsid w:val="3A91351E"/>
    <w:rsid w:val="3A927F05"/>
    <w:rsid w:val="3A9874EE"/>
    <w:rsid w:val="3A9A5701"/>
    <w:rsid w:val="3A9D37D6"/>
    <w:rsid w:val="3A9ED910"/>
    <w:rsid w:val="3AA73212"/>
    <w:rsid w:val="3AA953CE"/>
    <w:rsid w:val="3AAB01C2"/>
    <w:rsid w:val="3ABC6971"/>
    <w:rsid w:val="3AC03400"/>
    <w:rsid w:val="3AC53DF3"/>
    <w:rsid w:val="3AC76149"/>
    <w:rsid w:val="3AC7AAA8"/>
    <w:rsid w:val="3ACC6C38"/>
    <w:rsid w:val="3AD19BFA"/>
    <w:rsid w:val="3AD31EBD"/>
    <w:rsid w:val="3AD6E13B"/>
    <w:rsid w:val="3ADDE2B4"/>
    <w:rsid w:val="3ADED9A4"/>
    <w:rsid w:val="3AE0F497"/>
    <w:rsid w:val="3AE4C51B"/>
    <w:rsid w:val="3AE81D69"/>
    <w:rsid w:val="3AEA61A9"/>
    <w:rsid w:val="3AEC9421"/>
    <w:rsid w:val="3AED1299"/>
    <w:rsid w:val="3AF28F5E"/>
    <w:rsid w:val="3AF32AD3"/>
    <w:rsid w:val="3AF9AA98"/>
    <w:rsid w:val="3AFF12D3"/>
    <w:rsid w:val="3AFF38CD"/>
    <w:rsid w:val="3AFFA3EE"/>
    <w:rsid w:val="3B016297"/>
    <w:rsid w:val="3B05224E"/>
    <w:rsid w:val="3B0D8062"/>
    <w:rsid w:val="3B1406D9"/>
    <w:rsid w:val="3B1B4787"/>
    <w:rsid w:val="3B20DDFB"/>
    <w:rsid w:val="3B21E99C"/>
    <w:rsid w:val="3B381D15"/>
    <w:rsid w:val="3B3B434A"/>
    <w:rsid w:val="3B3C5F0F"/>
    <w:rsid w:val="3B3F364F"/>
    <w:rsid w:val="3B3FA0D0"/>
    <w:rsid w:val="3B469832"/>
    <w:rsid w:val="3B5947FD"/>
    <w:rsid w:val="3B60DAC7"/>
    <w:rsid w:val="3B60DD71"/>
    <w:rsid w:val="3B62E1DF"/>
    <w:rsid w:val="3B66533C"/>
    <w:rsid w:val="3B6B0D32"/>
    <w:rsid w:val="3B6BAD89"/>
    <w:rsid w:val="3B6E85D0"/>
    <w:rsid w:val="3B7031F8"/>
    <w:rsid w:val="3B717155"/>
    <w:rsid w:val="3B7228D5"/>
    <w:rsid w:val="3B7CC21A"/>
    <w:rsid w:val="3B7E4A4B"/>
    <w:rsid w:val="3B7EA134"/>
    <w:rsid w:val="3B81E314"/>
    <w:rsid w:val="3B8477A1"/>
    <w:rsid w:val="3B8510E1"/>
    <w:rsid w:val="3B856ADE"/>
    <w:rsid w:val="3B8A1C77"/>
    <w:rsid w:val="3B986C58"/>
    <w:rsid w:val="3BA75B9A"/>
    <w:rsid w:val="3BAADD4E"/>
    <w:rsid w:val="3BB3A2B6"/>
    <w:rsid w:val="3BB465E8"/>
    <w:rsid w:val="3BB4A1DC"/>
    <w:rsid w:val="3BBF7125"/>
    <w:rsid w:val="3BC0EF1D"/>
    <w:rsid w:val="3BC4DA7A"/>
    <w:rsid w:val="3BCB635A"/>
    <w:rsid w:val="3BCBE69F"/>
    <w:rsid w:val="3BCBFCE6"/>
    <w:rsid w:val="3BCEC928"/>
    <w:rsid w:val="3BD134D4"/>
    <w:rsid w:val="3BD19377"/>
    <w:rsid w:val="3BD33AE0"/>
    <w:rsid w:val="3BD4F44C"/>
    <w:rsid w:val="3BDA4950"/>
    <w:rsid w:val="3BDC9105"/>
    <w:rsid w:val="3BE0B167"/>
    <w:rsid w:val="3BEEF077"/>
    <w:rsid w:val="3BFA2727"/>
    <w:rsid w:val="3C016463"/>
    <w:rsid w:val="3C0765D6"/>
    <w:rsid w:val="3C0C30B4"/>
    <w:rsid w:val="3C0ECF82"/>
    <w:rsid w:val="3C0EDC4D"/>
    <w:rsid w:val="3C1F16A0"/>
    <w:rsid w:val="3C1FD7B7"/>
    <w:rsid w:val="3C2EE77A"/>
    <w:rsid w:val="3C300BDE"/>
    <w:rsid w:val="3C37B712"/>
    <w:rsid w:val="3C386EEF"/>
    <w:rsid w:val="3C3C9681"/>
    <w:rsid w:val="3C3DF8D8"/>
    <w:rsid w:val="3C3F619B"/>
    <w:rsid w:val="3C415D54"/>
    <w:rsid w:val="3C4DFEBF"/>
    <w:rsid w:val="3C50BA5D"/>
    <w:rsid w:val="3C5EB0AF"/>
    <w:rsid w:val="3C6D112D"/>
    <w:rsid w:val="3C777804"/>
    <w:rsid w:val="3C7E2C9E"/>
    <w:rsid w:val="3C7FF25D"/>
    <w:rsid w:val="3C820EBD"/>
    <w:rsid w:val="3C8346AD"/>
    <w:rsid w:val="3C857152"/>
    <w:rsid w:val="3C930E6F"/>
    <w:rsid w:val="3C933B14"/>
    <w:rsid w:val="3C9E5E48"/>
    <w:rsid w:val="3C9EB1DC"/>
    <w:rsid w:val="3C9EE3B2"/>
    <w:rsid w:val="3CA7C2C0"/>
    <w:rsid w:val="3CA7DFD5"/>
    <w:rsid w:val="3CB963FC"/>
    <w:rsid w:val="3CC3F08C"/>
    <w:rsid w:val="3CC5CE54"/>
    <w:rsid w:val="3CCDF618"/>
    <w:rsid w:val="3CD9122E"/>
    <w:rsid w:val="3CD92E43"/>
    <w:rsid w:val="3CDDB5B2"/>
    <w:rsid w:val="3CF0F469"/>
    <w:rsid w:val="3CF27AD6"/>
    <w:rsid w:val="3CFD9D01"/>
    <w:rsid w:val="3CFFB5D5"/>
    <w:rsid w:val="3D00FAD0"/>
    <w:rsid w:val="3D040AE2"/>
    <w:rsid w:val="3D0717D3"/>
    <w:rsid w:val="3D0A70C2"/>
    <w:rsid w:val="3D0CB8E5"/>
    <w:rsid w:val="3D119F9D"/>
    <w:rsid w:val="3D148719"/>
    <w:rsid w:val="3D1A2088"/>
    <w:rsid w:val="3D200F3F"/>
    <w:rsid w:val="3D253FF6"/>
    <w:rsid w:val="3D279979"/>
    <w:rsid w:val="3D28591C"/>
    <w:rsid w:val="3D2887AA"/>
    <w:rsid w:val="3D2A504E"/>
    <w:rsid w:val="3D34ECFC"/>
    <w:rsid w:val="3D36CD1F"/>
    <w:rsid w:val="3D376E44"/>
    <w:rsid w:val="3D417DC6"/>
    <w:rsid w:val="3D42303F"/>
    <w:rsid w:val="3D4295AB"/>
    <w:rsid w:val="3D448101"/>
    <w:rsid w:val="3D4CADE3"/>
    <w:rsid w:val="3D4D0131"/>
    <w:rsid w:val="3D51177D"/>
    <w:rsid w:val="3D52A3C7"/>
    <w:rsid w:val="3D54C486"/>
    <w:rsid w:val="3D5A017F"/>
    <w:rsid w:val="3D5AD94E"/>
    <w:rsid w:val="3D60197D"/>
    <w:rsid w:val="3D64FD4B"/>
    <w:rsid w:val="3D6AADBC"/>
    <w:rsid w:val="3D6C984A"/>
    <w:rsid w:val="3D7916AB"/>
    <w:rsid w:val="3D7BA957"/>
    <w:rsid w:val="3D7FB774"/>
    <w:rsid w:val="3D819987"/>
    <w:rsid w:val="3D89820E"/>
    <w:rsid w:val="3D8A9628"/>
    <w:rsid w:val="3D8BCA1B"/>
    <w:rsid w:val="3D8C5E63"/>
    <w:rsid w:val="3D8D56B3"/>
    <w:rsid w:val="3D97B055"/>
    <w:rsid w:val="3D9E1B00"/>
    <w:rsid w:val="3DA3578B"/>
    <w:rsid w:val="3DA65B07"/>
    <w:rsid w:val="3DAD3643"/>
    <w:rsid w:val="3DAFD95F"/>
    <w:rsid w:val="3DB32A90"/>
    <w:rsid w:val="3DB7694A"/>
    <w:rsid w:val="3DB967D9"/>
    <w:rsid w:val="3DBB2F18"/>
    <w:rsid w:val="3DBE3671"/>
    <w:rsid w:val="3DC1E019"/>
    <w:rsid w:val="3DD102E5"/>
    <w:rsid w:val="3DD978A3"/>
    <w:rsid w:val="3DDB8ED3"/>
    <w:rsid w:val="3DE1637D"/>
    <w:rsid w:val="3DE3AB8A"/>
    <w:rsid w:val="3DE64C93"/>
    <w:rsid w:val="3DE7FF2A"/>
    <w:rsid w:val="3DE9C031"/>
    <w:rsid w:val="3DFC8516"/>
    <w:rsid w:val="3DFFD04F"/>
    <w:rsid w:val="3E02FDCD"/>
    <w:rsid w:val="3E06A86E"/>
    <w:rsid w:val="3E0D9133"/>
    <w:rsid w:val="3E13043B"/>
    <w:rsid w:val="3E2BD71C"/>
    <w:rsid w:val="3E2D7792"/>
    <w:rsid w:val="3E2E20E6"/>
    <w:rsid w:val="3E309A00"/>
    <w:rsid w:val="3E378093"/>
    <w:rsid w:val="3E3EB1B8"/>
    <w:rsid w:val="3E3F229A"/>
    <w:rsid w:val="3E48AE63"/>
    <w:rsid w:val="3E4D2455"/>
    <w:rsid w:val="3E4D3EF2"/>
    <w:rsid w:val="3E4E3724"/>
    <w:rsid w:val="3E5676C2"/>
    <w:rsid w:val="3E5BDD70"/>
    <w:rsid w:val="3E5F8A19"/>
    <w:rsid w:val="3E600636"/>
    <w:rsid w:val="3E61DC49"/>
    <w:rsid w:val="3E6FFE9F"/>
    <w:rsid w:val="3E77C17A"/>
    <w:rsid w:val="3E78A613"/>
    <w:rsid w:val="3E7EEB10"/>
    <w:rsid w:val="3E82CD12"/>
    <w:rsid w:val="3E918AF1"/>
    <w:rsid w:val="3E9C7BDA"/>
    <w:rsid w:val="3EA5292F"/>
    <w:rsid w:val="3EAAFEC2"/>
    <w:rsid w:val="3EAE213A"/>
    <w:rsid w:val="3EB137EE"/>
    <w:rsid w:val="3EB3FA3B"/>
    <w:rsid w:val="3ECC03D8"/>
    <w:rsid w:val="3ECE2A36"/>
    <w:rsid w:val="3ED327CD"/>
    <w:rsid w:val="3ED60359"/>
    <w:rsid w:val="3EE00744"/>
    <w:rsid w:val="3EE76401"/>
    <w:rsid w:val="3EEFA93D"/>
    <w:rsid w:val="3EF6DC67"/>
    <w:rsid w:val="3F0C922D"/>
    <w:rsid w:val="3F0D4CEF"/>
    <w:rsid w:val="3F1F8412"/>
    <w:rsid w:val="3F240874"/>
    <w:rsid w:val="3F2753C9"/>
    <w:rsid w:val="3F27B13D"/>
    <w:rsid w:val="3F39F566"/>
    <w:rsid w:val="3F3A2D42"/>
    <w:rsid w:val="3F3B4153"/>
    <w:rsid w:val="3F44C5E4"/>
    <w:rsid w:val="3F46038F"/>
    <w:rsid w:val="3F488008"/>
    <w:rsid w:val="3F4BB0FF"/>
    <w:rsid w:val="3F4C3371"/>
    <w:rsid w:val="3F4C5332"/>
    <w:rsid w:val="3F5DD16A"/>
    <w:rsid w:val="3F62849C"/>
    <w:rsid w:val="3F659697"/>
    <w:rsid w:val="3F65C4DA"/>
    <w:rsid w:val="3F6CA9F5"/>
    <w:rsid w:val="3F6E46FD"/>
    <w:rsid w:val="3F862638"/>
    <w:rsid w:val="3F8ACB9F"/>
    <w:rsid w:val="3F8C9D7A"/>
    <w:rsid w:val="3F8E47CC"/>
    <w:rsid w:val="3F96A513"/>
    <w:rsid w:val="3F9DD7BF"/>
    <w:rsid w:val="3FA23EFF"/>
    <w:rsid w:val="3FA29E89"/>
    <w:rsid w:val="3FA35FD4"/>
    <w:rsid w:val="3FA77889"/>
    <w:rsid w:val="3FABA3A8"/>
    <w:rsid w:val="3FAD7869"/>
    <w:rsid w:val="3FAD825A"/>
    <w:rsid w:val="3FAFB365"/>
    <w:rsid w:val="3FB4874D"/>
    <w:rsid w:val="3FB61659"/>
    <w:rsid w:val="3FBE6E74"/>
    <w:rsid w:val="3FC86349"/>
    <w:rsid w:val="3FC95145"/>
    <w:rsid w:val="3FCD7CB6"/>
    <w:rsid w:val="3FCF3094"/>
    <w:rsid w:val="3FD62A8A"/>
    <w:rsid w:val="3FD7904D"/>
    <w:rsid w:val="3FDA8406"/>
    <w:rsid w:val="3FDC415C"/>
    <w:rsid w:val="3FDEF37A"/>
    <w:rsid w:val="3FE6C9A7"/>
    <w:rsid w:val="3FE85A03"/>
    <w:rsid w:val="3FE9EF3E"/>
    <w:rsid w:val="3FEB600F"/>
    <w:rsid w:val="3FEC395D"/>
    <w:rsid w:val="3FEE4261"/>
    <w:rsid w:val="3FF10AA5"/>
    <w:rsid w:val="3FF6BE13"/>
    <w:rsid w:val="3FFD58E5"/>
    <w:rsid w:val="3FFFEB89"/>
    <w:rsid w:val="400779E8"/>
    <w:rsid w:val="4009FD39"/>
    <w:rsid w:val="400FD198"/>
    <w:rsid w:val="4010D5AD"/>
    <w:rsid w:val="4015DCEF"/>
    <w:rsid w:val="40197F2B"/>
    <w:rsid w:val="401980AA"/>
    <w:rsid w:val="4019ABC0"/>
    <w:rsid w:val="401B39D6"/>
    <w:rsid w:val="4024AA32"/>
    <w:rsid w:val="40353D7D"/>
    <w:rsid w:val="40367E5A"/>
    <w:rsid w:val="4043B388"/>
    <w:rsid w:val="404805D1"/>
    <w:rsid w:val="40509EDB"/>
    <w:rsid w:val="4052085E"/>
    <w:rsid w:val="4056E4F2"/>
    <w:rsid w:val="405C3D45"/>
    <w:rsid w:val="405E33D3"/>
    <w:rsid w:val="406E60CB"/>
    <w:rsid w:val="40706FD9"/>
    <w:rsid w:val="407511C0"/>
    <w:rsid w:val="407BBC0B"/>
    <w:rsid w:val="407C1FDD"/>
    <w:rsid w:val="407F1109"/>
    <w:rsid w:val="40838A10"/>
    <w:rsid w:val="4084E7B4"/>
    <w:rsid w:val="408A2F23"/>
    <w:rsid w:val="408A5202"/>
    <w:rsid w:val="408C3277"/>
    <w:rsid w:val="409808BB"/>
    <w:rsid w:val="409ACC80"/>
    <w:rsid w:val="409BB231"/>
    <w:rsid w:val="409E4BF3"/>
    <w:rsid w:val="40A11F54"/>
    <w:rsid w:val="40A502E9"/>
    <w:rsid w:val="40A8B597"/>
    <w:rsid w:val="40B3DC27"/>
    <w:rsid w:val="40B601DA"/>
    <w:rsid w:val="40B825A4"/>
    <w:rsid w:val="40BC3BDC"/>
    <w:rsid w:val="40C6B131"/>
    <w:rsid w:val="40CB7221"/>
    <w:rsid w:val="40CEB99F"/>
    <w:rsid w:val="40D1A7C8"/>
    <w:rsid w:val="40E0B204"/>
    <w:rsid w:val="40E1D3EC"/>
    <w:rsid w:val="40E21EE6"/>
    <w:rsid w:val="40E67A76"/>
    <w:rsid w:val="40E80250"/>
    <w:rsid w:val="40F76B72"/>
    <w:rsid w:val="40FDAFEB"/>
    <w:rsid w:val="40FEE178"/>
    <w:rsid w:val="41088553"/>
    <w:rsid w:val="4111294F"/>
    <w:rsid w:val="4111BB21"/>
    <w:rsid w:val="411623B7"/>
    <w:rsid w:val="411645B7"/>
    <w:rsid w:val="411E7B53"/>
    <w:rsid w:val="4124CB76"/>
    <w:rsid w:val="4126DE5C"/>
    <w:rsid w:val="413C566C"/>
    <w:rsid w:val="41422433"/>
    <w:rsid w:val="414615D9"/>
    <w:rsid w:val="414E4A19"/>
    <w:rsid w:val="414FBE8C"/>
    <w:rsid w:val="41533296"/>
    <w:rsid w:val="4154CC39"/>
    <w:rsid w:val="41555D35"/>
    <w:rsid w:val="41591144"/>
    <w:rsid w:val="41625E23"/>
    <w:rsid w:val="416AADED"/>
    <w:rsid w:val="416D80AF"/>
    <w:rsid w:val="4175C91E"/>
    <w:rsid w:val="4178040E"/>
    <w:rsid w:val="417D8030"/>
    <w:rsid w:val="419C3D37"/>
    <w:rsid w:val="419D6DF9"/>
    <w:rsid w:val="41A7686A"/>
    <w:rsid w:val="41B20BF5"/>
    <w:rsid w:val="41B31679"/>
    <w:rsid w:val="41B4BFF5"/>
    <w:rsid w:val="41BFCF3A"/>
    <w:rsid w:val="41C2A445"/>
    <w:rsid w:val="41C608F3"/>
    <w:rsid w:val="41C6141A"/>
    <w:rsid w:val="41C71C70"/>
    <w:rsid w:val="41C77279"/>
    <w:rsid w:val="41C9A046"/>
    <w:rsid w:val="41D3BB86"/>
    <w:rsid w:val="41D3E182"/>
    <w:rsid w:val="41DA1764"/>
    <w:rsid w:val="41DC26CB"/>
    <w:rsid w:val="41E4C8A6"/>
    <w:rsid w:val="41E7D466"/>
    <w:rsid w:val="41EFBDCC"/>
    <w:rsid w:val="41F0A55F"/>
    <w:rsid w:val="41F8485A"/>
    <w:rsid w:val="41FB3015"/>
    <w:rsid w:val="41FDC01F"/>
    <w:rsid w:val="4206587A"/>
    <w:rsid w:val="420C03AF"/>
    <w:rsid w:val="420D2E82"/>
    <w:rsid w:val="420EF4D7"/>
    <w:rsid w:val="42146F8E"/>
    <w:rsid w:val="421935AD"/>
    <w:rsid w:val="421E0BAB"/>
    <w:rsid w:val="421F0E53"/>
    <w:rsid w:val="422576F7"/>
    <w:rsid w:val="422CA611"/>
    <w:rsid w:val="422EF64F"/>
    <w:rsid w:val="422F8ABC"/>
    <w:rsid w:val="42355CBE"/>
    <w:rsid w:val="4236F40E"/>
    <w:rsid w:val="423EE262"/>
    <w:rsid w:val="42427603"/>
    <w:rsid w:val="4248548C"/>
    <w:rsid w:val="4249262D"/>
    <w:rsid w:val="424B771F"/>
    <w:rsid w:val="42514EB0"/>
    <w:rsid w:val="4256C29A"/>
    <w:rsid w:val="42609008"/>
    <w:rsid w:val="4263D063"/>
    <w:rsid w:val="42708B9F"/>
    <w:rsid w:val="4270F9AB"/>
    <w:rsid w:val="427BFBE6"/>
    <w:rsid w:val="42801A3B"/>
    <w:rsid w:val="428668E2"/>
    <w:rsid w:val="42866A08"/>
    <w:rsid w:val="428CCA22"/>
    <w:rsid w:val="429A8EC1"/>
    <w:rsid w:val="429C2B7D"/>
    <w:rsid w:val="429E9137"/>
    <w:rsid w:val="42A39D2D"/>
    <w:rsid w:val="42A53D32"/>
    <w:rsid w:val="42A69316"/>
    <w:rsid w:val="42A9C4EE"/>
    <w:rsid w:val="42B0AF70"/>
    <w:rsid w:val="42B1B01B"/>
    <w:rsid w:val="42B86846"/>
    <w:rsid w:val="42BB0A67"/>
    <w:rsid w:val="42C56DF3"/>
    <w:rsid w:val="42C604C0"/>
    <w:rsid w:val="42C8B738"/>
    <w:rsid w:val="42D44277"/>
    <w:rsid w:val="42D6EF54"/>
    <w:rsid w:val="42DE93F8"/>
    <w:rsid w:val="42DF30A9"/>
    <w:rsid w:val="42E39B52"/>
    <w:rsid w:val="42E8DCFF"/>
    <w:rsid w:val="42E937AF"/>
    <w:rsid w:val="42EA432F"/>
    <w:rsid w:val="42F2D23C"/>
    <w:rsid w:val="42F3497A"/>
    <w:rsid w:val="4300E251"/>
    <w:rsid w:val="4301463B"/>
    <w:rsid w:val="43043BEE"/>
    <w:rsid w:val="43092638"/>
    <w:rsid w:val="430B4858"/>
    <w:rsid w:val="430F55CF"/>
    <w:rsid w:val="431CAF94"/>
    <w:rsid w:val="431ED4E0"/>
    <w:rsid w:val="4322B133"/>
    <w:rsid w:val="432A0757"/>
    <w:rsid w:val="4333035C"/>
    <w:rsid w:val="433455C9"/>
    <w:rsid w:val="43557D1F"/>
    <w:rsid w:val="435BE114"/>
    <w:rsid w:val="437B1A2F"/>
    <w:rsid w:val="437D8B3F"/>
    <w:rsid w:val="4383670D"/>
    <w:rsid w:val="4387633C"/>
    <w:rsid w:val="43906A6D"/>
    <w:rsid w:val="43937BB8"/>
    <w:rsid w:val="4399F527"/>
    <w:rsid w:val="43A05FD7"/>
    <w:rsid w:val="43A430E0"/>
    <w:rsid w:val="43A8D749"/>
    <w:rsid w:val="43AC8357"/>
    <w:rsid w:val="43AD23D5"/>
    <w:rsid w:val="43B09E8F"/>
    <w:rsid w:val="43B599CC"/>
    <w:rsid w:val="43B9DC1A"/>
    <w:rsid w:val="43BC55A5"/>
    <w:rsid w:val="43BE6EA6"/>
    <w:rsid w:val="43C33ADA"/>
    <w:rsid w:val="43C6A42D"/>
    <w:rsid w:val="43D208D9"/>
    <w:rsid w:val="43D22BEA"/>
    <w:rsid w:val="43D841BC"/>
    <w:rsid w:val="43DB25FE"/>
    <w:rsid w:val="43DB439B"/>
    <w:rsid w:val="43DD22AB"/>
    <w:rsid w:val="43DD36BF"/>
    <w:rsid w:val="43E04BD5"/>
    <w:rsid w:val="43E6CC02"/>
    <w:rsid w:val="43E950FF"/>
    <w:rsid w:val="43EED0E3"/>
    <w:rsid w:val="43F721F3"/>
    <w:rsid w:val="43FE36E6"/>
    <w:rsid w:val="44047324"/>
    <w:rsid w:val="44090574"/>
    <w:rsid w:val="44103FB6"/>
    <w:rsid w:val="4413CA3B"/>
    <w:rsid w:val="4416F564"/>
    <w:rsid w:val="44223303"/>
    <w:rsid w:val="4422BEAB"/>
    <w:rsid w:val="4428A338"/>
    <w:rsid w:val="443CD53F"/>
    <w:rsid w:val="4450808B"/>
    <w:rsid w:val="44565387"/>
    <w:rsid w:val="4457D1EE"/>
    <w:rsid w:val="4459F601"/>
    <w:rsid w:val="445E5AF3"/>
    <w:rsid w:val="445F2483"/>
    <w:rsid w:val="4467F4C8"/>
    <w:rsid w:val="4467F737"/>
    <w:rsid w:val="4476C2C6"/>
    <w:rsid w:val="4478CD39"/>
    <w:rsid w:val="447FBA9C"/>
    <w:rsid w:val="44827804"/>
    <w:rsid w:val="448F6421"/>
    <w:rsid w:val="4491AE66"/>
    <w:rsid w:val="4495B5E1"/>
    <w:rsid w:val="4498A495"/>
    <w:rsid w:val="44AD7721"/>
    <w:rsid w:val="44AEE6BE"/>
    <w:rsid w:val="44B3FBCB"/>
    <w:rsid w:val="44BDF5C5"/>
    <w:rsid w:val="44C056D0"/>
    <w:rsid w:val="44D4A505"/>
    <w:rsid w:val="44D520AD"/>
    <w:rsid w:val="44D5D382"/>
    <w:rsid w:val="44DA6FDF"/>
    <w:rsid w:val="44E04BFD"/>
    <w:rsid w:val="44E1AD35"/>
    <w:rsid w:val="44E3248C"/>
    <w:rsid w:val="44E5044A"/>
    <w:rsid w:val="44E9BFB7"/>
    <w:rsid w:val="44EC2590"/>
    <w:rsid w:val="44FDB51A"/>
    <w:rsid w:val="4505C677"/>
    <w:rsid w:val="451289AD"/>
    <w:rsid w:val="45141A23"/>
    <w:rsid w:val="4517FC6B"/>
    <w:rsid w:val="451CE5F0"/>
    <w:rsid w:val="451D211B"/>
    <w:rsid w:val="451F45EB"/>
    <w:rsid w:val="4527ACEB"/>
    <w:rsid w:val="4528F1B2"/>
    <w:rsid w:val="4528FD28"/>
    <w:rsid w:val="452DEF28"/>
    <w:rsid w:val="4537F82A"/>
    <w:rsid w:val="4538BAE0"/>
    <w:rsid w:val="453F57AA"/>
    <w:rsid w:val="454DBEAE"/>
    <w:rsid w:val="454EBD16"/>
    <w:rsid w:val="454FD0C3"/>
    <w:rsid w:val="4557E797"/>
    <w:rsid w:val="455C1AB5"/>
    <w:rsid w:val="455D82DB"/>
    <w:rsid w:val="4566ACEC"/>
    <w:rsid w:val="45673DCB"/>
    <w:rsid w:val="456F7312"/>
    <w:rsid w:val="45763B41"/>
    <w:rsid w:val="4582F5CE"/>
    <w:rsid w:val="4583FE2E"/>
    <w:rsid w:val="4594302A"/>
    <w:rsid w:val="4594C078"/>
    <w:rsid w:val="4595200A"/>
    <w:rsid w:val="45A01100"/>
    <w:rsid w:val="45A4C69B"/>
    <w:rsid w:val="45A8679C"/>
    <w:rsid w:val="45A905FB"/>
    <w:rsid w:val="45B2D779"/>
    <w:rsid w:val="45B5B16F"/>
    <w:rsid w:val="45B6E2EC"/>
    <w:rsid w:val="45B97C68"/>
    <w:rsid w:val="45BB7373"/>
    <w:rsid w:val="45C7478A"/>
    <w:rsid w:val="45CA1E94"/>
    <w:rsid w:val="45DB0844"/>
    <w:rsid w:val="45E00D34"/>
    <w:rsid w:val="45EA1EFA"/>
    <w:rsid w:val="4608B63B"/>
    <w:rsid w:val="460BB565"/>
    <w:rsid w:val="460D03E4"/>
    <w:rsid w:val="460E6F9E"/>
    <w:rsid w:val="4612C6A7"/>
    <w:rsid w:val="461F2316"/>
    <w:rsid w:val="46226E89"/>
    <w:rsid w:val="4631A5E8"/>
    <w:rsid w:val="46344036"/>
    <w:rsid w:val="463F5031"/>
    <w:rsid w:val="464BC7DF"/>
    <w:rsid w:val="464C4C53"/>
    <w:rsid w:val="464E5122"/>
    <w:rsid w:val="464ED9A3"/>
    <w:rsid w:val="4654B140"/>
    <w:rsid w:val="465899EE"/>
    <w:rsid w:val="465B7526"/>
    <w:rsid w:val="465E5CE5"/>
    <w:rsid w:val="4665008D"/>
    <w:rsid w:val="4679B682"/>
    <w:rsid w:val="467EBCDB"/>
    <w:rsid w:val="467F0D4C"/>
    <w:rsid w:val="46900B4F"/>
    <w:rsid w:val="4693E085"/>
    <w:rsid w:val="4697CFC3"/>
    <w:rsid w:val="4699FF80"/>
    <w:rsid w:val="46A27188"/>
    <w:rsid w:val="46A973EF"/>
    <w:rsid w:val="46AECAB1"/>
    <w:rsid w:val="46B2E5E0"/>
    <w:rsid w:val="46C05FF0"/>
    <w:rsid w:val="46C20FC5"/>
    <w:rsid w:val="46CBBB9E"/>
    <w:rsid w:val="46E05735"/>
    <w:rsid w:val="46E8F7DE"/>
    <w:rsid w:val="46EC84AE"/>
    <w:rsid w:val="46F3FA68"/>
    <w:rsid w:val="46F760D8"/>
    <w:rsid w:val="47083EB3"/>
    <w:rsid w:val="47092D4D"/>
    <w:rsid w:val="470E4B37"/>
    <w:rsid w:val="471785ED"/>
    <w:rsid w:val="471AFE4F"/>
    <w:rsid w:val="471D99EA"/>
    <w:rsid w:val="471F205C"/>
    <w:rsid w:val="4720DA20"/>
    <w:rsid w:val="47221B06"/>
    <w:rsid w:val="472CB667"/>
    <w:rsid w:val="4731F28E"/>
    <w:rsid w:val="4732FC9A"/>
    <w:rsid w:val="47374403"/>
    <w:rsid w:val="473969BC"/>
    <w:rsid w:val="4743049E"/>
    <w:rsid w:val="474344A9"/>
    <w:rsid w:val="4746DF76"/>
    <w:rsid w:val="474FA6B7"/>
    <w:rsid w:val="47571724"/>
    <w:rsid w:val="475A603A"/>
    <w:rsid w:val="47604B6E"/>
    <w:rsid w:val="476ACCDB"/>
    <w:rsid w:val="476FE59C"/>
    <w:rsid w:val="4774F050"/>
    <w:rsid w:val="477896AC"/>
    <w:rsid w:val="477B5192"/>
    <w:rsid w:val="478349A3"/>
    <w:rsid w:val="478BB5FF"/>
    <w:rsid w:val="478E21B0"/>
    <w:rsid w:val="4794A1DD"/>
    <w:rsid w:val="479B93F7"/>
    <w:rsid w:val="479E6AAC"/>
    <w:rsid w:val="47A86164"/>
    <w:rsid w:val="47A94A92"/>
    <w:rsid w:val="47BCDC1F"/>
    <w:rsid w:val="47C1479D"/>
    <w:rsid w:val="47C6AC42"/>
    <w:rsid w:val="47CD620D"/>
    <w:rsid w:val="47CE561E"/>
    <w:rsid w:val="47E44531"/>
    <w:rsid w:val="47F45CF7"/>
    <w:rsid w:val="47F54CFF"/>
    <w:rsid w:val="47F6B9CE"/>
    <w:rsid w:val="47F9AB35"/>
    <w:rsid w:val="48001B8B"/>
    <w:rsid w:val="48103D7D"/>
    <w:rsid w:val="481479BB"/>
    <w:rsid w:val="4814B194"/>
    <w:rsid w:val="4816A376"/>
    <w:rsid w:val="4818801A"/>
    <w:rsid w:val="4829DE6E"/>
    <w:rsid w:val="48310D83"/>
    <w:rsid w:val="48340CB5"/>
    <w:rsid w:val="4836BA29"/>
    <w:rsid w:val="4836BE10"/>
    <w:rsid w:val="483B706A"/>
    <w:rsid w:val="483BA1DB"/>
    <w:rsid w:val="484284B0"/>
    <w:rsid w:val="48436C4B"/>
    <w:rsid w:val="48460528"/>
    <w:rsid w:val="484A0AA8"/>
    <w:rsid w:val="484B4E76"/>
    <w:rsid w:val="4853F4AA"/>
    <w:rsid w:val="48543837"/>
    <w:rsid w:val="485E147E"/>
    <w:rsid w:val="485F18BC"/>
    <w:rsid w:val="486DAA97"/>
    <w:rsid w:val="48729C3A"/>
    <w:rsid w:val="48859B49"/>
    <w:rsid w:val="48883013"/>
    <w:rsid w:val="48892457"/>
    <w:rsid w:val="4890E3AA"/>
    <w:rsid w:val="4895194D"/>
    <w:rsid w:val="489D326C"/>
    <w:rsid w:val="48A4EBA0"/>
    <w:rsid w:val="48ADDD79"/>
    <w:rsid w:val="48AF8FC8"/>
    <w:rsid w:val="48BA0FC4"/>
    <w:rsid w:val="48BD3358"/>
    <w:rsid w:val="48BED3A5"/>
    <w:rsid w:val="48C1567C"/>
    <w:rsid w:val="48C98AF8"/>
    <w:rsid w:val="48D87E6B"/>
    <w:rsid w:val="48D894DB"/>
    <w:rsid w:val="48DB9940"/>
    <w:rsid w:val="48E69A9E"/>
    <w:rsid w:val="48F04D91"/>
    <w:rsid w:val="48F37B0A"/>
    <w:rsid w:val="48FAC07D"/>
    <w:rsid w:val="490364FB"/>
    <w:rsid w:val="490D9117"/>
    <w:rsid w:val="490EE342"/>
    <w:rsid w:val="491ECA69"/>
    <w:rsid w:val="492A58AD"/>
    <w:rsid w:val="493B2957"/>
    <w:rsid w:val="493B7CA2"/>
    <w:rsid w:val="493FB944"/>
    <w:rsid w:val="4948C66B"/>
    <w:rsid w:val="49534A00"/>
    <w:rsid w:val="49582F73"/>
    <w:rsid w:val="495D67C1"/>
    <w:rsid w:val="4962CF97"/>
    <w:rsid w:val="49647DF4"/>
    <w:rsid w:val="4965270B"/>
    <w:rsid w:val="496F6C89"/>
    <w:rsid w:val="496FCD7A"/>
    <w:rsid w:val="497640D3"/>
    <w:rsid w:val="498E1BA0"/>
    <w:rsid w:val="4995A57B"/>
    <w:rsid w:val="4995D04A"/>
    <w:rsid w:val="49A4C9B4"/>
    <w:rsid w:val="49B49CFA"/>
    <w:rsid w:val="49B877E5"/>
    <w:rsid w:val="49BE61B0"/>
    <w:rsid w:val="49D44D04"/>
    <w:rsid w:val="49D7664A"/>
    <w:rsid w:val="49E74DDD"/>
    <w:rsid w:val="49EA850C"/>
    <w:rsid w:val="49F28F3E"/>
    <w:rsid w:val="49F2D1D0"/>
    <w:rsid w:val="4A0B1319"/>
    <w:rsid w:val="4A0E4669"/>
    <w:rsid w:val="4A15697F"/>
    <w:rsid w:val="4A2A8CB3"/>
    <w:rsid w:val="4A2C1DDD"/>
    <w:rsid w:val="4A345448"/>
    <w:rsid w:val="4A3AC573"/>
    <w:rsid w:val="4A3CDC98"/>
    <w:rsid w:val="4A3FC8C1"/>
    <w:rsid w:val="4A46FF95"/>
    <w:rsid w:val="4A484BA3"/>
    <w:rsid w:val="4A4BEA9D"/>
    <w:rsid w:val="4A5400D2"/>
    <w:rsid w:val="4A578E3C"/>
    <w:rsid w:val="4A5E0A29"/>
    <w:rsid w:val="4A62CC57"/>
    <w:rsid w:val="4A679DBD"/>
    <w:rsid w:val="4A6FB8A4"/>
    <w:rsid w:val="4A7848CD"/>
    <w:rsid w:val="4A7A7A85"/>
    <w:rsid w:val="4A7FC203"/>
    <w:rsid w:val="4A846854"/>
    <w:rsid w:val="4A8AC291"/>
    <w:rsid w:val="4A8E7F6B"/>
    <w:rsid w:val="4A8FB2AD"/>
    <w:rsid w:val="4A8FCB94"/>
    <w:rsid w:val="4A9240DA"/>
    <w:rsid w:val="4AA4B780"/>
    <w:rsid w:val="4AA8C8BF"/>
    <w:rsid w:val="4AAC6249"/>
    <w:rsid w:val="4AC4CAF0"/>
    <w:rsid w:val="4AC6080D"/>
    <w:rsid w:val="4AD1DF84"/>
    <w:rsid w:val="4AD36871"/>
    <w:rsid w:val="4AD530C0"/>
    <w:rsid w:val="4ADA58DD"/>
    <w:rsid w:val="4ADFA52E"/>
    <w:rsid w:val="4AE2FFA4"/>
    <w:rsid w:val="4AE35817"/>
    <w:rsid w:val="4AE91039"/>
    <w:rsid w:val="4AF4E551"/>
    <w:rsid w:val="4AF587E5"/>
    <w:rsid w:val="4AFA5E03"/>
    <w:rsid w:val="4B05788B"/>
    <w:rsid w:val="4B0C7BCE"/>
    <w:rsid w:val="4B0CF188"/>
    <w:rsid w:val="4B13A306"/>
    <w:rsid w:val="4B1707EF"/>
    <w:rsid w:val="4B1A660B"/>
    <w:rsid w:val="4B1B527A"/>
    <w:rsid w:val="4B1B626E"/>
    <w:rsid w:val="4B2407EB"/>
    <w:rsid w:val="4B2C01B4"/>
    <w:rsid w:val="4B349E75"/>
    <w:rsid w:val="4B3D8094"/>
    <w:rsid w:val="4B4FC310"/>
    <w:rsid w:val="4B5B18EA"/>
    <w:rsid w:val="4B6395AB"/>
    <w:rsid w:val="4B643465"/>
    <w:rsid w:val="4B6A0837"/>
    <w:rsid w:val="4B6F6D11"/>
    <w:rsid w:val="4B728C3A"/>
    <w:rsid w:val="4B73EDFB"/>
    <w:rsid w:val="4B7414AE"/>
    <w:rsid w:val="4B743B02"/>
    <w:rsid w:val="4B795481"/>
    <w:rsid w:val="4B7C081E"/>
    <w:rsid w:val="4B7D5B97"/>
    <w:rsid w:val="4B7E9721"/>
    <w:rsid w:val="4B8657C5"/>
    <w:rsid w:val="4B88CEA7"/>
    <w:rsid w:val="4B8D0DA9"/>
    <w:rsid w:val="4B96A8D4"/>
    <w:rsid w:val="4B971426"/>
    <w:rsid w:val="4B993CEF"/>
    <w:rsid w:val="4B9A4377"/>
    <w:rsid w:val="4BA03068"/>
    <w:rsid w:val="4BA16E31"/>
    <w:rsid w:val="4BA337EF"/>
    <w:rsid w:val="4BA3495E"/>
    <w:rsid w:val="4BA560C1"/>
    <w:rsid w:val="4BA61F10"/>
    <w:rsid w:val="4BAA1565"/>
    <w:rsid w:val="4BAA6925"/>
    <w:rsid w:val="4BACDDDB"/>
    <w:rsid w:val="4BB8416A"/>
    <w:rsid w:val="4BBB5BF9"/>
    <w:rsid w:val="4BBC9FD0"/>
    <w:rsid w:val="4BC38884"/>
    <w:rsid w:val="4BCAEB43"/>
    <w:rsid w:val="4BD570E3"/>
    <w:rsid w:val="4BD5BBF1"/>
    <w:rsid w:val="4BD6C04E"/>
    <w:rsid w:val="4BDDC19D"/>
    <w:rsid w:val="4BDEE431"/>
    <w:rsid w:val="4BE26191"/>
    <w:rsid w:val="4BEEF95B"/>
    <w:rsid w:val="4BF1AC9F"/>
    <w:rsid w:val="4BF43609"/>
    <w:rsid w:val="4BFB6BA3"/>
    <w:rsid w:val="4BFD2F2B"/>
    <w:rsid w:val="4BFE88E6"/>
    <w:rsid w:val="4BFF64C8"/>
    <w:rsid w:val="4C010789"/>
    <w:rsid w:val="4C03A25D"/>
    <w:rsid w:val="4C0568A0"/>
    <w:rsid w:val="4C0BBCB1"/>
    <w:rsid w:val="4C0C63D4"/>
    <w:rsid w:val="4C1699B8"/>
    <w:rsid w:val="4C197122"/>
    <w:rsid w:val="4C1A58BD"/>
    <w:rsid w:val="4C1C2E3A"/>
    <w:rsid w:val="4C27F270"/>
    <w:rsid w:val="4C2B5E7D"/>
    <w:rsid w:val="4C3D0DD7"/>
    <w:rsid w:val="4C3D6B86"/>
    <w:rsid w:val="4C3D89E0"/>
    <w:rsid w:val="4C441278"/>
    <w:rsid w:val="4C456D08"/>
    <w:rsid w:val="4C4DF3BE"/>
    <w:rsid w:val="4C5B45C4"/>
    <w:rsid w:val="4C5FDD95"/>
    <w:rsid w:val="4C6004A6"/>
    <w:rsid w:val="4C600970"/>
    <w:rsid w:val="4C690AAD"/>
    <w:rsid w:val="4C6C5673"/>
    <w:rsid w:val="4C6EA15A"/>
    <w:rsid w:val="4C7455C2"/>
    <w:rsid w:val="4C7AABB6"/>
    <w:rsid w:val="4C7ACA98"/>
    <w:rsid w:val="4C7AF6D6"/>
    <w:rsid w:val="4C7C793E"/>
    <w:rsid w:val="4C7D2D06"/>
    <w:rsid w:val="4C831C64"/>
    <w:rsid w:val="4C859D78"/>
    <w:rsid w:val="4C8614DB"/>
    <w:rsid w:val="4C8B1DE4"/>
    <w:rsid w:val="4C8CBF23"/>
    <w:rsid w:val="4C8E2CFB"/>
    <w:rsid w:val="4C8F34E4"/>
    <w:rsid w:val="4C9014D3"/>
    <w:rsid w:val="4C934CAF"/>
    <w:rsid w:val="4C9C41C8"/>
    <w:rsid w:val="4C9D6B5E"/>
    <w:rsid w:val="4C9F694E"/>
    <w:rsid w:val="4CA83161"/>
    <w:rsid w:val="4CA86E52"/>
    <w:rsid w:val="4CAE327B"/>
    <w:rsid w:val="4CB83685"/>
    <w:rsid w:val="4CBBA5E4"/>
    <w:rsid w:val="4CBBD794"/>
    <w:rsid w:val="4CC9796E"/>
    <w:rsid w:val="4CE98575"/>
    <w:rsid w:val="4CF7E56A"/>
    <w:rsid w:val="4CF80A65"/>
    <w:rsid w:val="4CFCFA3E"/>
    <w:rsid w:val="4CFD0D50"/>
    <w:rsid w:val="4CFED42D"/>
    <w:rsid w:val="4D013A6E"/>
    <w:rsid w:val="4D06F962"/>
    <w:rsid w:val="4D0F39AE"/>
    <w:rsid w:val="4D1115A5"/>
    <w:rsid w:val="4D13A789"/>
    <w:rsid w:val="4D1986BB"/>
    <w:rsid w:val="4D1B9D49"/>
    <w:rsid w:val="4D23837D"/>
    <w:rsid w:val="4D23E9E0"/>
    <w:rsid w:val="4D272EBE"/>
    <w:rsid w:val="4D277994"/>
    <w:rsid w:val="4D2B116C"/>
    <w:rsid w:val="4D2E2AE7"/>
    <w:rsid w:val="4D2E6704"/>
    <w:rsid w:val="4D3533FA"/>
    <w:rsid w:val="4D409DC3"/>
    <w:rsid w:val="4D4A467C"/>
    <w:rsid w:val="4D5C7B6C"/>
    <w:rsid w:val="4D617183"/>
    <w:rsid w:val="4D6BFBA3"/>
    <w:rsid w:val="4D7BDFF9"/>
    <w:rsid w:val="4D7C73D4"/>
    <w:rsid w:val="4D7D4B46"/>
    <w:rsid w:val="4D7E422B"/>
    <w:rsid w:val="4D88E477"/>
    <w:rsid w:val="4D8B6CF4"/>
    <w:rsid w:val="4D8D246A"/>
    <w:rsid w:val="4D8E30E6"/>
    <w:rsid w:val="4D978F98"/>
    <w:rsid w:val="4D97A0EF"/>
    <w:rsid w:val="4DA4D0A5"/>
    <w:rsid w:val="4DA5F2DF"/>
    <w:rsid w:val="4DA69DCD"/>
    <w:rsid w:val="4DAE4E8E"/>
    <w:rsid w:val="4DB705CD"/>
    <w:rsid w:val="4DBBAF5A"/>
    <w:rsid w:val="4DC085D6"/>
    <w:rsid w:val="4DC3B464"/>
    <w:rsid w:val="4DC3BEB4"/>
    <w:rsid w:val="4DC9568D"/>
    <w:rsid w:val="4DCD70A6"/>
    <w:rsid w:val="4DCDD04A"/>
    <w:rsid w:val="4DD2AAAF"/>
    <w:rsid w:val="4DDA163F"/>
    <w:rsid w:val="4DDEE9BB"/>
    <w:rsid w:val="4DE1CFEB"/>
    <w:rsid w:val="4DE40A4E"/>
    <w:rsid w:val="4DE61F78"/>
    <w:rsid w:val="4DEB43C7"/>
    <w:rsid w:val="4DEFA182"/>
    <w:rsid w:val="4DF1F89F"/>
    <w:rsid w:val="4DFB4DC9"/>
    <w:rsid w:val="4DFE23EE"/>
    <w:rsid w:val="4DFF37D2"/>
    <w:rsid w:val="4E02ECF0"/>
    <w:rsid w:val="4E09CB75"/>
    <w:rsid w:val="4E0EFF43"/>
    <w:rsid w:val="4E26B5B9"/>
    <w:rsid w:val="4E31B37F"/>
    <w:rsid w:val="4E3634EF"/>
    <w:rsid w:val="4E381767"/>
    <w:rsid w:val="4E385906"/>
    <w:rsid w:val="4E39364B"/>
    <w:rsid w:val="4E558AB3"/>
    <w:rsid w:val="4E59EEE9"/>
    <w:rsid w:val="4E5DEEA6"/>
    <w:rsid w:val="4E5EA3A4"/>
    <w:rsid w:val="4E61F3AB"/>
    <w:rsid w:val="4E62C6D2"/>
    <w:rsid w:val="4E62E219"/>
    <w:rsid w:val="4E780CB9"/>
    <w:rsid w:val="4E788BE8"/>
    <w:rsid w:val="4E7D3DA9"/>
    <w:rsid w:val="4E801D14"/>
    <w:rsid w:val="4E814B70"/>
    <w:rsid w:val="4E82C9CC"/>
    <w:rsid w:val="4E83F860"/>
    <w:rsid w:val="4E892496"/>
    <w:rsid w:val="4E8C425D"/>
    <w:rsid w:val="4E9C8A0B"/>
    <w:rsid w:val="4EA5D7AE"/>
    <w:rsid w:val="4EA76D5B"/>
    <w:rsid w:val="4EA8DAA3"/>
    <w:rsid w:val="4EB06BE3"/>
    <w:rsid w:val="4EB2BCB4"/>
    <w:rsid w:val="4EBAC80B"/>
    <w:rsid w:val="4EC16341"/>
    <w:rsid w:val="4EC5AB7B"/>
    <w:rsid w:val="4ED0549F"/>
    <w:rsid w:val="4EDEE533"/>
    <w:rsid w:val="4EE1C004"/>
    <w:rsid w:val="4EE363B5"/>
    <w:rsid w:val="4EE83C82"/>
    <w:rsid w:val="4F032A5F"/>
    <w:rsid w:val="4F04326D"/>
    <w:rsid w:val="4F0457B3"/>
    <w:rsid w:val="4F054DBD"/>
    <w:rsid w:val="4F064CF2"/>
    <w:rsid w:val="4F095D4F"/>
    <w:rsid w:val="4F1150F2"/>
    <w:rsid w:val="4F144780"/>
    <w:rsid w:val="4F1FAD87"/>
    <w:rsid w:val="4F21E834"/>
    <w:rsid w:val="4F2B7273"/>
    <w:rsid w:val="4F2FAD50"/>
    <w:rsid w:val="4F33C4A0"/>
    <w:rsid w:val="4F3A79E9"/>
    <w:rsid w:val="4F46CE88"/>
    <w:rsid w:val="4F47C5E4"/>
    <w:rsid w:val="4F4C3D35"/>
    <w:rsid w:val="4F4D4771"/>
    <w:rsid w:val="4F4ED995"/>
    <w:rsid w:val="4F594C28"/>
    <w:rsid w:val="4F5A70BA"/>
    <w:rsid w:val="4F5CB491"/>
    <w:rsid w:val="4F66C78B"/>
    <w:rsid w:val="4F70AEDD"/>
    <w:rsid w:val="4F76A8EE"/>
    <w:rsid w:val="4F7B351A"/>
    <w:rsid w:val="4F7F4337"/>
    <w:rsid w:val="4F8E8A98"/>
    <w:rsid w:val="4F982ECE"/>
    <w:rsid w:val="4F9D5434"/>
    <w:rsid w:val="4FA250E0"/>
    <w:rsid w:val="4FA40BCA"/>
    <w:rsid w:val="4FAB0B4E"/>
    <w:rsid w:val="4FABEC3C"/>
    <w:rsid w:val="4FAE771C"/>
    <w:rsid w:val="4FC723D7"/>
    <w:rsid w:val="4FC9FBA2"/>
    <w:rsid w:val="4FCF7074"/>
    <w:rsid w:val="4FD04C6F"/>
    <w:rsid w:val="4FD07020"/>
    <w:rsid w:val="4FDD4490"/>
    <w:rsid w:val="4FE0B3F7"/>
    <w:rsid w:val="4FE348A2"/>
    <w:rsid w:val="4FE6064E"/>
    <w:rsid w:val="4FE91365"/>
    <w:rsid w:val="4FFAD59F"/>
    <w:rsid w:val="4FFCE2EF"/>
    <w:rsid w:val="50020388"/>
    <w:rsid w:val="50038E07"/>
    <w:rsid w:val="50070B5A"/>
    <w:rsid w:val="500C31B2"/>
    <w:rsid w:val="50102524"/>
    <w:rsid w:val="5013B328"/>
    <w:rsid w:val="50167B83"/>
    <w:rsid w:val="50206456"/>
    <w:rsid w:val="5020D77D"/>
    <w:rsid w:val="5021F46B"/>
    <w:rsid w:val="50265731"/>
    <w:rsid w:val="5027403D"/>
    <w:rsid w:val="502867D0"/>
    <w:rsid w:val="5030A494"/>
    <w:rsid w:val="5035B88F"/>
    <w:rsid w:val="503D99D5"/>
    <w:rsid w:val="50417C8A"/>
    <w:rsid w:val="504ABEB1"/>
    <w:rsid w:val="505287BF"/>
    <w:rsid w:val="5062CA64"/>
    <w:rsid w:val="5064B560"/>
    <w:rsid w:val="5068F1B2"/>
    <w:rsid w:val="506C2337"/>
    <w:rsid w:val="50771F0F"/>
    <w:rsid w:val="50778CD1"/>
    <w:rsid w:val="507E5EF2"/>
    <w:rsid w:val="508C73E7"/>
    <w:rsid w:val="5090DADF"/>
    <w:rsid w:val="509F56F0"/>
    <w:rsid w:val="50A290A0"/>
    <w:rsid w:val="50A586E5"/>
    <w:rsid w:val="50A7497B"/>
    <w:rsid w:val="50B6654C"/>
    <w:rsid w:val="50B8F418"/>
    <w:rsid w:val="50BD8FE1"/>
    <w:rsid w:val="50BE4281"/>
    <w:rsid w:val="50BE496B"/>
    <w:rsid w:val="50C2674C"/>
    <w:rsid w:val="50C32615"/>
    <w:rsid w:val="50C4BC7A"/>
    <w:rsid w:val="50C7C009"/>
    <w:rsid w:val="50C8B6CA"/>
    <w:rsid w:val="50CCFEA0"/>
    <w:rsid w:val="50CFB443"/>
    <w:rsid w:val="50D53E63"/>
    <w:rsid w:val="50D5777C"/>
    <w:rsid w:val="50D7689F"/>
    <w:rsid w:val="50DAC990"/>
    <w:rsid w:val="50DEA10A"/>
    <w:rsid w:val="50E9D0DB"/>
    <w:rsid w:val="50F80D17"/>
    <w:rsid w:val="510A9128"/>
    <w:rsid w:val="510DE7C9"/>
    <w:rsid w:val="5117E50A"/>
    <w:rsid w:val="5131348F"/>
    <w:rsid w:val="5131B4B9"/>
    <w:rsid w:val="513204A3"/>
    <w:rsid w:val="51346883"/>
    <w:rsid w:val="5136A3EA"/>
    <w:rsid w:val="51488716"/>
    <w:rsid w:val="514DDEF2"/>
    <w:rsid w:val="514F882B"/>
    <w:rsid w:val="514F9237"/>
    <w:rsid w:val="5158597B"/>
    <w:rsid w:val="515B28D2"/>
    <w:rsid w:val="5160321B"/>
    <w:rsid w:val="51645BA4"/>
    <w:rsid w:val="5164DCB4"/>
    <w:rsid w:val="516BE6D0"/>
    <w:rsid w:val="5177C6D3"/>
    <w:rsid w:val="517961DC"/>
    <w:rsid w:val="517EE615"/>
    <w:rsid w:val="518070F7"/>
    <w:rsid w:val="5187AF51"/>
    <w:rsid w:val="51894B62"/>
    <w:rsid w:val="5191126C"/>
    <w:rsid w:val="5192E1F1"/>
    <w:rsid w:val="51949A8D"/>
    <w:rsid w:val="519A0A4F"/>
    <w:rsid w:val="51A6240A"/>
    <w:rsid w:val="51B3F8F9"/>
    <w:rsid w:val="51B8E238"/>
    <w:rsid w:val="51B980C2"/>
    <w:rsid w:val="51BC93F4"/>
    <w:rsid w:val="51BE06A4"/>
    <w:rsid w:val="51CC33D8"/>
    <w:rsid w:val="51CC874F"/>
    <w:rsid w:val="51CCEC82"/>
    <w:rsid w:val="51CE8853"/>
    <w:rsid w:val="51D49D5F"/>
    <w:rsid w:val="51D86565"/>
    <w:rsid w:val="51E3F20A"/>
    <w:rsid w:val="51EF8EB0"/>
    <w:rsid w:val="51F3831B"/>
    <w:rsid w:val="51F40AB7"/>
    <w:rsid w:val="51FDF8D9"/>
    <w:rsid w:val="520B5FE6"/>
    <w:rsid w:val="520BDAB8"/>
    <w:rsid w:val="520E8E0B"/>
    <w:rsid w:val="520EDFD7"/>
    <w:rsid w:val="520F1E8C"/>
    <w:rsid w:val="5211A457"/>
    <w:rsid w:val="5213AF29"/>
    <w:rsid w:val="52166F1B"/>
    <w:rsid w:val="521BE2CA"/>
    <w:rsid w:val="521F248E"/>
    <w:rsid w:val="522375AF"/>
    <w:rsid w:val="52238B55"/>
    <w:rsid w:val="52270520"/>
    <w:rsid w:val="522F8352"/>
    <w:rsid w:val="5232AD47"/>
    <w:rsid w:val="523339F2"/>
    <w:rsid w:val="523ACCA3"/>
    <w:rsid w:val="523C0A00"/>
    <w:rsid w:val="52448CE2"/>
    <w:rsid w:val="52493546"/>
    <w:rsid w:val="524AE3D5"/>
    <w:rsid w:val="5251B132"/>
    <w:rsid w:val="5257716B"/>
    <w:rsid w:val="52684F56"/>
    <w:rsid w:val="526CCBAB"/>
    <w:rsid w:val="526F520D"/>
    <w:rsid w:val="52700FE9"/>
    <w:rsid w:val="5270554C"/>
    <w:rsid w:val="527C62A0"/>
    <w:rsid w:val="5285EE85"/>
    <w:rsid w:val="528AE149"/>
    <w:rsid w:val="528CA6CA"/>
    <w:rsid w:val="52921C0A"/>
    <w:rsid w:val="5293C8CA"/>
    <w:rsid w:val="529691D0"/>
    <w:rsid w:val="5298EBEF"/>
    <w:rsid w:val="52A0D72B"/>
    <w:rsid w:val="52A212FA"/>
    <w:rsid w:val="52A94FB3"/>
    <w:rsid w:val="52AFB66C"/>
    <w:rsid w:val="52B856C0"/>
    <w:rsid w:val="52BC1315"/>
    <w:rsid w:val="52BC88CE"/>
    <w:rsid w:val="52BD6CD4"/>
    <w:rsid w:val="52C47CD0"/>
    <w:rsid w:val="52C5985D"/>
    <w:rsid w:val="52C5C5DE"/>
    <w:rsid w:val="52CC359F"/>
    <w:rsid w:val="52CCA874"/>
    <w:rsid w:val="52CFF1B3"/>
    <w:rsid w:val="52D26A0C"/>
    <w:rsid w:val="52D6A1F7"/>
    <w:rsid w:val="52D6F4B2"/>
    <w:rsid w:val="52D90833"/>
    <w:rsid w:val="52E0AA6D"/>
    <w:rsid w:val="52E18864"/>
    <w:rsid w:val="52E5586C"/>
    <w:rsid w:val="52E7DFD1"/>
    <w:rsid w:val="52E82254"/>
    <w:rsid w:val="52F0433E"/>
    <w:rsid w:val="52F79B13"/>
    <w:rsid w:val="52F7CC3F"/>
    <w:rsid w:val="52FC3A3C"/>
    <w:rsid w:val="530656D7"/>
    <w:rsid w:val="530973BF"/>
    <w:rsid w:val="530CAFCB"/>
    <w:rsid w:val="5314B619"/>
    <w:rsid w:val="531555DE"/>
    <w:rsid w:val="5317B2C3"/>
    <w:rsid w:val="531E0881"/>
    <w:rsid w:val="531EBFD5"/>
    <w:rsid w:val="53236BBC"/>
    <w:rsid w:val="5326531C"/>
    <w:rsid w:val="532A41D9"/>
    <w:rsid w:val="532ECCB7"/>
    <w:rsid w:val="533233D4"/>
    <w:rsid w:val="5338A5B4"/>
    <w:rsid w:val="5339EEE4"/>
    <w:rsid w:val="5349EF7E"/>
    <w:rsid w:val="534F3A42"/>
    <w:rsid w:val="5355DF28"/>
    <w:rsid w:val="535650BB"/>
    <w:rsid w:val="5358AD05"/>
    <w:rsid w:val="5358C3E9"/>
    <w:rsid w:val="53596F7D"/>
    <w:rsid w:val="535B0198"/>
    <w:rsid w:val="53646BC9"/>
    <w:rsid w:val="536CBDF6"/>
    <w:rsid w:val="537A4199"/>
    <w:rsid w:val="538CBB44"/>
    <w:rsid w:val="5392AD7F"/>
    <w:rsid w:val="539D7506"/>
    <w:rsid w:val="53ABEB0C"/>
    <w:rsid w:val="53ADCA02"/>
    <w:rsid w:val="53AE5F42"/>
    <w:rsid w:val="53B5D848"/>
    <w:rsid w:val="53B6F42D"/>
    <w:rsid w:val="53B791BA"/>
    <w:rsid w:val="53B95F55"/>
    <w:rsid w:val="53BB52E2"/>
    <w:rsid w:val="53BD37DD"/>
    <w:rsid w:val="53BDDE95"/>
    <w:rsid w:val="53C213A9"/>
    <w:rsid w:val="53C456FB"/>
    <w:rsid w:val="53C78D3C"/>
    <w:rsid w:val="53CEDC57"/>
    <w:rsid w:val="53D0E48B"/>
    <w:rsid w:val="53D93C22"/>
    <w:rsid w:val="53DD807F"/>
    <w:rsid w:val="53E2D635"/>
    <w:rsid w:val="53EA26C2"/>
    <w:rsid w:val="53EA97BB"/>
    <w:rsid w:val="53EB3988"/>
    <w:rsid w:val="53ED70A4"/>
    <w:rsid w:val="53F99479"/>
    <w:rsid w:val="53FDE13C"/>
    <w:rsid w:val="5408C052"/>
    <w:rsid w:val="540F755F"/>
    <w:rsid w:val="541D0764"/>
    <w:rsid w:val="541DF927"/>
    <w:rsid w:val="542C9C22"/>
    <w:rsid w:val="54302D59"/>
    <w:rsid w:val="543032C7"/>
    <w:rsid w:val="54327FD1"/>
    <w:rsid w:val="543696A7"/>
    <w:rsid w:val="5436E173"/>
    <w:rsid w:val="544334A0"/>
    <w:rsid w:val="5459BAEE"/>
    <w:rsid w:val="545C293D"/>
    <w:rsid w:val="545E1ACB"/>
    <w:rsid w:val="5461285D"/>
    <w:rsid w:val="547635D7"/>
    <w:rsid w:val="54796661"/>
    <w:rsid w:val="54797C0F"/>
    <w:rsid w:val="548067F6"/>
    <w:rsid w:val="54915676"/>
    <w:rsid w:val="5492C4CA"/>
    <w:rsid w:val="54AD1245"/>
    <w:rsid w:val="54B1C0D1"/>
    <w:rsid w:val="54B2A6FE"/>
    <w:rsid w:val="54B9B794"/>
    <w:rsid w:val="54BE4687"/>
    <w:rsid w:val="54BFCC26"/>
    <w:rsid w:val="54C64780"/>
    <w:rsid w:val="54CB01BF"/>
    <w:rsid w:val="54D3EB64"/>
    <w:rsid w:val="54D4CADD"/>
    <w:rsid w:val="54DCC591"/>
    <w:rsid w:val="54DCFF39"/>
    <w:rsid w:val="54DD6A39"/>
    <w:rsid w:val="54DDCCFE"/>
    <w:rsid w:val="54F1B3C6"/>
    <w:rsid w:val="55036ABB"/>
    <w:rsid w:val="55059F00"/>
    <w:rsid w:val="5508333D"/>
    <w:rsid w:val="55086AC0"/>
    <w:rsid w:val="550AB68B"/>
    <w:rsid w:val="55161226"/>
    <w:rsid w:val="5519D87F"/>
    <w:rsid w:val="551A0D71"/>
    <w:rsid w:val="551BC3C6"/>
    <w:rsid w:val="552AE50D"/>
    <w:rsid w:val="552E5E50"/>
    <w:rsid w:val="552FC0A1"/>
    <w:rsid w:val="5537E9ED"/>
    <w:rsid w:val="553CA7B4"/>
    <w:rsid w:val="5541C01B"/>
    <w:rsid w:val="5544B0E5"/>
    <w:rsid w:val="5549D18D"/>
    <w:rsid w:val="5550A3C5"/>
    <w:rsid w:val="555678E4"/>
    <w:rsid w:val="555915A4"/>
    <w:rsid w:val="55595C7B"/>
    <w:rsid w:val="556367ED"/>
    <w:rsid w:val="5566DAF8"/>
    <w:rsid w:val="556AD32B"/>
    <w:rsid w:val="556E9EF1"/>
    <w:rsid w:val="556EBE57"/>
    <w:rsid w:val="55723EF1"/>
    <w:rsid w:val="5577B4BA"/>
    <w:rsid w:val="55792075"/>
    <w:rsid w:val="557F18EC"/>
    <w:rsid w:val="5580D2BC"/>
    <w:rsid w:val="558C1DB8"/>
    <w:rsid w:val="558CD569"/>
    <w:rsid w:val="5599B7D8"/>
    <w:rsid w:val="55AA2FAC"/>
    <w:rsid w:val="55AD7E10"/>
    <w:rsid w:val="55B587AD"/>
    <w:rsid w:val="55C7FFE9"/>
    <w:rsid w:val="55C905BA"/>
    <w:rsid w:val="55D1EDDB"/>
    <w:rsid w:val="55DA8819"/>
    <w:rsid w:val="55DFF356"/>
    <w:rsid w:val="55E074AB"/>
    <w:rsid w:val="55E660BC"/>
    <w:rsid w:val="55E7C52C"/>
    <w:rsid w:val="55ED2B75"/>
    <w:rsid w:val="55EE9AE3"/>
    <w:rsid w:val="55F06087"/>
    <w:rsid w:val="55F5E12E"/>
    <w:rsid w:val="5603FCD7"/>
    <w:rsid w:val="560FEC3C"/>
    <w:rsid w:val="56132843"/>
    <w:rsid w:val="56171382"/>
    <w:rsid w:val="561A9397"/>
    <w:rsid w:val="561C49EA"/>
    <w:rsid w:val="5620C8E7"/>
    <w:rsid w:val="562B9457"/>
    <w:rsid w:val="56304D7D"/>
    <w:rsid w:val="56358FBB"/>
    <w:rsid w:val="5638B11F"/>
    <w:rsid w:val="56485AE0"/>
    <w:rsid w:val="564E11BC"/>
    <w:rsid w:val="565ABE0D"/>
    <w:rsid w:val="565F8623"/>
    <w:rsid w:val="565F8A86"/>
    <w:rsid w:val="566137B9"/>
    <w:rsid w:val="56719286"/>
    <w:rsid w:val="56736C62"/>
    <w:rsid w:val="56749572"/>
    <w:rsid w:val="56754020"/>
    <w:rsid w:val="56773124"/>
    <w:rsid w:val="567F3451"/>
    <w:rsid w:val="567F5957"/>
    <w:rsid w:val="56894CE6"/>
    <w:rsid w:val="56904B12"/>
    <w:rsid w:val="5698D5C4"/>
    <w:rsid w:val="569F6009"/>
    <w:rsid w:val="569FB9A4"/>
    <w:rsid w:val="56A3C36D"/>
    <w:rsid w:val="56A437CB"/>
    <w:rsid w:val="56A87567"/>
    <w:rsid w:val="56AD93FE"/>
    <w:rsid w:val="56AFF6F4"/>
    <w:rsid w:val="56B46F7D"/>
    <w:rsid w:val="56B7AB2E"/>
    <w:rsid w:val="56BBB245"/>
    <w:rsid w:val="56BE79FA"/>
    <w:rsid w:val="56C532F4"/>
    <w:rsid w:val="56CB8AAA"/>
    <w:rsid w:val="56D0CB68"/>
    <w:rsid w:val="56D4B673"/>
    <w:rsid w:val="56D6D806"/>
    <w:rsid w:val="56E546A3"/>
    <w:rsid w:val="56F5D4C3"/>
    <w:rsid w:val="57051C35"/>
    <w:rsid w:val="5705EC76"/>
    <w:rsid w:val="5706B5E2"/>
    <w:rsid w:val="5708869A"/>
    <w:rsid w:val="5709870B"/>
    <w:rsid w:val="570A305C"/>
    <w:rsid w:val="570C66EA"/>
    <w:rsid w:val="57124EF7"/>
    <w:rsid w:val="571AFE06"/>
    <w:rsid w:val="571CF810"/>
    <w:rsid w:val="5725FCA6"/>
    <w:rsid w:val="572E8FFD"/>
    <w:rsid w:val="573187BB"/>
    <w:rsid w:val="5733481D"/>
    <w:rsid w:val="573579CC"/>
    <w:rsid w:val="5739B400"/>
    <w:rsid w:val="574967F0"/>
    <w:rsid w:val="57530B6F"/>
    <w:rsid w:val="57584335"/>
    <w:rsid w:val="575E4D99"/>
    <w:rsid w:val="5764DA36"/>
    <w:rsid w:val="57656CA6"/>
    <w:rsid w:val="577E673A"/>
    <w:rsid w:val="5787435D"/>
    <w:rsid w:val="57940237"/>
    <w:rsid w:val="579A3E8C"/>
    <w:rsid w:val="579E75FD"/>
    <w:rsid w:val="57A160A7"/>
    <w:rsid w:val="57A1D812"/>
    <w:rsid w:val="57A5AAE3"/>
    <w:rsid w:val="57A8B734"/>
    <w:rsid w:val="57B4BB88"/>
    <w:rsid w:val="57B820B4"/>
    <w:rsid w:val="57BB5D5F"/>
    <w:rsid w:val="57BBC97F"/>
    <w:rsid w:val="57C0A0EA"/>
    <w:rsid w:val="57C454E4"/>
    <w:rsid w:val="57C6043F"/>
    <w:rsid w:val="57D41BAE"/>
    <w:rsid w:val="57D53B7A"/>
    <w:rsid w:val="57D59E8F"/>
    <w:rsid w:val="57D5B0F7"/>
    <w:rsid w:val="57DB9155"/>
    <w:rsid w:val="57E1567B"/>
    <w:rsid w:val="57E316BF"/>
    <w:rsid w:val="57F555C7"/>
    <w:rsid w:val="57F5A724"/>
    <w:rsid w:val="5805FB33"/>
    <w:rsid w:val="580786B2"/>
    <w:rsid w:val="580AC706"/>
    <w:rsid w:val="580CA2CD"/>
    <w:rsid w:val="5829649C"/>
    <w:rsid w:val="582A8E78"/>
    <w:rsid w:val="582F9143"/>
    <w:rsid w:val="5830C208"/>
    <w:rsid w:val="58323F5B"/>
    <w:rsid w:val="584015A9"/>
    <w:rsid w:val="58410A84"/>
    <w:rsid w:val="584BFA26"/>
    <w:rsid w:val="58519337"/>
    <w:rsid w:val="5851D1C3"/>
    <w:rsid w:val="585A34BB"/>
    <w:rsid w:val="585BEC1C"/>
    <w:rsid w:val="585FED34"/>
    <w:rsid w:val="5868471A"/>
    <w:rsid w:val="5869EB76"/>
    <w:rsid w:val="586B29C4"/>
    <w:rsid w:val="586EEF32"/>
    <w:rsid w:val="5871B269"/>
    <w:rsid w:val="587F8E7E"/>
    <w:rsid w:val="5883AC3C"/>
    <w:rsid w:val="58849889"/>
    <w:rsid w:val="5886F8EE"/>
    <w:rsid w:val="5888E096"/>
    <w:rsid w:val="589038C1"/>
    <w:rsid w:val="58913D03"/>
    <w:rsid w:val="589713FD"/>
    <w:rsid w:val="58997C45"/>
    <w:rsid w:val="58A07F39"/>
    <w:rsid w:val="58B16BD9"/>
    <w:rsid w:val="58B24DFE"/>
    <w:rsid w:val="58BA32D2"/>
    <w:rsid w:val="58BB1728"/>
    <w:rsid w:val="58BF1E67"/>
    <w:rsid w:val="58BFC4D5"/>
    <w:rsid w:val="58C70B0F"/>
    <w:rsid w:val="58CF9B90"/>
    <w:rsid w:val="58D662D6"/>
    <w:rsid w:val="58D765A2"/>
    <w:rsid w:val="58D881F4"/>
    <w:rsid w:val="58DC4690"/>
    <w:rsid w:val="58DE0760"/>
    <w:rsid w:val="58E245C7"/>
    <w:rsid w:val="58E90304"/>
    <w:rsid w:val="58E910C9"/>
    <w:rsid w:val="58E961CF"/>
    <w:rsid w:val="58EDF69E"/>
    <w:rsid w:val="58F9BA2B"/>
    <w:rsid w:val="5903A3EA"/>
    <w:rsid w:val="590B0856"/>
    <w:rsid w:val="590B3053"/>
    <w:rsid w:val="5919C4C4"/>
    <w:rsid w:val="591AF230"/>
    <w:rsid w:val="591BF13D"/>
    <w:rsid w:val="5921E396"/>
    <w:rsid w:val="592657B8"/>
    <w:rsid w:val="592B4A9B"/>
    <w:rsid w:val="592D7040"/>
    <w:rsid w:val="593315CD"/>
    <w:rsid w:val="5933BB83"/>
    <w:rsid w:val="59347014"/>
    <w:rsid w:val="59378A8C"/>
    <w:rsid w:val="593AEC71"/>
    <w:rsid w:val="593F7439"/>
    <w:rsid w:val="5941B26D"/>
    <w:rsid w:val="594661C0"/>
    <w:rsid w:val="594BA894"/>
    <w:rsid w:val="595059FD"/>
    <w:rsid w:val="595BBED2"/>
    <w:rsid w:val="59648E9F"/>
    <w:rsid w:val="596A8911"/>
    <w:rsid w:val="596CE82F"/>
    <w:rsid w:val="5973AACC"/>
    <w:rsid w:val="59746ED5"/>
    <w:rsid w:val="59777FD8"/>
    <w:rsid w:val="597A7C5B"/>
    <w:rsid w:val="597EA315"/>
    <w:rsid w:val="59888A36"/>
    <w:rsid w:val="598D8ADE"/>
    <w:rsid w:val="5991844B"/>
    <w:rsid w:val="5992AB0B"/>
    <w:rsid w:val="59949B7B"/>
    <w:rsid w:val="5996F5D4"/>
    <w:rsid w:val="599FAC6A"/>
    <w:rsid w:val="599FEB6D"/>
    <w:rsid w:val="59A514D2"/>
    <w:rsid w:val="59A9A779"/>
    <w:rsid w:val="59B0EEA3"/>
    <w:rsid w:val="59BB6C36"/>
    <w:rsid w:val="59C50469"/>
    <w:rsid w:val="59C59FD5"/>
    <w:rsid w:val="59CCB11E"/>
    <w:rsid w:val="59D24525"/>
    <w:rsid w:val="59D5699D"/>
    <w:rsid w:val="59D9A1C9"/>
    <w:rsid w:val="59DF6672"/>
    <w:rsid w:val="59E1C85C"/>
    <w:rsid w:val="59E59FD5"/>
    <w:rsid w:val="59E6DC2D"/>
    <w:rsid w:val="59E76C9B"/>
    <w:rsid w:val="59EC1655"/>
    <w:rsid w:val="59EDCE97"/>
    <w:rsid w:val="59F58BCC"/>
    <w:rsid w:val="59F62EDA"/>
    <w:rsid w:val="59F7EBA0"/>
    <w:rsid w:val="59F83595"/>
    <w:rsid w:val="59FA5D51"/>
    <w:rsid w:val="5A02BC6E"/>
    <w:rsid w:val="5A05B785"/>
    <w:rsid w:val="5A05B960"/>
    <w:rsid w:val="5A073DFE"/>
    <w:rsid w:val="5A0B7A75"/>
    <w:rsid w:val="5A0F3416"/>
    <w:rsid w:val="5A105D03"/>
    <w:rsid w:val="5A23C68E"/>
    <w:rsid w:val="5A27202A"/>
    <w:rsid w:val="5A28DB92"/>
    <w:rsid w:val="5A315213"/>
    <w:rsid w:val="5A3251B4"/>
    <w:rsid w:val="5A3428C1"/>
    <w:rsid w:val="5A37F2A0"/>
    <w:rsid w:val="5A3C6D17"/>
    <w:rsid w:val="5A3D817B"/>
    <w:rsid w:val="5A3E31E5"/>
    <w:rsid w:val="5A41C723"/>
    <w:rsid w:val="5A436F4D"/>
    <w:rsid w:val="5A45F69E"/>
    <w:rsid w:val="5A47815D"/>
    <w:rsid w:val="5A47A4F0"/>
    <w:rsid w:val="5A50CF75"/>
    <w:rsid w:val="5A51A4A2"/>
    <w:rsid w:val="5A54BAD9"/>
    <w:rsid w:val="5A56937D"/>
    <w:rsid w:val="5A59D715"/>
    <w:rsid w:val="5A6558A2"/>
    <w:rsid w:val="5A761630"/>
    <w:rsid w:val="5A777730"/>
    <w:rsid w:val="5A7AF180"/>
    <w:rsid w:val="5A83D190"/>
    <w:rsid w:val="5A8BC224"/>
    <w:rsid w:val="5A916322"/>
    <w:rsid w:val="5A9AECCA"/>
    <w:rsid w:val="5AA0C52B"/>
    <w:rsid w:val="5AA890B1"/>
    <w:rsid w:val="5AA89C28"/>
    <w:rsid w:val="5AAB0226"/>
    <w:rsid w:val="5ABBC4BA"/>
    <w:rsid w:val="5ABFBD50"/>
    <w:rsid w:val="5AC047BE"/>
    <w:rsid w:val="5AC1265D"/>
    <w:rsid w:val="5AC6F2FB"/>
    <w:rsid w:val="5ACBFE24"/>
    <w:rsid w:val="5ACDC0C4"/>
    <w:rsid w:val="5AD1D952"/>
    <w:rsid w:val="5AD3CBC6"/>
    <w:rsid w:val="5AD73467"/>
    <w:rsid w:val="5AD91F98"/>
    <w:rsid w:val="5AD9696F"/>
    <w:rsid w:val="5ADAB4C1"/>
    <w:rsid w:val="5ADABBD8"/>
    <w:rsid w:val="5ADFC8CD"/>
    <w:rsid w:val="5AE22E38"/>
    <w:rsid w:val="5AE49902"/>
    <w:rsid w:val="5AE76393"/>
    <w:rsid w:val="5AEA1275"/>
    <w:rsid w:val="5AF00240"/>
    <w:rsid w:val="5AF19873"/>
    <w:rsid w:val="5AFC894D"/>
    <w:rsid w:val="5B009FA4"/>
    <w:rsid w:val="5B051774"/>
    <w:rsid w:val="5B06B811"/>
    <w:rsid w:val="5B0A1818"/>
    <w:rsid w:val="5B131984"/>
    <w:rsid w:val="5B1CB6F5"/>
    <w:rsid w:val="5B1D34D2"/>
    <w:rsid w:val="5B2829B6"/>
    <w:rsid w:val="5B2837A8"/>
    <w:rsid w:val="5B2DBDE9"/>
    <w:rsid w:val="5B32C4BB"/>
    <w:rsid w:val="5B3451F1"/>
    <w:rsid w:val="5B422205"/>
    <w:rsid w:val="5B441A99"/>
    <w:rsid w:val="5B4A3FBF"/>
    <w:rsid w:val="5B4BE1C8"/>
    <w:rsid w:val="5B501E63"/>
    <w:rsid w:val="5B554501"/>
    <w:rsid w:val="5B5BD948"/>
    <w:rsid w:val="5B630890"/>
    <w:rsid w:val="5B63AE75"/>
    <w:rsid w:val="5B679123"/>
    <w:rsid w:val="5B69A82A"/>
    <w:rsid w:val="5B6A2E0E"/>
    <w:rsid w:val="5B6E07D5"/>
    <w:rsid w:val="5B6FFA24"/>
    <w:rsid w:val="5B7CE0E1"/>
    <w:rsid w:val="5B80326B"/>
    <w:rsid w:val="5B80D37B"/>
    <w:rsid w:val="5B84D440"/>
    <w:rsid w:val="5B85F5DE"/>
    <w:rsid w:val="5B8628E3"/>
    <w:rsid w:val="5B86B937"/>
    <w:rsid w:val="5B9E15B5"/>
    <w:rsid w:val="5B9F52FB"/>
    <w:rsid w:val="5B9F5D63"/>
    <w:rsid w:val="5BA35C5A"/>
    <w:rsid w:val="5BB51659"/>
    <w:rsid w:val="5BB5997E"/>
    <w:rsid w:val="5BBC67D0"/>
    <w:rsid w:val="5BC85B4E"/>
    <w:rsid w:val="5BD25702"/>
    <w:rsid w:val="5BD342A2"/>
    <w:rsid w:val="5BDB439F"/>
    <w:rsid w:val="5BDE920B"/>
    <w:rsid w:val="5BE598B5"/>
    <w:rsid w:val="5BE64276"/>
    <w:rsid w:val="5BE9D417"/>
    <w:rsid w:val="5BEABC65"/>
    <w:rsid w:val="5BF1955A"/>
    <w:rsid w:val="5BF7B9E9"/>
    <w:rsid w:val="5BF8C400"/>
    <w:rsid w:val="5BFB022C"/>
    <w:rsid w:val="5C018A5F"/>
    <w:rsid w:val="5C0D88C6"/>
    <w:rsid w:val="5C109EFF"/>
    <w:rsid w:val="5C1E6C6F"/>
    <w:rsid w:val="5C22DB8E"/>
    <w:rsid w:val="5C251C91"/>
    <w:rsid w:val="5C2ACF28"/>
    <w:rsid w:val="5C348040"/>
    <w:rsid w:val="5C35762B"/>
    <w:rsid w:val="5C39AABC"/>
    <w:rsid w:val="5C4DF82E"/>
    <w:rsid w:val="5C5569C2"/>
    <w:rsid w:val="5C55933F"/>
    <w:rsid w:val="5C5F90C4"/>
    <w:rsid w:val="5C6258CB"/>
    <w:rsid w:val="5C6B4EF4"/>
    <w:rsid w:val="5C6D1481"/>
    <w:rsid w:val="5C747416"/>
    <w:rsid w:val="5C773F5F"/>
    <w:rsid w:val="5C7825AA"/>
    <w:rsid w:val="5C87BF84"/>
    <w:rsid w:val="5C8F4C75"/>
    <w:rsid w:val="5CA17734"/>
    <w:rsid w:val="5CA77C10"/>
    <w:rsid w:val="5CA9177A"/>
    <w:rsid w:val="5CA92C4D"/>
    <w:rsid w:val="5CAE4D3E"/>
    <w:rsid w:val="5CAFBF53"/>
    <w:rsid w:val="5CB14EE6"/>
    <w:rsid w:val="5CB4CCE6"/>
    <w:rsid w:val="5CB7E42A"/>
    <w:rsid w:val="5CB82DEF"/>
    <w:rsid w:val="5CBEB103"/>
    <w:rsid w:val="5CC21EC8"/>
    <w:rsid w:val="5CC52117"/>
    <w:rsid w:val="5CD47D7F"/>
    <w:rsid w:val="5CD6C0EB"/>
    <w:rsid w:val="5CDAC000"/>
    <w:rsid w:val="5CDC3905"/>
    <w:rsid w:val="5CDC46A9"/>
    <w:rsid w:val="5CDE5EC1"/>
    <w:rsid w:val="5CE31F49"/>
    <w:rsid w:val="5CEFE639"/>
    <w:rsid w:val="5CF0C2B0"/>
    <w:rsid w:val="5CF25E34"/>
    <w:rsid w:val="5CFF1A2F"/>
    <w:rsid w:val="5D025D08"/>
    <w:rsid w:val="5D054B15"/>
    <w:rsid w:val="5D076BD8"/>
    <w:rsid w:val="5D07CA76"/>
    <w:rsid w:val="5D106E3D"/>
    <w:rsid w:val="5D1AD797"/>
    <w:rsid w:val="5D29E246"/>
    <w:rsid w:val="5D29E7F9"/>
    <w:rsid w:val="5D2AFB7C"/>
    <w:rsid w:val="5D2C4F24"/>
    <w:rsid w:val="5D2EF78B"/>
    <w:rsid w:val="5D30D691"/>
    <w:rsid w:val="5D3408C8"/>
    <w:rsid w:val="5D3A8194"/>
    <w:rsid w:val="5D4A0534"/>
    <w:rsid w:val="5D4B018A"/>
    <w:rsid w:val="5D4F5A73"/>
    <w:rsid w:val="5D50D514"/>
    <w:rsid w:val="5D549DF8"/>
    <w:rsid w:val="5D56472F"/>
    <w:rsid w:val="5D5D3B7F"/>
    <w:rsid w:val="5D621B83"/>
    <w:rsid w:val="5D6338C9"/>
    <w:rsid w:val="5D64E5B3"/>
    <w:rsid w:val="5D6FF37D"/>
    <w:rsid w:val="5D73E654"/>
    <w:rsid w:val="5D79B024"/>
    <w:rsid w:val="5D7C2848"/>
    <w:rsid w:val="5D7C7D67"/>
    <w:rsid w:val="5D8B30D2"/>
    <w:rsid w:val="5D95B07D"/>
    <w:rsid w:val="5D9841A8"/>
    <w:rsid w:val="5D9ACF7E"/>
    <w:rsid w:val="5D9EF9D8"/>
    <w:rsid w:val="5DA45BF1"/>
    <w:rsid w:val="5DBA4364"/>
    <w:rsid w:val="5DC60C0C"/>
    <w:rsid w:val="5DCC061C"/>
    <w:rsid w:val="5DCC4D9A"/>
    <w:rsid w:val="5DD5EB23"/>
    <w:rsid w:val="5DDE8A64"/>
    <w:rsid w:val="5DDFC373"/>
    <w:rsid w:val="5DE15B81"/>
    <w:rsid w:val="5DE4FB8A"/>
    <w:rsid w:val="5DF18D6C"/>
    <w:rsid w:val="5DF58FE5"/>
    <w:rsid w:val="5DF5F619"/>
    <w:rsid w:val="5DFD432B"/>
    <w:rsid w:val="5E03FD98"/>
    <w:rsid w:val="5E0D7077"/>
    <w:rsid w:val="5E18FEDC"/>
    <w:rsid w:val="5E203F4B"/>
    <w:rsid w:val="5E23F55C"/>
    <w:rsid w:val="5E26CEA1"/>
    <w:rsid w:val="5E275628"/>
    <w:rsid w:val="5E287F0B"/>
    <w:rsid w:val="5E2A481C"/>
    <w:rsid w:val="5E2ADBAD"/>
    <w:rsid w:val="5E2E5427"/>
    <w:rsid w:val="5E332A5F"/>
    <w:rsid w:val="5E3C95CD"/>
    <w:rsid w:val="5E3F43CE"/>
    <w:rsid w:val="5E4069C6"/>
    <w:rsid w:val="5E41D580"/>
    <w:rsid w:val="5E458CB0"/>
    <w:rsid w:val="5E4940BE"/>
    <w:rsid w:val="5E4AEFA8"/>
    <w:rsid w:val="5E4B67D9"/>
    <w:rsid w:val="5E4BE64E"/>
    <w:rsid w:val="5E4C6417"/>
    <w:rsid w:val="5E58344F"/>
    <w:rsid w:val="5E589102"/>
    <w:rsid w:val="5E59690F"/>
    <w:rsid w:val="5E5A4BC0"/>
    <w:rsid w:val="5E63F04D"/>
    <w:rsid w:val="5E63F4BD"/>
    <w:rsid w:val="5E68C950"/>
    <w:rsid w:val="5E6B5F68"/>
    <w:rsid w:val="5E6DEC13"/>
    <w:rsid w:val="5E7BCC54"/>
    <w:rsid w:val="5E7CC6F9"/>
    <w:rsid w:val="5E7D09F6"/>
    <w:rsid w:val="5E83B941"/>
    <w:rsid w:val="5E8B8959"/>
    <w:rsid w:val="5E8FB15F"/>
    <w:rsid w:val="5E9E4A0F"/>
    <w:rsid w:val="5EA0DEDD"/>
    <w:rsid w:val="5EA25CB9"/>
    <w:rsid w:val="5EA96525"/>
    <w:rsid w:val="5EACAC39"/>
    <w:rsid w:val="5EAF52C4"/>
    <w:rsid w:val="5EB2DE93"/>
    <w:rsid w:val="5EBAEC27"/>
    <w:rsid w:val="5EBD6291"/>
    <w:rsid w:val="5EC0830E"/>
    <w:rsid w:val="5EC22F30"/>
    <w:rsid w:val="5EC57BC5"/>
    <w:rsid w:val="5EC9B870"/>
    <w:rsid w:val="5EC9CA25"/>
    <w:rsid w:val="5ECBABE6"/>
    <w:rsid w:val="5EE10C52"/>
    <w:rsid w:val="5EE28A00"/>
    <w:rsid w:val="5EEF5265"/>
    <w:rsid w:val="5EEFBA95"/>
    <w:rsid w:val="5F173EDA"/>
    <w:rsid w:val="5F20131E"/>
    <w:rsid w:val="5F29DB0A"/>
    <w:rsid w:val="5F318639"/>
    <w:rsid w:val="5F3E1E48"/>
    <w:rsid w:val="5F3E8B2C"/>
    <w:rsid w:val="5F3EE0AE"/>
    <w:rsid w:val="5F42FE19"/>
    <w:rsid w:val="5F43C14C"/>
    <w:rsid w:val="5F4AE489"/>
    <w:rsid w:val="5F5D6E68"/>
    <w:rsid w:val="5F5EB256"/>
    <w:rsid w:val="5F5FD484"/>
    <w:rsid w:val="5F629DAD"/>
    <w:rsid w:val="5F66099C"/>
    <w:rsid w:val="5F68B611"/>
    <w:rsid w:val="5F6D9F27"/>
    <w:rsid w:val="5F6E1D6A"/>
    <w:rsid w:val="5F7E96CD"/>
    <w:rsid w:val="5F872E56"/>
    <w:rsid w:val="5F8E8B94"/>
    <w:rsid w:val="5F917770"/>
    <w:rsid w:val="5F9332AA"/>
    <w:rsid w:val="5F98679E"/>
    <w:rsid w:val="5FA7DD08"/>
    <w:rsid w:val="5FAE5032"/>
    <w:rsid w:val="5FAF2AC8"/>
    <w:rsid w:val="5FB07147"/>
    <w:rsid w:val="5FB1F431"/>
    <w:rsid w:val="5FE0523D"/>
    <w:rsid w:val="5FE59B96"/>
    <w:rsid w:val="5FE5C53D"/>
    <w:rsid w:val="5FEDBE0B"/>
    <w:rsid w:val="5FEE6DD2"/>
    <w:rsid w:val="5FEE7EF5"/>
    <w:rsid w:val="5FF4AB7E"/>
    <w:rsid w:val="5FF69EEC"/>
    <w:rsid w:val="5FFA8A07"/>
    <w:rsid w:val="5FFE0588"/>
    <w:rsid w:val="5FFE8B89"/>
    <w:rsid w:val="5FFF966D"/>
    <w:rsid w:val="6003FF69"/>
    <w:rsid w:val="600BE3AE"/>
    <w:rsid w:val="600F5E28"/>
    <w:rsid w:val="60140CF8"/>
    <w:rsid w:val="6015B99C"/>
    <w:rsid w:val="6017D094"/>
    <w:rsid w:val="601EA1E0"/>
    <w:rsid w:val="6027C8A0"/>
    <w:rsid w:val="602B222A"/>
    <w:rsid w:val="602C39F4"/>
    <w:rsid w:val="602FC88F"/>
    <w:rsid w:val="60383EEE"/>
    <w:rsid w:val="60393624"/>
    <w:rsid w:val="603E70EA"/>
    <w:rsid w:val="6051D1B8"/>
    <w:rsid w:val="60605F7F"/>
    <w:rsid w:val="606A3117"/>
    <w:rsid w:val="608B7B77"/>
    <w:rsid w:val="609184BE"/>
    <w:rsid w:val="6094D186"/>
    <w:rsid w:val="60981B57"/>
    <w:rsid w:val="60983C67"/>
    <w:rsid w:val="6098818D"/>
    <w:rsid w:val="6099193E"/>
    <w:rsid w:val="60AF10BB"/>
    <w:rsid w:val="60B0EA75"/>
    <w:rsid w:val="60B6BAB8"/>
    <w:rsid w:val="60BCD97F"/>
    <w:rsid w:val="60BE3C82"/>
    <w:rsid w:val="60C53F0F"/>
    <w:rsid w:val="60CE89A7"/>
    <w:rsid w:val="60D7AB9D"/>
    <w:rsid w:val="60DEFAAC"/>
    <w:rsid w:val="60E1025D"/>
    <w:rsid w:val="60E441DA"/>
    <w:rsid w:val="60E49BE9"/>
    <w:rsid w:val="60EB8C55"/>
    <w:rsid w:val="60FA82B7"/>
    <w:rsid w:val="6105E331"/>
    <w:rsid w:val="6105F60B"/>
    <w:rsid w:val="61066827"/>
    <w:rsid w:val="61115DC8"/>
    <w:rsid w:val="61186BFA"/>
    <w:rsid w:val="611A34CA"/>
    <w:rsid w:val="611F93AE"/>
    <w:rsid w:val="61223FCB"/>
    <w:rsid w:val="6122CAAC"/>
    <w:rsid w:val="61263F5E"/>
    <w:rsid w:val="612F2D35"/>
    <w:rsid w:val="6132842F"/>
    <w:rsid w:val="613FAA6D"/>
    <w:rsid w:val="6147460A"/>
    <w:rsid w:val="614DB136"/>
    <w:rsid w:val="614F0997"/>
    <w:rsid w:val="6157540A"/>
    <w:rsid w:val="6159FA6D"/>
    <w:rsid w:val="615A60FA"/>
    <w:rsid w:val="615B0965"/>
    <w:rsid w:val="615B8959"/>
    <w:rsid w:val="615CC56B"/>
    <w:rsid w:val="615FD27E"/>
    <w:rsid w:val="61643E31"/>
    <w:rsid w:val="6166F7E9"/>
    <w:rsid w:val="616BD7C1"/>
    <w:rsid w:val="616C4B0A"/>
    <w:rsid w:val="616FFA64"/>
    <w:rsid w:val="6170C969"/>
    <w:rsid w:val="617BCB70"/>
    <w:rsid w:val="617C2F31"/>
    <w:rsid w:val="617C9F42"/>
    <w:rsid w:val="617DB4E8"/>
    <w:rsid w:val="61806BF4"/>
    <w:rsid w:val="618B8DB1"/>
    <w:rsid w:val="6191D0C6"/>
    <w:rsid w:val="61995DA4"/>
    <w:rsid w:val="619D2578"/>
    <w:rsid w:val="619DA61C"/>
    <w:rsid w:val="61A29878"/>
    <w:rsid w:val="61A5E64A"/>
    <w:rsid w:val="61A9F736"/>
    <w:rsid w:val="61AF5ECC"/>
    <w:rsid w:val="61B1352C"/>
    <w:rsid w:val="61B296DD"/>
    <w:rsid w:val="61B72534"/>
    <w:rsid w:val="61B77BE8"/>
    <w:rsid w:val="61BA6E7D"/>
    <w:rsid w:val="61CADC2C"/>
    <w:rsid w:val="61CD5FCF"/>
    <w:rsid w:val="61D34BDA"/>
    <w:rsid w:val="61D58A47"/>
    <w:rsid w:val="61D70548"/>
    <w:rsid w:val="61DFD095"/>
    <w:rsid w:val="61E1F65C"/>
    <w:rsid w:val="61E46DE0"/>
    <w:rsid w:val="61E495F2"/>
    <w:rsid w:val="61F1B18E"/>
    <w:rsid w:val="61F71A19"/>
    <w:rsid w:val="620AD34B"/>
    <w:rsid w:val="620D23DB"/>
    <w:rsid w:val="62130F9C"/>
    <w:rsid w:val="6215C905"/>
    <w:rsid w:val="6216F277"/>
    <w:rsid w:val="621F4276"/>
    <w:rsid w:val="621FCFF4"/>
    <w:rsid w:val="6229A30C"/>
    <w:rsid w:val="62357723"/>
    <w:rsid w:val="623D99FF"/>
    <w:rsid w:val="62419C79"/>
    <w:rsid w:val="624D359C"/>
    <w:rsid w:val="625D2AEC"/>
    <w:rsid w:val="62652EAF"/>
    <w:rsid w:val="6270D760"/>
    <w:rsid w:val="627C932C"/>
    <w:rsid w:val="627FC24A"/>
    <w:rsid w:val="627FE4C2"/>
    <w:rsid w:val="6287558B"/>
    <w:rsid w:val="628FFCEC"/>
    <w:rsid w:val="62A02E3F"/>
    <w:rsid w:val="62A35299"/>
    <w:rsid w:val="62A43826"/>
    <w:rsid w:val="62A4EF58"/>
    <w:rsid w:val="62ABFA91"/>
    <w:rsid w:val="62AFA2B3"/>
    <w:rsid w:val="62B21299"/>
    <w:rsid w:val="62B5C080"/>
    <w:rsid w:val="62B71D4D"/>
    <w:rsid w:val="62BA4E82"/>
    <w:rsid w:val="62BC77BA"/>
    <w:rsid w:val="62C1BBF1"/>
    <w:rsid w:val="62C1D840"/>
    <w:rsid w:val="62E1ABC5"/>
    <w:rsid w:val="62E89878"/>
    <w:rsid w:val="62F31047"/>
    <w:rsid w:val="62F5716C"/>
    <w:rsid w:val="62F8064D"/>
    <w:rsid w:val="62F892AB"/>
    <w:rsid w:val="62FDAA51"/>
    <w:rsid w:val="62FDD8EB"/>
    <w:rsid w:val="62FF8E70"/>
    <w:rsid w:val="63065796"/>
    <w:rsid w:val="63068031"/>
    <w:rsid w:val="630A5BFA"/>
    <w:rsid w:val="630D849F"/>
    <w:rsid w:val="630FBA8C"/>
    <w:rsid w:val="63114840"/>
    <w:rsid w:val="63188E94"/>
    <w:rsid w:val="631C139B"/>
    <w:rsid w:val="631C26AC"/>
    <w:rsid w:val="631C5197"/>
    <w:rsid w:val="632C6607"/>
    <w:rsid w:val="632C8141"/>
    <w:rsid w:val="632FA2A8"/>
    <w:rsid w:val="63302880"/>
    <w:rsid w:val="63311356"/>
    <w:rsid w:val="6332F21D"/>
    <w:rsid w:val="6338F5AE"/>
    <w:rsid w:val="633BCE8B"/>
    <w:rsid w:val="633C7D62"/>
    <w:rsid w:val="634EF7E4"/>
    <w:rsid w:val="635C69C1"/>
    <w:rsid w:val="63653B12"/>
    <w:rsid w:val="63738F90"/>
    <w:rsid w:val="63789964"/>
    <w:rsid w:val="637C8A0E"/>
    <w:rsid w:val="637DFAEA"/>
    <w:rsid w:val="638146C7"/>
    <w:rsid w:val="63853FE7"/>
    <w:rsid w:val="6387B453"/>
    <w:rsid w:val="639E756E"/>
    <w:rsid w:val="639E7AC3"/>
    <w:rsid w:val="63A08575"/>
    <w:rsid w:val="63B2E931"/>
    <w:rsid w:val="63B33BD8"/>
    <w:rsid w:val="63B51CEB"/>
    <w:rsid w:val="63B61AA9"/>
    <w:rsid w:val="63C5ACB0"/>
    <w:rsid w:val="63C6AE9D"/>
    <w:rsid w:val="63C6F364"/>
    <w:rsid w:val="63C7BD7C"/>
    <w:rsid w:val="63D19752"/>
    <w:rsid w:val="63D2A540"/>
    <w:rsid w:val="63D3306A"/>
    <w:rsid w:val="63D5B3F7"/>
    <w:rsid w:val="63D5EE39"/>
    <w:rsid w:val="63D87DFA"/>
    <w:rsid w:val="63E66DB9"/>
    <w:rsid w:val="63E7419F"/>
    <w:rsid w:val="63E9154F"/>
    <w:rsid w:val="63EEF23E"/>
    <w:rsid w:val="63FB7585"/>
    <w:rsid w:val="63FBC7E4"/>
    <w:rsid w:val="6408F151"/>
    <w:rsid w:val="640941C5"/>
    <w:rsid w:val="640A3E76"/>
    <w:rsid w:val="64145FB2"/>
    <w:rsid w:val="6414B4C7"/>
    <w:rsid w:val="6419174F"/>
    <w:rsid w:val="641BCC41"/>
    <w:rsid w:val="6433CC44"/>
    <w:rsid w:val="643B1211"/>
    <w:rsid w:val="643B1902"/>
    <w:rsid w:val="643E0C13"/>
    <w:rsid w:val="643E4A9B"/>
    <w:rsid w:val="644790C7"/>
    <w:rsid w:val="6449B2ED"/>
    <w:rsid w:val="644A0E96"/>
    <w:rsid w:val="64517600"/>
    <w:rsid w:val="6455F761"/>
    <w:rsid w:val="645DBD0B"/>
    <w:rsid w:val="64611FB2"/>
    <w:rsid w:val="6463F38A"/>
    <w:rsid w:val="646590A3"/>
    <w:rsid w:val="6469D6B5"/>
    <w:rsid w:val="646DE582"/>
    <w:rsid w:val="6472C205"/>
    <w:rsid w:val="647DFCFC"/>
    <w:rsid w:val="6485E798"/>
    <w:rsid w:val="64955401"/>
    <w:rsid w:val="6495B894"/>
    <w:rsid w:val="6498725F"/>
    <w:rsid w:val="649B8D2A"/>
    <w:rsid w:val="64A091BF"/>
    <w:rsid w:val="64A30804"/>
    <w:rsid w:val="64A4F6DC"/>
    <w:rsid w:val="64A83736"/>
    <w:rsid w:val="64B117AB"/>
    <w:rsid w:val="64B478B1"/>
    <w:rsid w:val="64B4CCD2"/>
    <w:rsid w:val="64B52843"/>
    <w:rsid w:val="64C1C8BE"/>
    <w:rsid w:val="64C41225"/>
    <w:rsid w:val="64CF71F5"/>
    <w:rsid w:val="64D37B2C"/>
    <w:rsid w:val="64D9C947"/>
    <w:rsid w:val="64DB61D6"/>
    <w:rsid w:val="64ED88F5"/>
    <w:rsid w:val="64EE6969"/>
    <w:rsid w:val="64F652BD"/>
    <w:rsid w:val="650E1F69"/>
    <w:rsid w:val="6511E5CE"/>
    <w:rsid w:val="6527A138"/>
    <w:rsid w:val="652CF896"/>
    <w:rsid w:val="652E7D56"/>
    <w:rsid w:val="6531E356"/>
    <w:rsid w:val="653EC3F7"/>
    <w:rsid w:val="654182F7"/>
    <w:rsid w:val="6550C132"/>
    <w:rsid w:val="65513C17"/>
    <w:rsid w:val="6556FAAE"/>
    <w:rsid w:val="6559073E"/>
    <w:rsid w:val="655FD061"/>
    <w:rsid w:val="6561261B"/>
    <w:rsid w:val="6563793E"/>
    <w:rsid w:val="656DA73A"/>
    <w:rsid w:val="656EDF41"/>
    <w:rsid w:val="6573CE58"/>
    <w:rsid w:val="6575A9A6"/>
    <w:rsid w:val="657C79C7"/>
    <w:rsid w:val="657D8442"/>
    <w:rsid w:val="657DBE5D"/>
    <w:rsid w:val="657E15C3"/>
    <w:rsid w:val="657E520F"/>
    <w:rsid w:val="657EE5F0"/>
    <w:rsid w:val="658309C9"/>
    <w:rsid w:val="65830CD4"/>
    <w:rsid w:val="6588D8E8"/>
    <w:rsid w:val="658AD51F"/>
    <w:rsid w:val="658DC168"/>
    <w:rsid w:val="6594169B"/>
    <w:rsid w:val="6595364F"/>
    <w:rsid w:val="6595A088"/>
    <w:rsid w:val="659944E8"/>
    <w:rsid w:val="65A113EE"/>
    <w:rsid w:val="65A7EF17"/>
    <w:rsid w:val="65B81AE1"/>
    <w:rsid w:val="65BAFD0B"/>
    <w:rsid w:val="65C4B3D5"/>
    <w:rsid w:val="65C7BEE4"/>
    <w:rsid w:val="65C9E78C"/>
    <w:rsid w:val="65CDF3DA"/>
    <w:rsid w:val="65D0F101"/>
    <w:rsid w:val="65D877DA"/>
    <w:rsid w:val="65D9DC74"/>
    <w:rsid w:val="65DC7295"/>
    <w:rsid w:val="65DFF779"/>
    <w:rsid w:val="65E205B3"/>
    <w:rsid w:val="65E2FC25"/>
    <w:rsid w:val="65E55EA8"/>
    <w:rsid w:val="65EB8D07"/>
    <w:rsid w:val="65F0F9A3"/>
    <w:rsid w:val="65F21C43"/>
    <w:rsid w:val="65F4A402"/>
    <w:rsid w:val="66015E4C"/>
    <w:rsid w:val="66038E98"/>
    <w:rsid w:val="660F7D30"/>
    <w:rsid w:val="6616A7D7"/>
    <w:rsid w:val="6617F104"/>
    <w:rsid w:val="66191522"/>
    <w:rsid w:val="661AB72D"/>
    <w:rsid w:val="66212E19"/>
    <w:rsid w:val="6622E57B"/>
    <w:rsid w:val="66252144"/>
    <w:rsid w:val="662FB9E4"/>
    <w:rsid w:val="66343B20"/>
    <w:rsid w:val="66365090"/>
    <w:rsid w:val="6638609C"/>
    <w:rsid w:val="663A838B"/>
    <w:rsid w:val="663B63E9"/>
    <w:rsid w:val="663CED14"/>
    <w:rsid w:val="66434550"/>
    <w:rsid w:val="664A3B09"/>
    <w:rsid w:val="664B648F"/>
    <w:rsid w:val="664EC774"/>
    <w:rsid w:val="66550E6F"/>
    <w:rsid w:val="666823DC"/>
    <w:rsid w:val="666DC97C"/>
    <w:rsid w:val="667438B1"/>
    <w:rsid w:val="6674B231"/>
    <w:rsid w:val="6677806F"/>
    <w:rsid w:val="6682A1BD"/>
    <w:rsid w:val="6693AC7B"/>
    <w:rsid w:val="6696D8E2"/>
    <w:rsid w:val="66984225"/>
    <w:rsid w:val="669C52BE"/>
    <w:rsid w:val="669C9C5C"/>
    <w:rsid w:val="66A055EC"/>
    <w:rsid w:val="66A059E9"/>
    <w:rsid w:val="66A46C45"/>
    <w:rsid w:val="66A714DE"/>
    <w:rsid w:val="66AC9CE9"/>
    <w:rsid w:val="66B11F2E"/>
    <w:rsid w:val="66B1497A"/>
    <w:rsid w:val="66B5FD3A"/>
    <w:rsid w:val="66B7C9E8"/>
    <w:rsid w:val="66B7CEC4"/>
    <w:rsid w:val="66B8C0E0"/>
    <w:rsid w:val="66CE6C18"/>
    <w:rsid w:val="66CF4E36"/>
    <w:rsid w:val="66D31E99"/>
    <w:rsid w:val="66D4DC1D"/>
    <w:rsid w:val="66DC1A27"/>
    <w:rsid w:val="66E2362C"/>
    <w:rsid w:val="66E7E7A9"/>
    <w:rsid w:val="66E8B22A"/>
    <w:rsid w:val="66E9697C"/>
    <w:rsid w:val="66EC41F1"/>
    <w:rsid w:val="66EFCD2D"/>
    <w:rsid w:val="66F788B9"/>
    <w:rsid w:val="66F83F09"/>
    <w:rsid w:val="66FEF012"/>
    <w:rsid w:val="6701A38E"/>
    <w:rsid w:val="6711FBB4"/>
    <w:rsid w:val="67194E35"/>
    <w:rsid w:val="671E3469"/>
    <w:rsid w:val="67220880"/>
    <w:rsid w:val="6722B784"/>
    <w:rsid w:val="672A3077"/>
    <w:rsid w:val="672FB630"/>
    <w:rsid w:val="673C70CD"/>
    <w:rsid w:val="673C8DCE"/>
    <w:rsid w:val="67463903"/>
    <w:rsid w:val="6750A014"/>
    <w:rsid w:val="67518D65"/>
    <w:rsid w:val="675C8F9F"/>
    <w:rsid w:val="67636BAC"/>
    <w:rsid w:val="676A60DA"/>
    <w:rsid w:val="676C52DF"/>
    <w:rsid w:val="676E28A4"/>
    <w:rsid w:val="676F15F2"/>
    <w:rsid w:val="676FFE5D"/>
    <w:rsid w:val="67805F7E"/>
    <w:rsid w:val="67832EDC"/>
    <w:rsid w:val="678551D0"/>
    <w:rsid w:val="6794A427"/>
    <w:rsid w:val="679D25ED"/>
    <w:rsid w:val="67A838EB"/>
    <w:rsid w:val="67AC410E"/>
    <w:rsid w:val="67AF615B"/>
    <w:rsid w:val="67B0B1A4"/>
    <w:rsid w:val="67B12D5B"/>
    <w:rsid w:val="67B5589E"/>
    <w:rsid w:val="67C4C3B1"/>
    <w:rsid w:val="67CF3D25"/>
    <w:rsid w:val="67D69C7B"/>
    <w:rsid w:val="67D911E9"/>
    <w:rsid w:val="67DC6554"/>
    <w:rsid w:val="67E7D8FA"/>
    <w:rsid w:val="67EC1CA9"/>
    <w:rsid w:val="67F2EC06"/>
    <w:rsid w:val="67FB4362"/>
    <w:rsid w:val="681A1BDC"/>
    <w:rsid w:val="681D5357"/>
    <w:rsid w:val="681DC8E1"/>
    <w:rsid w:val="6825D99F"/>
    <w:rsid w:val="682AB954"/>
    <w:rsid w:val="682FA6F3"/>
    <w:rsid w:val="683DE085"/>
    <w:rsid w:val="68406B15"/>
    <w:rsid w:val="6841C6C5"/>
    <w:rsid w:val="684C0878"/>
    <w:rsid w:val="6852FB98"/>
    <w:rsid w:val="68530812"/>
    <w:rsid w:val="6861FD1C"/>
    <w:rsid w:val="6862C691"/>
    <w:rsid w:val="686DA5D3"/>
    <w:rsid w:val="68742D5A"/>
    <w:rsid w:val="687452C1"/>
    <w:rsid w:val="68758E14"/>
    <w:rsid w:val="68771174"/>
    <w:rsid w:val="68821A08"/>
    <w:rsid w:val="68949F33"/>
    <w:rsid w:val="6898E729"/>
    <w:rsid w:val="6899102C"/>
    <w:rsid w:val="689A3225"/>
    <w:rsid w:val="68A78BBE"/>
    <w:rsid w:val="68B27194"/>
    <w:rsid w:val="68B77124"/>
    <w:rsid w:val="68BA747E"/>
    <w:rsid w:val="68BE7C71"/>
    <w:rsid w:val="68C759C8"/>
    <w:rsid w:val="68C7C6AF"/>
    <w:rsid w:val="68CDF379"/>
    <w:rsid w:val="68CEC8E7"/>
    <w:rsid w:val="68D038BD"/>
    <w:rsid w:val="68E2117A"/>
    <w:rsid w:val="68E387AB"/>
    <w:rsid w:val="68F0AC28"/>
    <w:rsid w:val="68F83ED2"/>
    <w:rsid w:val="68FA11D2"/>
    <w:rsid w:val="68FB2EE1"/>
    <w:rsid w:val="6906B458"/>
    <w:rsid w:val="691107CD"/>
    <w:rsid w:val="6911DA09"/>
    <w:rsid w:val="69174BB8"/>
    <w:rsid w:val="6919C446"/>
    <w:rsid w:val="691A29F5"/>
    <w:rsid w:val="691AABA7"/>
    <w:rsid w:val="6923ABE6"/>
    <w:rsid w:val="692A76F8"/>
    <w:rsid w:val="6932098C"/>
    <w:rsid w:val="6934D7B5"/>
    <w:rsid w:val="693A2854"/>
    <w:rsid w:val="6943FC9C"/>
    <w:rsid w:val="694406EA"/>
    <w:rsid w:val="69484F6E"/>
    <w:rsid w:val="694AD871"/>
    <w:rsid w:val="694CF0E1"/>
    <w:rsid w:val="69597354"/>
    <w:rsid w:val="695CAB7C"/>
    <w:rsid w:val="6964259C"/>
    <w:rsid w:val="69672FC6"/>
    <w:rsid w:val="69696595"/>
    <w:rsid w:val="696A6E7A"/>
    <w:rsid w:val="696B3E87"/>
    <w:rsid w:val="696B654C"/>
    <w:rsid w:val="697F7112"/>
    <w:rsid w:val="6983E28E"/>
    <w:rsid w:val="6986130C"/>
    <w:rsid w:val="6988A1E6"/>
    <w:rsid w:val="699AB245"/>
    <w:rsid w:val="699ECB9F"/>
    <w:rsid w:val="699EE029"/>
    <w:rsid w:val="69A6CAC1"/>
    <w:rsid w:val="69A6E200"/>
    <w:rsid w:val="69A86ADB"/>
    <w:rsid w:val="69AA699A"/>
    <w:rsid w:val="69B88005"/>
    <w:rsid w:val="69BD8DF6"/>
    <w:rsid w:val="69C0EC4D"/>
    <w:rsid w:val="69CAAD0B"/>
    <w:rsid w:val="69CE078E"/>
    <w:rsid w:val="69CF1633"/>
    <w:rsid w:val="69CF8902"/>
    <w:rsid w:val="69D06466"/>
    <w:rsid w:val="69D8D80F"/>
    <w:rsid w:val="69DC84DB"/>
    <w:rsid w:val="69DF9626"/>
    <w:rsid w:val="69E6BFA5"/>
    <w:rsid w:val="69EA28F6"/>
    <w:rsid w:val="69EB1003"/>
    <w:rsid w:val="69EBBAFC"/>
    <w:rsid w:val="69F3EBFA"/>
    <w:rsid w:val="69F57D1C"/>
    <w:rsid w:val="69F83A4E"/>
    <w:rsid w:val="69F84D04"/>
    <w:rsid w:val="69F890DD"/>
    <w:rsid w:val="6A023407"/>
    <w:rsid w:val="6A1050B8"/>
    <w:rsid w:val="6A128989"/>
    <w:rsid w:val="6A25A9DD"/>
    <w:rsid w:val="6A2D61B0"/>
    <w:rsid w:val="6A3B0DE5"/>
    <w:rsid w:val="6A4282DD"/>
    <w:rsid w:val="6A434FA5"/>
    <w:rsid w:val="6A455850"/>
    <w:rsid w:val="6A4681A8"/>
    <w:rsid w:val="6A4E6234"/>
    <w:rsid w:val="6A510089"/>
    <w:rsid w:val="6A51BBD2"/>
    <w:rsid w:val="6A61A91E"/>
    <w:rsid w:val="6A6CF117"/>
    <w:rsid w:val="6A72583D"/>
    <w:rsid w:val="6A78A1A7"/>
    <w:rsid w:val="6A83B267"/>
    <w:rsid w:val="6A849ACE"/>
    <w:rsid w:val="6A877028"/>
    <w:rsid w:val="6A8E646C"/>
    <w:rsid w:val="6A92024E"/>
    <w:rsid w:val="6A968983"/>
    <w:rsid w:val="6A9879B9"/>
    <w:rsid w:val="6A9B1CFB"/>
    <w:rsid w:val="6AA2F5E8"/>
    <w:rsid w:val="6AA6CA7C"/>
    <w:rsid w:val="6AA76AF9"/>
    <w:rsid w:val="6AA92D2B"/>
    <w:rsid w:val="6AB15B58"/>
    <w:rsid w:val="6AB4A6E0"/>
    <w:rsid w:val="6AB4F21D"/>
    <w:rsid w:val="6ABCBD12"/>
    <w:rsid w:val="6ACA6EC3"/>
    <w:rsid w:val="6AD30E08"/>
    <w:rsid w:val="6AD5623E"/>
    <w:rsid w:val="6AD7985B"/>
    <w:rsid w:val="6ADF3CE5"/>
    <w:rsid w:val="6AE2912D"/>
    <w:rsid w:val="6AECE831"/>
    <w:rsid w:val="6AED6D7E"/>
    <w:rsid w:val="6AEE241A"/>
    <w:rsid w:val="6AF0FF29"/>
    <w:rsid w:val="6AF48E36"/>
    <w:rsid w:val="6AF6049B"/>
    <w:rsid w:val="6AFB49D2"/>
    <w:rsid w:val="6AFDF56D"/>
    <w:rsid w:val="6B03406B"/>
    <w:rsid w:val="6B08C23A"/>
    <w:rsid w:val="6B0DCCB1"/>
    <w:rsid w:val="6B1240B6"/>
    <w:rsid w:val="6B1F0D32"/>
    <w:rsid w:val="6B26921E"/>
    <w:rsid w:val="6B29E713"/>
    <w:rsid w:val="6B2B460F"/>
    <w:rsid w:val="6B2B7071"/>
    <w:rsid w:val="6B2EB4A9"/>
    <w:rsid w:val="6B39A270"/>
    <w:rsid w:val="6B413F82"/>
    <w:rsid w:val="6B46CA45"/>
    <w:rsid w:val="6B4F79ED"/>
    <w:rsid w:val="6B53DB2B"/>
    <w:rsid w:val="6B5B0B2C"/>
    <w:rsid w:val="6B662B1B"/>
    <w:rsid w:val="6B6A8F68"/>
    <w:rsid w:val="6B6E434D"/>
    <w:rsid w:val="6B6E996B"/>
    <w:rsid w:val="6B6EF95D"/>
    <w:rsid w:val="6B7197CE"/>
    <w:rsid w:val="6B744747"/>
    <w:rsid w:val="6B7565D2"/>
    <w:rsid w:val="6B773BBC"/>
    <w:rsid w:val="6B78DB74"/>
    <w:rsid w:val="6B7A69CB"/>
    <w:rsid w:val="6B7C816C"/>
    <w:rsid w:val="6B84BEEC"/>
    <w:rsid w:val="6B89E166"/>
    <w:rsid w:val="6B917AB5"/>
    <w:rsid w:val="6B927661"/>
    <w:rsid w:val="6B949C5C"/>
    <w:rsid w:val="6B9840A7"/>
    <w:rsid w:val="6B989A90"/>
    <w:rsid w:val="6B9BF46E"/>
    <w:rsid w:val="6BAB951E"/>
    <w:rsid w:val="6BADE491"/>
    <w:rsid w:val="6BAE1F23"/>
    <w:rsid w:val="6BB64430"/>
    <w:rsid w:val="6BBBC4DB"/>
    <w:rsid w:val="6BBCBD51"/>
    <w:rsid w:val="6BBF0348"/>
    <w:rsid w:val="6BC86CCD"/>
    <w:rsid w:val="6BD04280"/>
    <w:rsid w:val="6BD68E91"/>
    <w:rsid w:val="6BDA51A9"/>
    <w:rsid w:val="6BDC2EA3"/>
    <w:rsid w:val="6BE384C1"/>
    <w:rsid w:val="6BE6E276"/>
    <w:rsid w:val="6BEF4C93"/>
    <w:rsid w:val="6C0328A5"/>
    <w:rsid w:val="6C0D9549"/>
    <w:rsid w:val="6C13DFF8"/>
    <w:rsid w:val="6C14D2BB"/>
    <w:rsid w:val="6C19723F"/>
    <w:rsid w:val="6C1B708E"/>
    <w:rsid w:val="6C1E58F4"/>
    <w:rsid w:val="6C2127DA"/>
    <w:rsid w:val="6C2164DB"/>
    <w:rsid w:val="6C267334"/>
    <w:rsid w:val="6C283D5F"/>
    <w:rsid w:val="6C2BD009"/>
    <w:rsid w:val="6C2C2643"/>
    <w:rsid w:val="6C2FF356"/>
    <w:rsid w:val="6C3B9CB0"/>
    <w:rsid w:val="6C3E8581"/>
    <w:rsid w:val="6C40D0A1"/>
    <w:rsid w:val="6C43F9A9"/>
    <w:rsid w:val="6C445C32"/>
    <w:rsid w:val="6C44ABEE"/>
    <w:rsid w:val="6C46CC48"/>
    <w:rsid w:val="6C59DC2D"/>
    <w:rsid w:val="6C5A5AF7"/>
    <w:rsid w:val="6C654239"/>
    <w:rsid w:val="6C6BC05D"/>
    <w:rsid w:val="6C713BD6"/>
    <w:rsid w:val="6C7A1270"/>
    <w:rsid w:val="6C7E0DE3"/>
    <w:rsid w:val="6C814232"/>
    <w:rsid w:val="6C832252"/>
    <w:rsid w:val="6C842E49"/>
    <w:rsid w:val="6C855629"/>
    <w:rsid w:val="6C8EBE0C"/>
    <w:rsid w:val="6C98C82F"/>
    <w:rsid w:val="6C99AFCE"/>
    <w:rsid w:val="6CA60E54"/>
    <w:rsid w:val="6CB61E71"/>
    <w:rsid w:val="6CBA78AC"/>
    <w:rsid w:val="6CC0F9FC"/>
    <w:rsid w:val="6CD176D1"/>
    <w:rsid w:val="6CD4A3A3"/>
    <w:rsid w:val="6CD4CB29"/>
    <w:rsid w:val="6CD51708"/>
    <w:rsid w:val="6CDB296B"/>
    <w:rsid w:val="6CE36D39"/>
    <w:rsid w:val="6CEA4CA9"/>
    <w:rsid w:val="6CEA9CAC"/>
    <w:rsid w:val="6CF0B28D"/>
    <w:rsid w:val="6CF21D37"/>
    <w:rsid w:val="6CFB04F2"/>
    <w:rsid w:val="6D026E90"/>
    <w:rsid w:val="6D05FC75"/>
    <w:rsid w:val="6D071938"/>
    <w:rsid w:val="6D0991CD"/>
    <w:rsid w:val="6D0BFF22"/>
    <w:rsid w:val="6D0E9464"/>
    <w:rsid w:val="6D109447"/>
    <w:rsid w:val="6D11AAFC"/>
    <w:rsid w:val="6D155683"/>
    <w:rsid w:val="6D1D9FE4"/>
    <w:rsid w:val="6D25C739"/>
    <w:rsid w:val="6D28F69D"/>
    <w:rsid w:val="6D297C51"/>
    <w:rsid w:val="6D298BA5"/>
    <w:rsid w:val="6D382D3D"/>
    <w:rsid w:val="6D3C41B6"/>
    <w:rsid w:val="6D3E1961"/>
    <w:rsid w:val="6D3F3B13"/>
    <w:rsid w:val="6D4A9917"/>
    <w:rsid w:val="6D4FD928"/>
    <w:rsid w:val="6D537F8F"/>
    <w:rsid w:val="6D566080"/>
    <w:rsid w:val="6D573B73"/>
    <w:rsid w:val="6D5AF819"/>
    <w:rsid w:val="6D5CD05B"/>
    <w:rsid w:val="6D5FA830"/>
    <w:rsid w:val="6D6D3562"/>
    <w:rsid w:val="6D7953AB"/>
    <w:rsid w:val="6D836CCA"/>
    <w:rsid w:val="6D8C1BAE"/>
    <w:rsid w:val="6D9143C0"/>
    <w:rsid w:val="6D958442"/>
    <w:rsid w:val="6D96E477"/>
    <w:rsid w:val="6D9CAD34"/>
    <w:rsid w:val="6DB66176"/>
    <w:rsid w:val="6DBE0470"/>
    <w:rsid w:val="6DC69F46"/>
    <w:rsid w:val="6DC73AD0"/>
    <w:rsid w:val="6DC9BDA6"/>
    <w:rsid w:val="6DC9FE4A"/>
    <w:rsid w:val="6DD261B1"/>
    <w:rsid w:val="6DD576AA"/>
    <w:rsid w:val="6DD984C7"/>
    <w:rsid w:val="6DEA7BBA"/>
    <w:rsid w:val="6DEF28FD"/>
    <w:rsid w:val="6DF092C5"/>
    <w:rsid w:val="6DF5DD3D"/>
    <w:rsid w:val="6DF6B0E1"/>
    <w:rsid w:val="6DF92F29"/>
    <w:rsid w:val="6DFB1D2C"/>
    <w:rsid w:val="6DFE505B"/>
    <w:rsid w:val="6E001662"/>
    <w:rsid w:val="6E03C63B"/>
    <w:rsid w:val="6E0499D8"/>
    <w:rsid w:val="6E0E1E6D"/>
    <w:rsid w:val="6E0FAA04"/>
    <w:rsid w:val="6E0FE9D4"/>
    <w:rsid w:val="6E12522A"/>
    <w:rsid w:val="6E1DE43E"/>
    <w:rsid w:val="6E219AC1"/>
    <w:rsid w:val="6E27C698"/>
    <w:rsid w:val="6E2B7712"/>
    <w:rsid w:val="6E3B4AC7"/>
    <w:rsid w:val="6E3C4F1F"/>
    <w:rsid w:val="6E4A57DF"/>
    <w:rsid w:val="6E4AE441"/>
    <w:rsid w:val="6E4B96E1"/>
    <w:rsid w:val="6E4BABB3"/>
    <w:rsid w:val="6E563F33"/>
    <w:rsid w:val="6E610FB5"/>
    <w:rsid w:val="6E66ED3E"/>
    <w:rsid w:val="6E67AD02"/>
    <w:rsid w:val="6E68A414"/>
    <w:rsid w:val="6E6A0331"/>
    <w:rsid w:val="6E6DFA8C"/>
    <w:rsid w:val="6E715166"/>
    <w:rsid w:val="6E83E252"/>
    <w:rsid w:val="6E8B85D7"/>
    <w:rsid w:val="6E8EE723"/>
    <w:rsid w:val="6E921F17"/>
    <w:rsid w:val="6E96964A"/>
    <w:rsid w:val="6E973891"/>
    <w:rsid w:val="6E981842"/>
    <w:rsid w:val="6E983798"/>
    <w:rsid w:val="6E9F8877"/>
    <w:rsid w:val="6EA1FCEE"/>
    <w:rsid w:val="6EA377C8"/>
    <w:rsid w:val="6EA82091"/>
    <w:rsid w:val="6EB0DF5C"/>
    <w:rsid w:val="6EB1BD95"/>
    <w:rsid w:val="6EB708F2"/>
    <w:rsid w:val="6EC33A77"/>
    <w:rsid w:val="6EC585D1"/>
    <w:rsid w:val="6EC60402"/>
    <w:rsid w:val="6ED29042"/>
    <w:rsid w:val="6ED4721E"/>
    <w:rsid w:val="6EDD0ED3"/>
    <w:rsid w:val="6EDD232E"/>
    <w:rsid w:val="6EDDEEA4"/>
    <w:rsid w:val="6EE4E61D"/>
    <w:rsid w:val="6EF066FC"/>
    <w:rsid w:val="6EF49C07"/>
    <w:rsid w:val="6EF7506C"/>
    <w:rsid w:val="6EFA24C1"/>
    <w:rsid w:val="6EFE6C1A"/>
    <w:rsid w:val="6F0199ED"/>
    <w:rsid w:val="6F026A86"/>
    <w:rsid w:val="6F0354B1"/>
    <w:rsid w:val="6F075FEC"/>
    <w:rsid w:val="6F0CEB90"/>
    <w:rsid w:val="6F0FCC46"/>
    <w:rsid w:val="6F111906"/>
    <w:rsid w:val="6F12BEA9"/>
    <w:rsid w:val="6F1AC62D"/>
    <w:rsid w:val="6F1E1933"/>
    <w:rsid w:val="6F218477"/>
    <w:rsid w:val="6F21DE12"/>
    <w:rsid w:val="6F26A17E"/>
    <w:rsid w:val="6F26E3E0"/>
    <w:rsid w:val="6F323515"/>
    <w:rsid w:val="6F3C51E2"/>
    <w:rsid w:val="6F3D2505"/>
    <w:rsid w:val="6F3FF9E6"/>
    <w:rsid w:val="6F49DFAA"/>
    <w:rsid w:val="6F4B3620"/>
    <w:rsid w:val="6F4D3B2E"/>
    <w:rsid w:val="6F5902B3"/>
    <w:rsid w:val="6F596E8D"/>
    <w:rsid w:val="6F5BADC3"/>
    <w:rsid w:val="6F66213B"/>
    <w:rsid w:val="6F694B2C"/>
    <w:rsid w:val="6F718057"/>
    <w:rsid w:val="6F79503C"/>
    <w:rsid w:val="6F8010A4"/>
    <w:rsid w:val="6F86DA87"/>
    <w:rsid w:val="6F8AB2F9"/>
    <w:rsid w:val="6F8FD974"/>
    <w:rsid w:val="6F930DF3"/>
    <w:rsid w:val="6F946FF1"/>
    <w:rsid w:val="6F9A903E"/>
    <w:rsid w:val="6F9BEB68"/>
    <w:rsid w:val="6FABB4EE"/>
    <w:rsid w:val="6FBA2B9C"/>
    <w:rsid w:val="6FBBD007"/>
    <w:rsid w:val="6FBC3BE6"/>
    <w:rsid w:val="6FBD9A83"/>
    <w:rsid w:val="6FC1EB59"/>
    <w:rsid w:val="6FC3854C"/>
    <w:rsid w:val="6FC6A8FE"/>
    <w:rsid w:val="6FC8EDD3"/>
    <w:rsid w:val="6FCAD3A3"/>
    <w:rsid w:val="6FCBB250"/>
    <w:rsid w:val="6FE2E858"/>
    <w:rsid w:val="6FE7291E"/>
    <w:rsid w:val="6FE96A40"/>
    <w:rsid w:val="6FE9CDBC"/>
    <w:rsid w:val="6FED8212"/>
    <w:rsid w:val="6FEEEE23"/>
    <w:rsid w:val="6FEF0D0B"/>
    <w:rsid w:val="6FEFE8F5"/>
    <w:rsid w:val="6FF0D90E"/>
    <w:rsid w:val="6FF44463"/>
    <w:rsid w:val="6FF4FC74"/>
    <w:rsid w:val="70002FB1"/>
    <w:rsid w:val="700301F6"/>
    <w:rsid w:val="7018C8F8"/>
    <w:rsid w:val="7018E4F5"/>
    <w:rsid w:val="7018F295"/>
    <w:rsid w:val="7019FAE2"/>
    <w:rsid w:val="70270B9E"/>
    <w:rsid w:val="7034BC77"/>
    <w:rsid w:val="703CA003"/>
    <w:rsid w:val="703CB557"/>
    <w:rsid w:val="704026FA"/>
    <w:rsid w:val="70406D2E"/>
    <w:rsid w:val="704AB7BE"/>
    <w:rsid w:val="704ADF60"/>
    <w:rsid w:val="704EAFBB"/>
    <w:rsid w:val="70556E02"/>
    <w:rsid w:val="70594604"/>
    <w:rsid w:val="70673B88"/>
    <w:rsid w:val="706A745E"/>
    <w:rsid w:val="706AA6E9"/>
    <w:rsid w:val="707511F2"/>
    <w:rsid w:val="7078809D"/>
    <w:rsid w:val="707AF596"/>
    <w:rsid w:val="707C0706"/>
    <w:rsid w:val="707C30A9"/>
    <w:rsid w:val="7082CE58"/>
    <w:rsid w:val="708C431A"/>
    <w:rsid w:val="7098DD2B"/>
    <w:rsid w:val="709AAEA4"/>
    <w:rsid w:val="70A5AE38"/>
    <w:rsid w:val="70A74915"/>
    <w:rsid w:val="70A97E1C"/>
    <w:rsid w:val="70B47AD4"/>
    <w:rsid w:val="70BC8781"/>
    <w:rsid w:val="70BDA43C"/>
    <w:rsid w:val="70BF1245"/>
    <w:rsid w:val="70D2767B"/>
    <w:rsid w:val="70D2B7E0"/>
    <w:rsid w:val="70E00F14"/>
    <w:rsid w:val="70E03E44"/>
    <w:rsid w:val="70E075A1"/>
    <w:rsid w:val="70E90E27"/>
    <w:rsid w:val="70EDE592"/>
    <w:rsid w:val="70EFCB56"/>
    <w:rsid w:val="70F04277"/>
    <w:rsid w:val="70F1EC06"/>
    <w:rsid w:val="70F3A69C"/>
    <w:rsid w:val="70F4F165"/>
    <w:rsid w:val="70F5F257"/>
    <w:rsid w:val="70FE77DE"/>
    <w:rsid w:val="71145481"/>
    <w:rsid w:val="711FC3F1"/>
    <w:rsid w:val="712F249E"/>
    <w:rsid w:val="7132607F"/>
    <w:rsid w:val="7134D850"/>
    <w:rsid w:val="713CE20D"/>
    <w:rsid w:val="713D61E5"/>
    <w:rsid w:val="713D864B"/>
    <w:rsid w:val="714D85BC"/>
    <w:rsid w:val="714FE9C7"/>
    <w:rsid w:val="7153D854"/>
    <w:rsid w:val="71631387"/>
    <w:rsid w:val="71657C64"/>
    <w:rsid w:val="716A246E"/>
    <w:rsid w:val="716A83CD"/>
    <w:rsid w:val="717A1FD3"/>
    <w:rsid w:val="717F586A"/>
    <w:rsid w:val="7180E785"/>
    <w:rsid w:val="7187ACC9"/>
    <w:rsid w:val="7187BF15"/>
    <w:rsid w:val="719075B0"/>
    <w:rsid w:val="719F2B21"/>
    <w:rsid w:val="71A1C745"/>
    <w:rsid w:val="71A7764F"/>
    <w:rsid w:val="71C02A14"/>
    <w:rsid w:val="71C402CC"/>
    <w:rsid w:val="71CAD0A5"/>
    <w:rsid w:val="71CDA3FE"/>
    <w:rsid w:val="71D2EFD4"/>
    <w:rsid w:val="71D74174"/>
    <w:rsid w:val="71DDCD39"/>
    <w:rsid w:val="71E5CF12"/>
    <w:rsid w:val="71E7C39B"/>
    <w:rsid w:val="71F3ED74"/>
    <w:rsid w:val="7201A83A"/>
    <w:rsid w:val="720281EA"/>
    <w:rsid w:val="72043998"/>
    <w:rsid w:val="72044AAC"/>
    <w:rsid w:val="72093D37"/>
    <w:rsid w:val="720ACABB"/>
    <w:rsid w:val="72102B13"/>
    <w:rsid w:val="721D068B"/>
    <w:rsid w:val="721D3BA9"/>
    <w:rsid w:val="72253557"/>
    <w:rsid w:val="7225A92E"/>
    <w:rsid w:val="722DD277"/>
    <w:rsid w:val="722F27A7"/>
    <w:rsid w:val="722FA8E0"/>
    <w:rsid w:val="72349CF2"/>
    <w:rsid w:val="72366DC2"/>
    <w:rsid w:val="72403669"/>
    <w:rsid w:val="72431818"/>
    <w:rsid w:val="724459D1"/>
    <w:rsid w:val="7248B865"/>
    <w:rsid w:val="724EC5A7"/>
    <w:rsid w:val="724FFA54"/>
    <w:rsid w:val="7260A2E5"/>
    <w:rsid w:val="7261EA8B"/>
    <w:rsid w:val="72660D38"/>
    <w:rsid w:val="72757008"/>
    <w:rsid w:val="7276A771"/>
    <w:rsid w:val="727B4FC1"/>
    <w:rsid w:val="727D1554"/>
    <w:rsid w:val="727E8974"/>
    <w:rsid w:val="728C86E4"/>
    <w:rsid w:val="729010B9"/>
    <w:rsid w:val="729B749E"/>
    <w:rsid w:val="729BAC96"/>
    <w:rsid w:val="72A783A5"/>
    <w:rsid w:val="72A8498E"/>
    <w:rsid w:val="72AB5045"/>
    <w:rsid w:val="72ABEB5C"/>
    <w:rsid w:val="72B3A272"/>
    <w:rsid w:val="72B44DE1"/>
    <w:rsid w:val="72B76118"/>
    <w:rsid w:val="72C01F94"/>
    <w:rsid w:val="72C1627B"/>
    <w:rsid w:val="72C3A8EF"/>
    <w:rsid w:val="72CDFC4D"/>
    <w:rsid w:val="72DE84AE"/>
    <w:rsid w:val="72E52A20"/>
    <w:rsid w:val="72E8C180"/>
    <w:rsid w:val="72EB1635"/>
    <w:rsid w:val="72EB85A0"/>
    <w:rsid w:val="72EED0F0"/>
    <w:rsid w:val="72F48FA4"/>
    <w:rsid w:val="72F53B45"/>
    <w:rsid w:val="73015624"/>
    <w:rsid w:val="730E50F7"/>
    <w:rsid w:val="731015F2"/>
    <w:rsid w:val="73105480"/>
    <w:rsid w:val="731F015D"/>
    <w:rsid w:val="731F108F"/>
    <w:rsid w:val="7327A0BA"/>
    <w:rsid w:val="73280E96"/>
    <w:rsid w:val="732A4DDC"/>
    <w:rsid w:val="7330E805"/>
    <w:rsid w:val="73366843"/>
    <w:rsid w:val="7336D284"/>
    <w:rsid w:val="73384263"/>
    <w:rsid w:val="733AA4A9"/>
    <w:rsid w:val="734005BE"/>
    <w:rsid w:val="73450854"/>
    <w:rsid w:val="73482C2B"/>
    <w:rsid w:val="7349821E"/>
    <w:rsid w:val="7349B115"/>
    <w:rsid w:val="734FF504"/>
    <w:rsid w:val="7361C318"/>
    <w:rsid w:val="73633A69"/>
    <w:rsid w:val="7368ECA6"/>
    <w:rsid w:val="736ED421"/>
    <w:rsid w:val="736F4473"/>
    <w:rsid w:val="73711D85"/>
    <w:rsid w:val="73715D1C"/>
    <w:rsid w:val="73726C30"/>
    <w:rsid w:val="7377B433"/>
    <w:rsid w:val="737BCAEE"/>
    <w:rsid w:val="7380A614"/>
    <w:rsid w:val="738FBEB1"/>
    <w:rsid w:val="73940849"/>
    <w:rsid w:val="73955468"/>
    <w:rsid w:val="739674ED"/>
    <w:rsid w:val="7396BCEE"/>
    <w:rsid w:val="73A7DF4F"/>
    <w:rsid w:val="73B5AA87"/>
    <w:rsid w:val="73C39DC7"/>
    <w:rsid w:val="73C73271"/>
    <w:rsid w:val="73C74050"/>
    <w:rsid w:val="73C7476C"/>
    <w:rsid w:val="73CED91A"/>
    <w:rsid w:val="73DC58CE"/>
    <w:rsid w:val="73E03F93"/>
    <w:rsid w:val="73E31F1B"/>
    <w:rsid w:val="73E44084"/>
    <w:rsid w:val="73E4B2B2"/>
    <w:rsid w:val="73E8A00F"/>
    <w:rsid w:val="73EBDDDF"/>
    <w:rsid w:val="73ED5E44"/>
    <w:rsid w:val="73F1D78E"/>
    <w:rsid w:val="73F24139"/>
    <w:rsid w:val="73F2B548"/>
    <w:rsid w:val="7419850A"/>
    <w:rsid w:val="741AAC2F"/>
    <w:rsid w:val="741B3151"/>
    <w:rsid w:val="741EF8E9"/>
    <w:rsid w:val="742538C7"/>
    <w:rsid w:val="7429A98B"/>
    <w:rsid w:val="7430E488"/>
    <w:rsid w:val="743A767B"/>
    <w:rsid w:val="743BA614"/>
    <w:rsid w:val="743D9CAA"/>
    <w:rsid w:val="7441DF1F"/>
    <w:rsid w:val="744A82A7"/>
    <w:rsid w:val="74527F84"/>
    <w:rsid w:val="74580797"/>
    <w:rsid w:val="74639D2C"/>
    <w:rsid w:val="74658144"/>
    <w:rsid w:val="7466960A"/>
    <w:rsid w:val="7469474C"/>
    <w:rsid w:val="746B56B2"/>
    <w:rsid w:val="746C3132"/>
    <w:rsid w:val="746C9ECE"/>
    <w:rsid w:val="746DF779"/>
    <w:rsid w:val="74754951"/>
    <w:rsid w:val="7475E6AB"/>
    <w:rsid w:val="747BFB5F"/>
    <w:rsid w:val="748542E3"/>
    <w:rsid w:val="748A7966"/>
    <w:rsid w:val="748EDF52"/>
    <w:rsid w:val="74985F26"/>
    <w:rsid w:val="74992884"/>
    <w:rsid w:val="749A9201"/>
    <w:rsid w:val="74A419CD"/>
    <w:rsid w:val="74A66DE7"/>
    <w:rsid w:val="74AC2CED"/>
    <w:rsid w:val="74B30CBB"/>
    <w:rsid w:val="74BFE338"/>
    <w:rsid w:val="74C075BC"/>
    <w:rsid w:val="74C2FADB"/>
    <w:rsid w:val="74C668B9"/>
    <w:rsid w:val="74C70C16"/>
    <w:rsid w:val="74CFACC3"/>
    <w:rsid w:val="74D4441F"/>
    <w:rsid w:val="74DD535B"/>
    <w:rsid w:val="74E0B5C4"/>
    <w:rsid w:val="74E61299"/>
    <w:rsid w:val="74FCF0F6"/>
    <w:rsid w:val="74FF95C4"/>
    <w:rsid w:val="750B3193"/>
    <w:rsid w:val="750C6BA3"/>
    <w:rsid w:val="75133B4C"/>
    <w:rsid w:val="7514081D"/>
    <w:rsid w:val="751A36DB"/>
    <w:rsid w:val="751D7A8B"/>
    <w:rsid w:val="75209B70"/>
    <w:rsid w:val="752C7C5C"/>
    <w:rsid w:val="752E70DE"/>
    <w:rsid w:val="752FF6E9"/>
    <w:rsid w:val="7530C6E7"/>
    <w:rsid w:val="7532F9ED"/>
    <w:rsid w:val="7535A7CB"/>
    <w:rsid w:val="75392A5A"/>
    <w:rsid w:val="753BBDF0"/>
    <w:rsid w:val="75402247"/>
    <w:rsid w:val="754446E2"/>
    <w:rsid w:val="7548B209"/>
    <w:rsid w:val="754AE113"/>
    <w:rsid w:val="754C496F"/>
    <w:rsid w:val="754C9809"/>
    <w:rsid w:val="754C9FBD"/>
    <w:rsid w:val="755E1E99"/>
    <w:rsid w:val="755FA1C1"/>
    <w:rsid w:val="756C0F00"/>
    <w:rsid w:val="7571495D"/>
    <w:rsid w:val="75753C86"/>
    <w:rsid w:val="7575D1B0"/>
    <w:rsid w:val="757785EA"/>
    <w:rsid w:val="757C6E67"/>
    <w:rsid w:val="7581732C"/>
    <w:rsid w:val="75829C14"/>
    <w:rsid w:val="75A9E15E"/>
    <w:rsid w:val="75B08D4B"/>
    <w:rsid w:val="75B524C7"/>
    <w:rsid w:val="75B7AEC3"/>
    <w:rsid w:val="75BA0C4C"/>
    <w:rsid w:val="75BB45C2"/>
    <w:rsid w:val="75BB75BD"/>
    <w:rsid w:val="75C66F7B"/>
    <w:rsid w:val="75C9B410"/>
    <w:rsid w:val="75CAEF47"/>
    <w:rsid w:val="75CD470D"/>
    <w:rsid w:val="75D196A4"/>
    <w:rsid w:val="75DB6923"/>
    <w:rsid w:val="75E08F0A"/>
    <w:rsid w:val="75E7ACDD"/>
    <w:rsid w:val="75E94681"/>
    <w:rsid w:val="75EEB3DE"/>
    <w:rsid w:val="75F0EEB8"/>
    <w:rsid w:val="75F23549"/>
    <w:rsid w:val="75FE80E1"/>
    <w:rsid w:val="76000944"/>
    <w:rsid w:val="760191E2"/>
    <w:rsid w:val="760BEAF9"/>
    <w:rsid w:val="760E9D85"/>
    <w:rsid w:val="761FE5C6"/>
    <w:rsid w:val="76203F4F"/>
    <w:rsid w:val="7627CE61"/>
    <w:rsid w:val="762C31DB"/>
    <w:rsid w:val="7634C217"/>
    <w:rsid w:val="763FFD66"/>
    <w:rsid w:val="76463A57"/>
    <w:rsid w:val="764BFE01"/>
    <w:rsid w:val="764C254A"/>
    <w:rsid w:val="76590C4F"/>
    <w:rsid w:val="765C707B"/>
    <w:rsid w:val="7662F504"/>
    <w:rsid w:val="766420CA"/>
    <w:rsid w:val="76659986"/>
    <w:rsid w:val="766E030F"/>
    <w:rsid w:val="766F4E92"/>
    <w:rsid w:val="767BBBDC"/>
    <w:rsid w:val="767C217E"/>
    <w:rsid w:val="767E4723"/>
    <w:rsid w:val="7681D48D"/>
    <w:rsid w:val="768216FE"/>
    <w:rsid w:val="76925241"/>
    <w:rsid w:val="7693865F"/>
    <w:rsid w:val="76996B96"/>
    <w:rsid w:val="76AA1D64"/>
    <w:rsid w:val="76BDDE50"/>
    <w:rsid w:val="76BE784D"/>
    <w:rsid w:val="76C490D5"/>
    <w:rsid w:val="76C5763E"/>
    <w:rsid w:val="76CC092B"/>
    <w:rsid w:val="76CDC638"/>
    <w:rsid w:val="76D65479"/>
    <w:rsid w:val="76D656E3"/>
    <w:rsid w:val="76E27934"/>
    <w:rsid w:val="76EC26F2"/>
    <w:rsid w:val="76EED216"/>
    <w:rsid w:val="76F13CBF"/>
    <w:rsid w:val="76F1AC55"/>
    <w:rsid w:val="77023B38"/>
    <w:rsid w:val="770D688D"/>
    <w:rsid w:val="770D71CE"/>
    <w:rsid w:val="770F751D"/>
    <w:rsid w:val="7710545D"/>
    <w:rsid w:val="77148D56"/>
    <w:rsid w:val="77183EFE"/>
    <w:rsid w:val="771E1F05"/>
    <w:rsid w:val="7724F157"/>
    <w:rsid w:val="772E8A3C"/>
    <w:rsid w:val="77377F08"/>
    <w:rsid w:val="773A3743"/>
    <w:rsid w:val="77452F36"/>
    <w:rsid w:val="775444D3"/>
    <w:rsid w:val="77547C82"/>
    <w:rsid w:val="77623C1A"/>
    <w:rsid w:val="77653E93"/>
    <w:rsid w:val="7769F12B"/>
    <w:rsid w:val="776B41EA"/>
    <w:rsid w:val="776D7356"/>
    <w:rsid w:val="77734C54"/>
    <w:rsid w:val="7779263D"/>
    <w:rsid w:val="77825D2F"/>
    <w:rsid w:val="7789E506"/>
    <w:rsid w:val="778B25D0"/>
    <w:rsid w:val="7792971B"/>
    <w:rsid w:val="77A003B7"/>
    <w:rsid w:val="77AB8175"/>
    <w:rsid w:val="77ADB308"/>
    <w:rsid w:val="77AFCD07"/>
    <w:rsid w:val="77B7EFB1"/>
    <w:rsid w:val="77BFF90F"/>
    <w:rsid w:val="77C08DF4"/>
    <w:rsid w:val="77C10E66"/>
    <w:rsid w:val="77C156DE"/>
    <w:rsid w:val="77C2A5B8"/>
    <w:rsid w:val="77C661C9"/>
    <w:rsid w:val="77C7EEAB"/>
    <w:rsid w:val="77CB67E6"/>
    <w:rsid w:val="77CF31B2"/>
    <w:rsid w:val="77D8236E"/>
    <w:rsid w:val="77D9BEAC"/>
    <w:rsid w:val="77E7799B"/>
    <w:rsid w:val="77E83B32"/>
    <w:rsid w:val="77EB2F33"/>
    <w:rsid w:val="77F06245"/>
    <w:rsid w:val="77F8EEA0"/>
    <w:rsid w:val="77F9A609"/>
    <w:rsid w:val="77FE5F2A"/>
    <w:rsid w:val="7801905E"/>
    <w:rsid w:val="78053AFF"/>
    <w:rsid w:val="78077494"/>
    <w:rsid w:val="7807E079"/>
    <w:rsid w:val="780CF61C"/>
    <w:rsid w:val="78137312"/>
    <w:rsid w:val="78148D48"/>
    <w:rsid w:val="7814D5DE"/>
    <w:rsid w:val="7817BF0E"/>
    <w:rsid w:val="781AF54F"/>
    <w:rsid w:val="781E49FB"/>
    <w:rsid w:val="782526BC"/>
    <w:rsid w:val="7830E442"/>
    <w:rsid w:val="78336858"/>
    <w:rsid w:val="78338104"/>
    <w:rsid w:val="7843C9CD"/>
    <w:rsid w:val="7855A38C"/>
    <w:rsid w:val="78572359"/>
    <w:rsid w:val="785BE87B"/>
    <w:rsid w:val="785E7498"/>
    <w:rsid w:val="786D8E56"/>
    <w:rsid w:val="786E524A"/>
    <w:rsid w:val="786F1FDC"/>
    <w:rsid w:val="7871CA02"/>
    <w:rsid w:val="7875A61F"/>
    <w:rsid w:val="7875C82B"/>
    <w:rsid w:val="787CA270"/>
    <w:rsid w:val="787D8797"/>
    <w:rsid w:val="787FBA1D"/>
    <w:rsid w:val="78826B0C"/>
    <w:rsid w:val="78833A5D"/>
    <w:rsid w:val="7885AE97"/>
    <w:rsid w:val="7891D2DB"/>
    <w:rsid w:val="78940AEB"/>
    <w:rsid w:val="789FADB3"/>
    <w:rsid w:val="78A6EA06"/>
    <w:rsid w:val="78A9F9AF"/>
    <w:rsid w:val="78BE6212"/>
    <w:rsid w:val="78C0F47D"/>
    <w:rsid w:val="78C7BA02"/>
    <w:rsid w:val="78C90584"/>
    <w:rsid w:val="78E13246"/>
    <w:rsid w:val="78EBF243"/>
    <w:rsid w:val="78F49072"/>
    <w:rsid w:val="790398B4"/>
    <w:rsid w:val="790E40C4"/>
    <w:rsid w:val="7915A4F8"/>
    <w:rsid w:val="7915CCD6"/>
    <w:rsid w:val="791D67A2"/>
    <w:rsid w:val="79204BED"/>
    <w:rsid w:val="7927ED37"/>
    <w:rsid w:val="792CA6E5"/>
    <w:rsid w:val="792DC9F7"/>
    <w:rsid w:val="79364CFD"/>
    <w:rsid w:val="7937C52A"/>
    <w:rsid w:val="793EA883"/>
    <w:rsid w:val="7945D7E8"/>
    <w:rsid w:val="7948244C"/>
    <w:rsid w:val="79484033"/>
    <w:rsid w:val="794904E1"/>
    <w:rsid w:val="794ABD29"/>
    <w:rsid w:val="794F071E"/>
    <w:rsid w:val="795481D5"/>
    <w:rsid w:val="795AD084"/>
    <w:rsid w:val="7966DDCB"/>
    <w:rsid w:val="79695240"/>
    <w:rsid w:val="796DF29B"/>
    <w:rsid w:val="797A2BED"/>
    <w:rsid w:val="797A4F43"/>
    <w:rsid w:val="797D72A7"/>
    <w:rsid w:val="797D956E"/>
    <w:rsid w:val="79848AC5"/>
    <w:rsid w:val="79850C40"/>
    <w:rsid w:val="7989E5A2"/>
    <w:rsid w:val="798C32A6"/>
    <w:rsid w:val="798E1C16"/>
    <w:rsid w:val="798E8867"/>
    <w:rsid w:val="79917934"/>
    <w:rsid w:val="7999A8CB"/>
    <w:rsid w:val="799A791D"/>
    <w:rsid w:val="799FC278"/>
    <w:rsid w:val="79A28251"/>
    <w:rsid w:val="79AA7F5D"/>
    <w:rsid w:val="79AC6EEA"/>
    <w:rsid w:val="79B2EFFC"/>
    <w:rsid w:val="79B362BF"/>
    <w:rsid w:val="79B5ED4F"/>
    <w:rsid w:val="79B64DC8"/>
    <w:rsid w:val="79B9FBA3"/>
    <w:rsid w:val="79BC9CA2"/>
    <w:rsid w:val="79C3FB8E"/>
    <w:rsid w:val="79C4E60F"/>
    <w:rsid w:val="79C6756D"/>
    <w:rsid w:val="79C7FC7E"/>
    <w:rsid w:val="79CD11C8"/>
    <w:rsid w:val="79CD601B"/>
    <w:rsid w:val="79D30B07"/>
    <w:rsid w:val="79DA6801"/>
    <w:rsid w:val="79DBA0A8"/>
    <w:rsid w:val="79DE0AB6"/>
    <w:rsid w:val="79E454C3"/>
    <w:rsid w:val="79ED3869"/>
    <w:rsid w:val="79F6977C"/>
    <w:rsid w:val="79F7E633"/>
    <w:rsid w:val="79FC6BF9"/>
    <w:rsid w:val="79FCCCCC"/>
    <w:rsid w:val="7A0314CC"/>
    <w:rsid w:val="7A10875F"/>
    <w:rsid w:val="7A11CB69"/>
    <w:rsid w:val="7A1B0DA5"/>
    <w:rsid w:val="7A2591FB"/>
    <w:rsid w:val="7A2A354D"/>
    <w:rsid w:val="7A38942E"/>
    <w:rsid w:val="7A3F8407"/>
    <w:rsid w:val="7A4BC3C7"/>
    <w:rsid w:val="7A4D7553"/>
    <w:rsid w:val="7A57FC92"/>
    <w:rsid w:val="7A5A0FCE"/>
    <w:rsid w:val="7A5B3024"/>
    <w:rsid w:val="7A5EA7C7"/>
    <w:rsid w:val="7A5F743A"/>
    <w:rsid w:val="7A63A709"/>
    <w:rsid w:val="7A648682"/>
    <w:rsid w:val="7A694BDF"/>
    <w:rsid w:val="7A7D395B"/>
    <w:rsid w:val="7A83FE6E"/>
    <w:rsid w:val="7A86AC97"/>
    <w:rsid w:val="7A9AD6CE"/>
    <w:rsid w:val="7AA2879B"/>
    <w:rsid w:val="7AA61B48"/>
    <w:rsid w:val="7AADA6C2"/>
    <w:rsid w:val="7AADBE11"/>
    <w:rsid w:val="7AAF6111"/>
    <w:rsid w:val="7AB49BC2"/>
    <w:rsid w:val="7AB5E900"/>
    <w:rsid w:val="7AB704B4"/>
    <w:rsid w:val="7AB94773"/>
    <w:rsid w:val="7AC43666"/>
    <w:rsid w:val="7AC8A20B"/>
    <w:rsid w:val="7AD6D4A0"/>
    <w:rsid w:val="7AF41A8C"/>
    <w:rsid w:val="7AFA7DDE"/>
    <w:rsid w:val="7AFF7352"/>
    <w:rsid w:val="7B03EF0C"/>
    <w:rsid w:val="7B0C56FE"/>
    <w:rsid w:val="7B0EE60C"/>
    <w:rsid w:val="7B101D48"/>
    <w:rsid w:val="7B158D95"/>
    <w:rsid w:val="7B30DA9E"/>
    <w:rsid w:val="7B32C210"/>
    <w:rsid w:val="7B394C59"/>
    <w:rsid w:val="7B3C21CC"/>
    <w:rsid w:val="7B42D3E0"/>
    <w:rsid w:val="7B43D464"/>
    <w:rsid w:val="7B4B7543"/>
    <w:rsid w:val="7B4CB5D2"/>
    <w:rsid w:val="7B5096F1"/>
    <w:rsid w:val="7B5228D2"/>
    <w:rsid w:val="7B55A5D6"/>
    <w:rsid w:val="7B577F2C"/>
    <w:rsid w:val="7B5DD820"/>
    <w:rsid w:val="7B64A8C4"/>
    <w:rsid w:val="7B75DA60"/>
    <w:rsid w:val="7B7BEA3E"/>
    <w:rsid w:val="7B7C4FB7"/>
    <w:rsid w:val="7B8065CF"/>
    <w:rsid w:val="7B815580"/>
    <w:rsid w:val="7B87815B"/>
    <w:rsid w:val="7B921C13"/>
    <w:rsid w:val="7B97E90F"/>
    <w:rsid w:val="7B9CA868"/>
    <w:rsid w:val="7B9FF388"/>
    <w:rsid w:val="7BA13672"/>
    <w:rsid w:val="7BA7A4B7"/>
    <w:rsid w:val="7BB49EBC"/>
    <w:rsid w:val="7BB63086"/>
    <w:rsid w:val="7BB73454"/>
    <w:rsid w:val="7BB9A8AE"/>
    <w:rsid w:val="7BBC7506"/>
    <w:rsid w:val="7BBF0FEF"/>
    <w:rsid w:val="7BBF4334"/>
    <w:rsid w:val="7BCC986A"/>
    <w:rsid w:val="7BD15EA4"/>
    <w:rsid w:val="7BD40A44"/>
    <w:rsid w:val="7BD47226"/>
    <w:rsid w:val="7BD49EE6"/>
    <w:rsid w:val="7BD8A368"/>
    <w:rsid w:val="7BDC5EAC"/>
    <w:rsid w:val="7BDD3AC0"/>
    <w:rsid w:val="7BE8B8E7"/>
    <w:rsid w:val="7BF56693"/>
    <w:rsid w:val="7C01F0F5"/>
    <w:rsid w:val="7C05C25F"/>
    <w:rsid w:val="7C0CBCF1"/>
    <w:rsid w:val="7C0E8693"/>
    <w:rsid w:val="7C125B1F"/>
    <w:rsid w:val="7C1B1F76"/>
    <w:rsid w:val="7C21543D"/>
    <w:rsid w:val="7C25F57E"/>
    <w:rsid w:val="7C27AA10"/>
    <w:rsid w:val="7C282BF2"/>
    <w:rsid w:val="7C285C37"/>
    <w:rsid w:val="7C2E4043"/>
    <w:rsid w:val="7C301D67"/>
    <w:rsid w:val="7C32C348"/>
    <w:rsid w:val="7C39465B"/>
    <w:rsid w:val="7C3B3340"/>
    <w:rsid w:val="7C46E169"/>
    <w:rsid w:val="7C4C575A"/>
    <w:rsid w:val="7C4CC6D7"/>
    <w:rsid w:val="7C5894A8"/>
    <w:rsid w:val="7C5A7767"/>
    <w:rsid w:val="7C668A1F"/>
    <w:rsid w:val="7C73F99D"/>
    <w:rsid w:val="7C78CC0C"/>
    <w:rsid w:val="7C7ACF57"/>
    <w:rsid w:val="7C7CA1CB"/>
    <w:rsid w:val="7C7E77D2"/>
    <w:rsid w:val="7C7FDB5A"/>
    <w:rsid w:val="7C86F0FA"/>
    <w:rsid w:val="7C89B4C6"/>
    <w:rsid w:val="7C89D49D"/>
    <w:rsid w:val="7C924062"/>
    <w:rsid w:val="7C9B7321"/>
    <w:rsid w:val="7C9B9F98"/>
    <w:rsid w:val="7C9D5098"/>
    <w:rsid w:val="7CA5751A"/>
    <w:rsid w:val="7CAA4E59"/>
    <w:rsid w:val="7CB3D9D7"/>
    <w:rsid w:val="7CC68E87"/>
    <w:rsid w:val="7CCC52D9"/>
    <w:rsid w:val="7CCE8AD0"/>
    <w:rsid w:val="7CD1E9EF"/>
    <w:rsid w:val="7CD83E73"/>
    <w:rsid w:val="7CDC2471"/>
    <w:rsid w:val="7CE48A93"/>
    <w:rsid w:val="7CED4F3F"/>
    <w:rsid w:val="7CEE671B"/>
    <w:rsid w:val="7CEF4FA9"/>
    <w:rsid w:val="7CF1A2B7"/>
    <w:rsid w:val="7CF20B4D"/>
    <w:rsid w:val="7CF42CFD"/>
    <w:rsid w:val="7CFBE5B1"/>
    <w:rsid w:val="7D038536"/>
    <w:rsid w:val="7D082FE7"/>
    <w:rsid w:val="7D089D80"/>
    <w:rsid w:val="7D0BD26F"/>
    <w:rsid w:val="7D10161F"/>
    <w:rsid w:val="7D166AAB"/>
    <w:rsid w:val="7D1E4209"/>
    <w:rsid w:val="7D29689C"/>
    <w:rsid w:val="7D2AD8AC"/>
    <w:rsid w:val="7D30A49D"/>
    <w:rsid w:val="7D387CC6"/>
    <w:rsid w:val="7D45E316"/>
    <w:rsid w:val="7D47F5AA"/>
    <w:rsid w:val="7D53F4A4"/>
    <w:rsid w:val="7D56EE78"/>
    <w:rsid w:val="7D5B1FEF"/>
    <w:rsid w:val="7D5BAC34"/>
    <w:rsid w:val="7D61532A"/>
    <w:rsid w:val="7D63373A"/>
    <w:rsid w:val="7D68BA14"/>
    <w:rsid w:val="7D694537"/>
    <w:rsid w:val="7D755A48"/>
    <w:rsid w:val="7D7BCADA"/>
    <w:rsid w:val="7D7C7BB0"/>
    <w:rsid w:val="7D7D3801"/>
    <w:rsid w:val="7D7FA85A"/>
    <w:rsid w:val="7D8A9B97"/>
    <w:rsid w:val="7D8B8138"/>
    <w:rsid w:val="7D92F0F7"/>
    <w:rsid w:val="7D958554"/>
    <w:rsid w:val="7D982760"/>
    <w:rsid w:val="7D9DC156"/>
    <w:rsid w:val="7D9DE5D1"/>
    <w:rsid w:val="7DA1FB36"/>
    <w:rsid w:val="7DA3A33B"/>
    <w:rsid w:val="7DAC3B49"/>
    <w:rsid w:val="7DB985E1"/>
    <w:rsid w:val="7DBCB2D5"/>
    <w:rsid w:val="7DBCB5C0"/>
    <w:rsid w:val="7DDD52E0"/>
    <w:rsid w:val="7DDEC276"/>
    <w:rsid w:val="7DE43085"/>
    <w:rsid w:val="7DE70246"/>
    <w:rsid w:val="7DE9DBC3"/>
    <w:rsid w:val="7DEC7568"/>
    <w:rsid w:val="7DEE0937"/>
    <w:rsid w:val="7DF58D82"/>
    <w:rsid w:val="7DF85525"/>
    <w:rsid w:val="7DFD622B"/>
    <w:rsid w:val="7E024164"/>
    <w:rsid w:val="7E06730E"/>
    <w:rsid w:val="7E0A7A3A"/>
    <w:rsid w:val="7E0F5C73"/>
    <w:rsid w:val="7E101931"/>
    <w:rsid w:val="7E1214B4"/>
    <w:rsid w:val="7E2D9C21"/>
    <w:rsid w:val="7E2E0C3B"/>
    <w:rsid w:val="7E2E8BA3"/>
    <w:rsid w:val="7E34AF52"/>
    <w:rsid w:val="7E3CFF55"/>
    <w:rsid w:val="7E3F3F47"/>
    <w:rsid w:val="7E439A6D"/>
    <w:rsid w:val="7E465156"/>
    <w:rsid w:val="7E4A7BAE"/>
    <w:rsid w:val="7E4B0DA8"/>
    <w:rsid w:val="7E4EB153"/>
    <w:rsid w:val="7E54D811"/>
    <w:rsid w:val="7E618106"/>
    <w:rsid w:val="7E62E6A7"/>
    <w:rsid w:val="7E68D741"/>
    <w:rsid w:val="7E6B8FB1"/>
    <w:rsid w:val="7E6EA52A"/>
    <w:rsid w:val="7E744337"/>
    <w:rsid w:val="7E75F819"/>
    <w:rsid w:val="7E76D266"/>
    <w:rsid w:val="7E81126E"/>
    <w:rsid w:val="7E843E0B"/>
    <w:rsid w:val="7E8C1C29"/>
    <w:rsid w:val="7E9B29EF"/>
    <w:rsid w:val="7E9D62BD"/>
    <w:rsid w:val="7EA1738A"/>
    <w:rsid w:val="7EA2929A"/>
    <w:rsid w:val="7EA37E1E"/>
    <w:rsid w:val="7EA5EB5E"/>
    <w:rsid w:val="7EB1DC61"/>
    <w:rsid w:val="7EB2DBEA"/>
    <w:rsid w:val="7EC320BC"/>
    <w:rsid w:val="7EC932ED"/>
    <w:rsid w:val="7ECF12FC"/>
    <w:rsid w:val="7ED2A763"/>
    <w:rsid w:val="7ED7F8A4"/>
    <w:rsid w:val="7EDB2BAD"/>
    <w:rsid w:val="7EF1736A"/>
    <w:rsid w:val="7EF36BD8"/>
    <w:rsid w:val="7EF4B3C3"/>
    <w:rsid w:val="7EFC7918"/>
    <w:rsid w:val="7EFD949B"/>
    <w:rsid w:val="7EFE0D5B"/>
    <w:rsid w:val="7F079184"/>
    <w:rsid w:val="7F17BE19"/>
    <w:rsid w:val="7F1B2ECE"/>
    <w:rsid w:val="7F1B3F56"/>
    <w:rsid w:val="7F1E01DD"/>
    <w:rsid w:val="7F20931C"/>
    <w:rsid w:val="7F2929DD"/>
    <w:rsid w:val="7F2A66E4"/>
    <w:rsid w:val="7F2BBB6D"/>
    <w:rsid w:val="7F33FF98"/>
    <w:rsid w:val="7F41C383"/>
    <w:rsid w:val="7F49FC41"/>
    <w:rsid w:val="7F4AFC73"/>
    <w:rsid w:val="7F4D7EAF"/>
    <w:rsid w:val="7F59E5EC"/>
    <w:rsid w:val="7F5FAF7C"/>
    <w:rsid w:val="7F5FEE30"/>
    <w:rsid w:val="7F649CFD"/>
    <w:rsid w:val="7F65D7D7"/>
    <w:rsid w:val="7F76335E"/>
    <w:rsid w:val="7F89A7D0"/>
    <w:rsid w:val="7F942CCE"/>
    <w:rsid w:val="7F953D3A"/>
    <w:rsid w:val="7F95694E"/>
    <w:rsid w:val="7F96E912"/>
    <w:rsid w:val="7F9E7D25"/>
    <w:rsid w:val="7FA1A574"/>
    <w:rsid w:val="7FA40261"/>
    <w:rsid w:val="7FAC8984"/>
    <w:rsid w:val="7FACC29B"/>
    <w:rsid w:val="7FADF424"/>
    <w:rsid w:val="7FB0B899"/>
    <w:rsid w:val="7FB220C2"/>
    <w:rsid w:val="7FBF4F18"/>
    <w:rsid w:val="7FC61C33"/>
    <w:rsid w:val="7FC98AAD"/>
    <w:rsid w:val="7FCAA980"/>
    <w:rsid w:val="7FCE330D"/>
    <w:rsid w:val="7FD102C9"/>
    <w:rsid w:val="7FD684A0"/>
    <w:rsid w:val="7FDC3C49"/>
    <w:rsid w:val="7FDCD592"/>
    <w:rsid w:val="7FDE8467"/>
    <w:rsid w:val="7FE00E1C"/>
    <w:rsid w:val="7FE36588"/>
    <w:rsid w:val="7FE4DC7E"/>
    <w:rsid w:val="7FE79BAD"/>
    <w:rsid w:val="7FEE3562"/>
    <w:rsid w:val="7FF08B2A"/>
    <w:rsid w:val="7FF1DDDD"/>
    <w:rsid w:val="7FF9FABB"/>
    <w:rsid w:val="7FFF57A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325FCF8A-F341-422E-9A8F-093CFB2F62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B3BE9"/>
    <w:rPr>
      <w:rFonts w:asciiTheme="minorHAnsi" w:eastAsiaTheme="minorEastAsia" w:hAnsiTheme="minorHAnsi" w:cstheme="minorBidi"/>
      <w:sz w:val="22"/>
      <w:szCs w:val="22"/>
      <w:lang w:eastAsia="zh-CN"/>
    </w:rPr>
  </w:style>
  <w:style w:type="paragraph" w:styleId="Heading1">
    <w:name w:val="heading 1"/>
    <w:aliases w:val="H1,h1,Heading 1 3GPP"/>
    <w:next w:val="Normal"/>
    <w:link w:val="Heading1Char"/>
    <w:uiPriority w:val="9"/>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8557C1"/>
    <w:pPr>
      <w:numPr>
        <w:ilvl w:val="1"/>
      </w:numPr>
      <w:pBdr>
        <w:top w:val="none" w:sz="0" w:space="0" w:color="auto"/>
      </w:pBdr>
      <w:spacing w:before="180"/>
      <w:ind w:left="576"/>
      <w:outlineLvl w:val="1"/>
    </w:pPr>
    <w:rPr>
      <w:sz w:val="32"/>
    </w:rPr>
  </w:style>
  <w:style w:type="paragraph" w:styleId="Heading3">
    <w:name w:val="heading 3"/>
    <w:aliases w:val="Heading 3 3GPP"/>
    <w:basedOn w:val="Heading2"/>
    <w:next w:val="Normal"/>
    <w:link w:val="Heading3Char"/>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link w:val="Heading5Char"/>
    <w:qFormat/>
    <w:rsid w:val="005831DD"/>
    <w:pPr>
      <w:numPr>
        <w:ilvl w:val="4"/>
      </w:numPr>
      <w:ind w:left="-1460" w:hanging="360"/>
      <w:outlineLvl w:val="4"/>
    </w:pPr>
    <w:rPr>
      <w:sz w:val="22"/>
    </w:rPr>
  </w:style>
  <w:style w:type="paragraph" w:styleId="Heading6">
    <w:name w:val="heading 6"/>
    <w:basedOn w:val="H6"/>
    <w:next w:val="Normal"/>
    <w:qFormat/>
    <w:rsid w:val="005831DD"/>
    <w:pPr>
      <w:numPr>
        <w:ilvl w:val="5"/>
      </w:numPr>
      <w:ind w:left="-1100" w:hanging="360"/>
      <w:outlineLvl w:val="5"/>
    </w:pPr>
  </w:style>
  <w:style w:type="paragraph" w:styleId="Heading7">
    <w:name w:val="heading 7"/>
    <w:basedOn w:val="H6"/>
    <w:next w:val="Normal"/>
    <w:qFormat/>
    <w:rsid w:val="005831DD"/>
    <w:pPr>
      <w:numPr>
        <w:ilvl w:val="6"/>
      </w:numPr>
      <w:ind w:left="-740" w:hanging="360"/>
      <w:outlineLvl w:val="6"/>
    </w:pPr>
  </w:style>
  <w:style w:type="paragraph" w:styleId="Heading8">
    <w:name w:val="heading 8"/>
    <w:basedOn w:val="Heading1"/>
    <w:next w:val="Normal"/>
    <w:qFormat/>
    <w:rsid w:val="005831DD"/>
    <w:pPr>
      <w:numPr>
        <w:ilvl w:val="7"/>
      </w:numPr>
      <w:ind w:left="-380" w:hanging="360"/>
      <w:outlineLvl w:val="7"/>
    </w:pPr>
  </w:style>
  <w:style w:type="paragraph" w:styleId="Heading9">
    <w:name w:val="heading 9"/>
    <w:basedOn w:val="Heading8"/>
    <w:next w:val="Normal"/>
    <w:qFormat/>
    <w:rsid w:val="005831DD"/>
    <w:pPr>
      <w:numPr>
        <w:ilvl w:val="8"/>
      </w:numPr>
      <w:ind w:left="-20" w:hanging="3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0" w:after="0"/>
      <w:ind w:left="1540"/>
    </w:pPr>
    <w:rPr>
      <w:b w:val="0"/>
      <w:bCs w:val="0"/>
    </w:rPr>
  </w:style>
  <w:style w:type="paragraph" w:styleId="TOC1">
    <w:name w:val="toc 1"/>
    <w:uiPriority w:val="39"/>
    <w:rsid w:val="005831DD"/>
    <w:pPr>
      <w:spacing w:before="240" w:after="120"/>
    </w:pPr>
    <w:rPr>
      <w:rFonts w:asciiTheme="minorHAnsi" w:eastAsiaTheme="minorEastAsia" w:hAnsiTheme="minorHAnsi" w:cstheme="minorHAnsi"/>
      <w:b/>
      <w:bCs/>
      <w:lang w:eastAsia="zh-CN"/>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880"/>
    </w:pPr>
  </w:style>
  <w:style w:type="paragraph" w:styleId="TOC4">
    <w:name w:val="toc 4"/>
    <w:basedOn w:val="TOC3"/>
    <w:semiHidden/>
    <w:rsid w:val="005831DD"/>
    <w:pPr>
      <w:ind w:left="660"/>
    </w:pPr>
  </w:style>
  <w:style w:type="paragraph" w:styleId="TOC3">
    <w:name w:val="toc 3"/>
    <w:basedOn w:val="TOC2"/>
    <w:uiPriority w:val="39"/>
    <w:rsid w:val="005831DD"/>
    <w:pPr>
      <w:spacing w:before="0"/>
      <w:ind w:left="440"/>
    </w:pPr>
    <w:rPr>
      <w:i w:val="0"/>
      <w:iCs w:val="0"/>
    </w:rPr>
  </w:style>
  <w:style w:type="paragraph" w:styleId="TOC2">
    <w:name w:val="toc 2"/>
    <w:basedOn w:val="TOC1"/>
    <w:uiPriority w:val="39"/>
    <w:rsid w:val="005831DD"/>
    <w:pPr>
      <w:spacing w:before="120" w:after="0"/>
      <w:ind w:left="220"/>
    </w:pPr>
    <w:rPr>
      <w:b w:val="0"/>
      <w:bCs w:val="0"/>
      <w:i/>
      <w:iCs/>
    </w:rPr>
  </w:style>
  <w:style w:type="paragraph" w:styleId="Index2">
    <w:name w:val="index 2"/>
    <w:basedOn w:val="Index1"/>
    <w:semiHidden/>
    <w:rsid w:val="005831DD"/>
    <w:pPr>
      <w:ind w:left="284"/>
    </w:pPr>
  </w:style>
  <w:style w:type="paragraph" w:styleId="Index1">
    <w:name w:val="index 1"/>
    <w:basedOn w:val="Normal"/>
    <w:semiHidden/>
    <w:rsid w:val="005831DD"/>
    <w:pPr>
      <w:keepLines/>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har"/>
    <w:qFormat/>
    <w:rsid w:val="005831DD"/>
    <w:pPr>
      <w:keepNext/>
      <w:keepLines/>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760"/>
    </w:pPr>
  </w:style>
  <w:style w:type="paragraph" w:customStyle="1" w:styleId="EX">
    <w:name w:val="EX"/>
    <w:basedOn w:val="Normal"/>
    <w:rsid w:val="005831DD"/>
    <w:pPr>
      <w:keepLines/>
      <w:ind w:left="1702" w:hanging="1418"/>
    </w:pPr>
  </w:style>
  <w:style w:type="paragraph" w:customStyle="1" w:styleId="FP">
    <w:name w:val="FP"/>
    <w:basedOn w:val="Normal"/>
    <w:rsid w:val="005831DD"/>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style>
  <w:style w:type="paragraph" w:customStyle="1" w:styleId="EW">
    <w:name w:val="EW"/>
    <w:basedOn w:val="EX"/>
    <w:rsid w:val="005831DD"/>
  </w:style>
  <w:style w:type="paragraph" w:styleId="TOC6">
    <w:name w:val="toc 6"/>
    <w:basedOn w:val="TOC5"/>
    <w:next w:val="Normal"/>
    <w:semiHidden/>
    <w:rsid w:val="005831DD"/>
    <w:pPr>
      <w:ind w:left="1100"/>
    </w:pPr>
  </w:style>
  <w:style w:type="paragraph" w:styleId="TOC7">
    <w:name w:val="toc 7"/>
    <w:basedOn w:val="TOC6"/>
    <w:next w:val="Normal"/>
    <w:semiHidden/>
    <w:rsid w:val="005831DD"/>
    <w:pPr>
      <w:ind w:left="1320"/>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link w:val="B3Char"/>
    <w:qFormat/>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uiPriority w:val="99"/>
    <w:qFormat/>
    <w:rsid w:val="005831DD"/>
    <w:rPr>
      <w:sz w:val="16"/>
    </w:rPr>
  </w:style>
  <w:style w:type="paragraph" w:styleId="CommentText">
    <w:name w:val="annotation text"/>
    <w:basedOn w:val="Normal"/>
    <w:link w:val="CommentTextChar"/>
    <w:uiPriority w:val="99"/>
    <w:qFormat/>
    <w:rsid w:val="005831DD"/>
    <w:rPr>
      <w:rFonts w:eastAsia="MS Mincho"/>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rPr>
  </w:style>
  <w:style w:type="paragraph" w:customStyle="1" w:styleId="11BodyText">
    <w:name w:val="11 BodyText"/>
    <w:basedOn w:val="Normal"/>
    <w:rsid w:val="005831DD"/>
    <w:pPr>
      <w:spacing w:after="220"/>
      <w:ind w:left="1298"/>
    </w:pPr>
    <w:rPr>
      <w:rFonts w:ascii="Arial" w:hAnsi="Arial"/>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条目,cap1,cap2,cap11,Légende-figure,Légende-figure Char,Beschrifubg,Beschriftung Char,label,cap11 Char Char Char,captions,Beschriftung Char Char,Ca,C"/>
    <w:basedOn w:val="Normal"/>
    <w:next w:val="Normal"/>
    <w:link w:val="CaptionChar1"/>
    <w:uiPriority w:val="35"/>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条目 Char,cap1 Char,cap2 Char,cap11 Char,Légende-figure Char1,Légende-figure Char Char,Beschrifubg Char"/>
    <w:link w:val="Caption"/>
    <w:uiPriority w:val="35"/>
    <w:rsid w:val="005831DD"/>
    <w:rPr>
      <w:rFonts w:ascii="Times New Roman" w:hAnsi="Times New Roman"/>
      <w:b/>
    </w:rPr>
  </w:style>
  <w:style w:type="paragraph" w:customStyle="1" w:styleId="Doc-text2">
    <w:name w:val="Doc-text2"/>
    <w:basedOn w:val="Normal"/>
    <w:link w:val="Doc-text2Char"/>
    <w:qFormat/>
    <w:rsid w:val="005831DD"/>
    <w:pPr>
      <w:tabs>
        <w:tab w:val="left" w:pos="1622"/>
      </w:tabs>
      <w:ind w:left="1622" w:hanging="363"/>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R4_bullets,列表段落1,—ño’i—Ž,¥¡¡¡¡ì¬º¥¹¥È¶ÎÂä,ÁÐ³ö¶ÎÂä,¥ê¥¹¥È¶ÎÂä,1st level - Bullet List Paragraph,Lettre d'introduction,Paragrafo elenco,Normal bullet 2,列表段落,목록단락,列"/>
    <w:basedOn w:val="Normal"/>
    <w:link w:val="ListParagraphChar"/>
    <w:uiPriority w:val="34"/>
    <w:qFormat/>
    <w:rsid w:val="007651CA"/>
    <w:pPr>
      <w:ind w:left="720"/>
      <w:contextualSpacing/>
    </w:pPr>
    <w:rPr>
      <w:sz w:val="24"/>
      <w:szCs w:val="24"/>
      <w:lang w:val="fi-FI"/>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rPr>
      <w:rFonts w:eastAsia="Calibri"/>
      <w:sz w:val="24"/>
      <w:szCs w:val="24"/>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uiPriority w:val="99"/>
    <w:qFormat/>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uiPriority w:val="39"/>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snapToGrid w:val="0"/>
      <w:spacing w:afterLines="50" w:line="264" w:lineRule="auto"/>
      <w:jc w:val="both"/>
    </w:pPr>
    <w:rPr>
      <w:rFonts w:eastAsia="Batang"/>
      <w:kern w:val="2"/>
      <w:szCs w:val="24"/>
      <w:lang w:eastAsia="ko-KR"/>
    </w:rPr>
  </w:style>
  <w:style w:type="paragraph" w:styleId="NormalWeb">
    <w:name w:val="Normal (Web)"/>
    <w:basedOn w:val="Normal"/>
    <w:uiPriority w:val="99"/>
    <w:unhideWhenUsed/>
    <w:qFormat/>
    <w:rsid w:val="00F265F7"/>
    <w:pPr>
      <w:spacing w:before="100" w:beforeAutospacing="1" w:after="100" w:afterAutospacing="1"/>
    </w:pPr>
    <w:rPr>
      <w:sz w:val="24"/>
      <w:szCs w:val="24"/>
    </w:rPr>
  </w:style>
  <w:style w:type="character" w:customStyle="1" w:styleId="B1Char">
    <w:name w:val="B1 Char"/>
    <w:link w:val="B1"/>
    <w:qFormat/>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R4_bullets Char,列表段落1 Char,—ño’i—Ž Char,¥¡¡¡¡ì¬º¥¹¥È¶ÎÂä Char,ÁÐ³ö¶ÎÂä Char,¥ê¥¹¥È¶ÎÂä Char,列表段落 Char,列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uiPriority w:val="9"/>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8557C1"/>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jc w:val="both"/>
    </w:pPr>
    <w:rPr>
      <w:rFonts w:eastAsia="MS Mincho"/>
      <w:lang w:val="en-GB"/>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table" w:styleId="TableGridLight">
    <w:name w:val="Grid Table Light"/>
    <w:basedOn w:val="TableNormal"/>
    <w:uiPriority w:val="40"/>
    <w:rsid w:val="0099307C"/>
    <w:rPr>
      <w:rFonts w:asciiTheme="minorHAnsi" w:eastAsiaTheme="minorHAnsi" w:hAnsiTheme="minorHAnsi" w:cstheme="minorBidi"/>
      <w:sz w:val="22"/>
      <w:szCs w:val="22"/>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Mention">
    <w:name w:val="Mention"/>
    <w:basedOn w:val="DefaultParagraphFont"/>
    <w:uiPriority w:val="99"/>
    <w:unhideWhenUsed/>
    <w:rsid w:val="008D1C58"/>
    <w:rPr>
      <w:color w:val="2B579A"/>
      <w:shd w:val="clear" w:color="auto" w:fill="E1DFDD"/>
    </w:rPr>
  </w:style>
  <w:style w:type="paragraph" w:customStyle="1" w:styleId="RAN4proposal">
    <w:name w:val="RAN4 proposal"/>
    <w:basedOn w:val="Caption"/>
    <w:next w:val="Normal"/>
    <w:link w:val="RAN4proposalChar"/>
    <w:qFormat/>
    <w:rsid w:val="00933E45"/>
    <w:pPr>
      <w:numPr>
        <w:numId w:val="5"/>
      </w:numPr>
      <w:spacing w:before="0" w:after="200"/>
    </w:pPr>
    <w:rPr>
      <w:rFonts w:eastAsiaTheme="minorHAnsi"/>
      <w:iCs/>
      <w:szCs w:val="18"/>
      <w:lang w:val="en-GB"/>
    </w:rPr>
  </w:style>
  <w:style w:type="character" w:customStyle="1" w:styleId="RAN4proposalChar">
    <w:name w:val="RAN4 proposal Char"/>
    <w:link w:val="RAN4proposal"/>
    <w:rsid w:val="00BC1D15"/>
    <w:rPr>
      <w:rFonts w:asciiTheme="minorHAnsi" w:eastAsiaTheme="minorHAnsi" w:hAnsiTheme="minorHAnsi" w:cstheme="minorBidi"/>
      <w:b/>
      <w:iCs/>
      <w:sz w:val="22"/>
      <w:szCs w:val="18"/>
      <w:lang w:val="en-GB" w:eastAsia="zh-CN"/>
    </w:rPr>
  </w:style>
  <w:style w:type="paragraph" w:customStyle="1" w:styleId="RAN4Observation">
    <w:name w:val="RAN4 Observation"/>
    <w:basedOn w:val="ListParagraph"/>
    <w:next w:val="Normal"/>
    <w:link w:val="RAN4ObservationChar"/>
    <w:rsid w:val="00AB2FDC"/>
    <w:pPr>
      <w:spacing w:after="160" w:line="259" w:lineRule="auto"/>
      <w:ind w:left="0"/>
    </w:pPr>
    <w:rPr>
      <w:rFonts w:eastAsia="Calibri"/>
      <w:sz w:val="20"/>
      <w:lang w:val="en-GB"/>
    </w:rPr>
  </w:style>
  <w:style w:type="character" w:customStyle="1" w:styleId="RAN4ObservationChar">
    <w:name w:val="RAN4 Observation Char"/>
    <w:basedOn w:val="ListParagraphChar"/>
    <w:link w:val="RAN4Observation"/>
    <w:rsid w:val="009A217C"/>
    <w:rPr>
      <w:rFonts w:asciiTheme="minorHAnsi" w:eastAsia="Calibri" w:hAnsiTheme="minorHAnsi" w:cstheme="minorBidi"/>
      <w:sz w:val="24"/>
      <w:szCs w:val="24"/>
      <w:lang w:val="en-GB" w:eastAsia="zh-CN"/>
    </w:rPr>
  </w:style>
  <w:style w:type="paragraph" w:customStyle="1" w:styleId="StyleRAN4Observation10ptBold">
    <w:name w:val="Style RAN4 Observation + 10 pt Bold"/>
    <w:basedOn w:val="RAN4Observation"/>
    <w:rsid w:val="00BC1D15"/>
    <w:rPr>
      <w:b/>
      <w:bCs/>
    </w:rPr>
  </w:style>
  <w:style w:type="character" w:customStyle="1" w:styleId="B2Char">
    <w:name w:val="B2 Char"/>
    <w:link w:val="B2"/>
    <w:qFormat/>
    <w:rsid w:val="00FE61DC"/>
    <w:rPr>
      <w:rFonts w:ascii="Times New Roman" w:hAnsi="Times New Roman"/>
      <w:lang w:val="en-GB"/>
    </w:rPr>
  </w:style>
  <w:style w:type="character" w:customStyle="1" w:styleId="B3Char">
    <w:name w:val="B3 Char"/>
    <w:link w:val="B3"/>
    <w:qFormat/>
    <w:locked/>
    <w:rsid w:val="00FE61DC"/>
    <w:rPr>
      <w:rFonts w:ascii="Times New Roman" w:hAnsi="Times New Roman"/>
      <w:lang w:val="en-GB"/>
    </w:rPr>
  </w:style>
  <w:style w:type="character" w:customStyle="1" w:styleId="normaltextrun">
    <w:name w:val="normaltextrun"/>
    <w:basedOn w:val="DefaultParagraphFont"/>
    <w:rsid w:val="00233EFB"/>
  </w:style>
  <w:style w:type="character" w:customStyle="1" w:styleId="Heading5Char">
    <w:name w:val="Heading 5 Char"/>
    <w:basedOn w:val="DefaultParagraphFont"/>
    <w:link w:val="Heading5"/>
    <w:rsid w:val="00233EFB"/>
    <w:rPr>
      <w:rFonts w:ascii="Arial" w:hAnsi="Arial"/>
      <w:sz w:val="22"/>
      <w:lang w:val="en-GB"/>
    </w:rPr>
  </w:style>
  <w:style w:type="paragraph" w:customStyle="1" w:styleId="StyleRAN4Observation10pt">
    <w:name w:val="Style RAN4 Observation + 10 pt"/>
    <w:basedOn w:val="RAN4Observation"/>
    <w:rsid w:val="00233EFB"/>
    <w:pPr>
      <w:ind w:left="720" w:hanging="360"/>
    </w:pPr>
  </w:style>
  <w:style w:type="paragraph" w:customStyle="1" w:styleId="StyleRAN4proposalNotBold">
    <w:name w:val="Style RAN4 proposal + Not Bold"/>
    <w:basedOn w:val="RAN4proposal"/>
    <w:rsid w:val="00233EFB"/>
    <w:pPr>
      <w:numPr>
        <w:numId w:val="4"/>
      </w:numPr>
    </w:pPr>
    <w:rPr>
      <w:b w:val="0"/>
      <w:iCs w:val="0"/>
    </w:rPr>
  </w:style>
  <w:style w:type="paragraph" w:customStyle="1" w:styleId="StyleRAN4ObservationBold">
    <w:name w:val="Style RAN4 Observation + Bold"/>
    <w:basedOn w:val="RAN4Observation"/>
    <w:rsid w:val="00E24EB8"/>
    <w:rPr>
      <w:b/>
      <w:bCs/>
    </w:rPr>
  </w:style>
  <w:style w:type="paragraph" w:customStyle="1" w:styleId="StyleRAN4ObservationJustified">
    <w:name w:val="Style RAN4 Observation + Justified"/>
    <w:basedOn w:val="RAN4Observation"/>
    <w:rsid w:val="00211AC4"/>
    <w:pPr>
      <w:jc w:val="both"/>
    </w:pPr>
    <w:rPr>
      <w:szCs w:val="20"/>
    </w:rPr>
  </w:style>
  <w:style w:type="paragraph" w:customStyle="1" w:styleId="StyleRAN4ObservationAfter0pt">
    <w:name w:val="Style RAN4 Observation + After:  0 pt"/>
    <w:basedOn w:val="RAN4Observation"/>
    <w:rsid w:val="00211AC4"/>
    <w:pPr>
      <w:spacing w:after="0"/>
    </w:pPr>
    <w:rPr>
      <w:szCs w:val="20"/>
    </w:rPr>
  </w:style>
  <w:style w:type="character" w:customStyle="1" w:styleId="Heading3Char">
    <w:name w:val="Heading 3 Char"/>
    <w:aliases w:val="Heading 3 3GPP Char"/>
    <w:basedOn w:val="DefaultParagraphFont"/>
    <w:link w:val="Heading3"/>
    <w:rsid w:val="00583191"/>
    <w:rPr>
      <w:rFonts w:ascii="Arial" w:hAnsi="Arial"/>
      <w:sz w:val="28"/>
      <w:lang w:val="en-GB"/>
    </w:rPr>
  </w:style>
  <w:style w:type="paragraph" w:styleId="TableofFigures">
    <w:name w:val="table of figures"/>
    <w:basedOn w:val="Normal"/>
    <w:next w:val="Normal"/>
    <w:uiPriority w:val="99"/>
    <w:unhideWhenUsed/>
    <w:rsid w:val="00951686"/>
  </w:style>
  <w:style w:type="character" w:customStyle="1" w:styleId="ui-provider">
    <w:name w:val="ui-provider"/>
    <w:basedOn w:val="DefaultParagraphFont"/>
    <w:rsid w:val="00FB3692"/>
  </w:style>
  <w:style w:type="paragraph" w:customStyle="1" w:styleId="Default">
    <w:name w:val="Default"/>
    <w:rsid w:val="0034664F"/>
    <w:pPr>
      <w:autoSpaceDE w:val="0"/>
      <w:autoSpaceDN w:val="0"/>
      <w:adjustRightInd w:val="0"/>
    </w:pPr>
    <w:rPr>
      <w:rFonts w:ascii="Arial" w:hAnsi="Arial" w:cs="Arial"/>
      <w:color w:val="000000"/>
      <w:sz w:val="24"/>
      <w:szCs w:val="24"/>
      <w:lang w:val="de-DE" w:eastAsia="zh-CN"/>
    </w:rPr>
  </w:style>
  <w:style w:type="character" w:customStyle="1" w:styleId="Proposalstylenokia2023Char">
    <w:name w:val="Proposal_style_nokia2023 Char"/>
    <w:basedOn w:val="DefaultParagraphFont"/>
    <w:link w:val="Proposalstylenokia2023"/>
    <w:locked/>
    <w:rsid w:val="00EC4B76"/>
    <w:rPr>
      <w:rFonts w:ascii="Times New Roman" w:eastAsiaTheme="minorHAnsi" w:hAnsi="Times New Roman" w:cstheme="minorBidi"/>
      <w:b/>
      <w:bCs/>
      <w:kern w:val="2"/>
      <w:sz w:val="24"/>
      <w:szCs w:val="22"/>
      <w:lang w:eastAsia="ja-JP"/>
    </w:rPr>
  </w:style>
  <w:style w:type="paragraph" w:customStyle="1" w:styleId="Proposalstylenokia2023">
    <w:name w:val="Proposal_style_nokia2023"/>
    <w:basedOn w:val="Normal"/>
    <w:link w:val="Proposalstylenokia2023Char"/>
    <w:qFormat/>
    <w:rsid w:val="00EC4B76"/>
    <w:pPr>
      <w:numPr>
        <w:numId w:val="9"/>
      </w:numPr>
      <w:spacing w:after="160" w:line="256" w:lineRule="auto"/>
      <w:ind w:left="0"/>
      <w:jc w:val="both"/>
    </w:pPr>
    <w:rPr>
      <w:rFonts w:ascii="Times New Roman" w:eastAsiaTheme="minorHAnsi" w:hAnsi="Times New Roman"/>
      <w:b/>
      <w:bCs/>
      <w:kern w:val="2"/>
      <w:sz w:val="24"/>
      <w:lang w:eastAsia="ja-JP"/>
    </w:rPr>
  </w:style>
  <w:style w:type="character" w:customStyle="1" w:styleId="B10">
    <w:name w:val="B1 (文字)"/>
    <w:qFormat/>
    <w:locked/>
    <w:rsid w:val="00BA120E"/>
  </w:style>
  <w:style w:type="paragraph" w:customStyle="1" w:styleId="paragraph">
    <w:name w:val="paragraph"/>
    <w:basedOn w:val="Normal"/>
    <w:rsid w:val="00990E90"/>
    <w:pPr>
      <w:spacing w:before="100" w:beforeAutospacing="1" w:after="100" w:afterAutospacing="1"/>
    </w:pPr>
    <w:rPr>
      <w:rFonts w:ascii="Times New Roman" w:eastAsia="Times New Roman" w:hAnsi="Times New Roman" w:cs="Times New Roman"/>
      <w:sz w:val="24"/>
      <w:szCs w:val="24"/>
      <w:lang w:eastAsia="en-US"/>
    </w:rPr>
  </w:style>
  <w:style w:type="character" w:customStyle="1" w:styleId="eop">
    <w:name w:val="eop"/>
    <w:basedOn w:val="DefaultParagraphFont"/>
    <w:rsid w:val="00990E90"/>
  </w:style>
  <w:style w:type="character" w:customStyle="1" w:styleId="wacimagecontainer">
    <w:name w:val="wacimagecontainer"/>
    <w:basedOn w:val="DefaultParagraphFont"/>
    <w:rsid w:val="00990E90"/>
  </w:style>
  <w:style w:type="paragraph" w:customStyle="1" w:styleId="Observationstylenokia2023">
    <w:name w:val="Observation_style_nokia2023"/>
    <w:basedOn w:val="Normal"/>
    <w:link w:val="Observationstylenokia2023Char"/>
    <w:qFormat/>
    <w:rsid w:val="00F646F1"/>
    <w:pPr>
      <w:numPr>
        <w:numId w:val="10"/>
      </w:numPr>
      <w:overflowPunct w:val="0"/>
      <w:autoSpaceDE w:val="0"/>
      <w:autoSpaceDN w:val="0"/>
      <w:adjustRightInd w:val="0"/>
      <w:spacing w:after="180"/>
      <w:ind w:left="0"/>
      <w:jc w:val="both"/>
      <w:textAlignment w:val="baseline"/>
    </w:pPr>
    <w:rPr>
      <w:rFonts w:ascii="Times New Roman" w:eastAsia="SimSun" w:hAnsi="Times New Roman" w:cs="Times New Roman"/>
      <w:b/>
      <w:bCs/>
      <w:sz w:val="24"/>
      <w:szCs w:val="20"/>
      <w:lang w:eastAsia="x-none"/>
    </w:rPr>
  </w:style>
  <w:style w:type="character" w:customStyle="1" w:styleId="Observationstylenokia2023Char">
    <w:name w:val="Observation_style_nokia2023 Char"/>
    <w:basedOn w:val="DefaultParagraphFont"/>
    <w:link w:val="Observationstylenokia2023"/>
    <w:rsid w:val="00F646F1"/>
    <w:rPr>
      <w:rFonts w:ascii="Times New Roman" w:hAnsi="Times New Roman"/>
      <w:b/>
      <w:bCs/>
      <w:sz w:val="24"/>
      <w:lang w:eastAsia="x-none"/>
    </w:rPr>
  </w:style>
  <w:style w:type="paragraph" w:styleId="NormalIndent">
    <w:name w:val="Normal Indent"/>
    <w:basedOn w:val="Normal"/>
    <w:uiPriority w:val="99"/>
    <w:unhideWhenUsed/>
    <w:rsid w:val="000E0E18"/>
    <w:pPr>
      <w:spacing w:after="120"/>
      <w:ind w:left="720"/>
    </w:pPr>
    <w:rPr>
      <w:rFonts w:ascii="Times New Roman" w:eastAsiaTheme="minorHAnsi" w:hAnsi="Times New Roman" w:cs="Arial"/>
      <w:color w:val="44546A" w:themeColor="text2"/>
      <w:sz w:val="20"/>
      <w:szCs w:val="24"/>
      <w:lang w:eastAsia="en-US"/>
    </w:rPr>
  </w:style>
  <w:style w:type="character" w:customStyle="1" w:styleId="TALChar">
    <w:name w:val="TAL Char"/>
    <w:link w:val="TAL"/>
    <w:qFormat/>
    <w:locked/>
    <w:rsid w:val="00994B76"/>
    <w:rPr>
      <w:rFonts w:ascii="Arial" w:eastAsiaTheme="minorEastAsia" w:hAnsi="Arial" w:cstheme="minorBidi"/>
      <w:sz w:val="18"/>
      <w:szCs w:val="22"/>
      <w:lang w:eastAsia="zh-CN"/>
    </w:rPr>
  </w:style>
  <w:style w:type="paragraph" w:customStyle="1" w:styleId="pf0">
    <w:name w:val="pf0"/>
    <w:basedOn w:val="Normal"/>
    <w:rsid w:val="004E793E"/>
    <w:pPr>
      <w:spacing w:before="100" w:beforeAutospacing="1" w:after="100" w:afterAutospacing="1"/>
    </w:pPr>
    <w:rPr>
      <w:rFonts w:ascii="Times New Roman" w:eastAsia="Times New Roman" w:hAnsi="Times New Roman" w:cs="Times New Roman"/>
      <w:sz w:val="24"/>
      <w:szCs w:val="24"/>
      <w:lang w:eastAsia="en-US"/>
    </w:rPr>
  </w:style>
  <w:style w:type="character" w:customStyle="1" w:styleId="cf01">
    <w:name w:val="cf01"/>
    <w:basedOn w:val="DefaultParagraphFont"/>
    <w:rsid w:val="004E793E"/>
    <w:rPr>
      <w:rFonts w:ascii="Segoe UI" w:hAnsi="Segoe UI" w:cs="Segoe UI" w:hint="default"/>
      <w:sz w:val="18"/>
      <w:szCs w:val="18"/>
    </w:rPr>
  </w:style>
  <w:style w:type="table" w:styleId="GridTable5Dark-Accent1">
    <w:name w:val="Grid Table 5 Dark Accent 1"/>
    <w:basedOn w:val="TableNormal"/>
    <w:uiPriority w:val="50"/>
    <w:rsid w:val="00E61CF6"/>
    <w:rPr>
      <w:rFonts w:ascii="Times New Roman" w:hAnsi="Times New Roman"/>
      <w:lang w:val="en-GB" w:eastAsia="zh-CN"/>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styleId="GridTable1Light">
    <w:name w:val="Grid Table 1 Light"/>
    <w:basedOn w:val="TableNormal"/>
    <w:uiPriority w:val="46"/>
    <w:rsid w:val="00E61CF6"/>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Claim">
    <w:name w:val="Claim"/>
    <w:basedOn w:val="Normal"/>
    <w:qFormat/>
    <w:rsid w:val="00D25FDD"/>
    <w:pPr>
      <w:widowControl w:val="0"/>
      <w:suppressAutoHyphens/>
      <w:spacing w:line="480" w:lineRule="atLeast"/>
      <w:ind w:firstLine="550"/>
      <w:jc w:val="both"/>
      <w:textAlignment w:val="baseline"/>
    </w:pPr>
    <w:rPr>
      <w:rFonts w:ascii="Times New Roman" w:eastAsia="KaiTi_GB2312" w:hAnsi="Times New Roman" w:cs="宋体;SimSun"/>
      <w:spacing w:val="6"/>
      <w:sz w:val="24"/>
      <w:szCs w:val="20"/>
    </w:rPr>
  </w:style>
  <w:style w:type="paragraph" w:styleId="Bibliography">
    <w:name w:val="Bibliography"/>
    <w:basedOn w:val="Normal"/>
    <w:next w:val="Normal"/>
    <w:uiPriority w:val="37"/>
    <w:unhideWhenUsed/>
    <w:rsid w:val="00CA7196"/>
  </w:style>
  <w:style w:type="paragraph" w:customStyle="1" w:styleId="NORMALTdocNokia">
    <w:name w:val="NORMAL_Tdoc_Nokia"/>
    <w:basedOn w:val="Normal"/>
    <w:rsid w:val="00193496"/>
    <w:pPr>
      <w:jc w:val="both"/>
    </w:pPr>
    <w:rPr>
      <w:rFonts w:ascii="Times New Roman" w:eastAsia="Times New Roman" w:hAnsi="Times New Roman" w:cs="Times New Roman"/>
      <w:sz w:val="24"/>
      <w:szCs w:val="20"/>
    </w:rPr>
  </w:style>
  <w:style w:type="paragraph" w:customStyle="1" w:styleId="NormalStyleListParagraph-Bullets-Nokia">
    <w:name w:val="Normal_Style List Paragraph- Bullets-Nokia"/>
    <w:basedOn w:val="ListParagraph"/>
    <w:rsid w:val="00E36913"/>
    <w:rPr>
      <w:rFonts w:ascii="Times New Roman" w:hAnsi="Times New Roman"/>
    </w:rPr>
  </w:style>
  <w:style w:type="paragraph" w:customStyle="1" w:styleId="StyleListParagraph-BulletsLi">
    <w:name w:val="Style List Paragraph- Bullets목록 단락リスト段落列出段落?? ???????????Li..."/>
    <w:basedOn w:val="ListParagraph"/>
    <w:rsid w:val="000066B3"/>
    <w:rPr>
      <w:rFonts w:ascii="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424743">
      <w:bodyDiv w:val="1"/>
      <w:marLeft w:val="0"/>
      <w:marRight w:val="0"/>
      <w:marTop w:val="0"/>
      <w:marBottom w:val="0"/>
      <w:divBdr>
        <w:top w:val="none" w:sz="0" w:space="0" w:color="auto"/>
        <w:left w:val="none" w:sz="0" w:space="0" w:color="auto"/>
        <w:bottom w:val="none" w:sz="0" w:space="0" w:color="auto"/>
        <w:right w:val="none" w:sz="0" w:space="0" w:color="auto"/>
      </w:divBdr>
      <w:divsChild>
        <w:div w:id="1060665406">
          <w:marLeft w:val="547"/>
          <w:marRight w:val="0"/>
          <w:marTop w:val="0"/>
          <w:marBottom w:val="0"/>
          <w:divBdr>
            <w:top w:val="none" w:sz="0" w:space="0" w:color="auto"/>
            <w:left w:val="none" w:sz="0" w:space="0" w:color="auto"/>
            <w:bottom w:val="none" w:sz="0" w:space="0" w:color="auto"/>
            <w:right w:val="none" w:sz="0" w:space="0" w:color="auto"/>
          </w:divBdr>
        </w:div>
      </w:divsChild>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99222619">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432313">
      <w:bodyDiv w:val="1"/>
      <w:marLeft w:val="0"/>
      <w:marRight w:val="0"/>
      <w:marTop w:val="0"/>
      <w:marBottom w:val="0"/>
      <w:divBdr>
        <w:top w:val="none" w:sz="0" w:space="0" w:color="auto"/>
        <w:left w:val="none" w:sz="0" w:space="0" w:color="auto"/>
        <w:bottom w:val="none" w:sz="0" w:space="0" w:color="auto"/>
        <w:right w:val="none" w:sz="0" w:space="0" w:color="auto"/>
      </w:divBdr>
      <w:divsChild>
        <w:div w:id="1263031646">
          <w:marLeft w:val="360"/>
          <w:marRight w:val="0"/>
          <w:marTop w:val="0"/>
          <w:marBottom w:val="60"/>
          <w:divBdr>
            <w:top w:val="none" w:sz="0" w:space="0" w:color="auto"/>
            <w:left w:val="none" w:sz="0" w:space="0" w:color="auto"/>
            <w:bottom w:val="none" w:sz="0" w:space="0" w:color="auto"/>
            <w:right w:val="none" w:sz="0" w:space="0" w:color="auto"/>
          </w:divBdr>
        </w:div>
      </w:divsChild>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25900421">
      <w:bodyDiv w:val="1"/>
      <w:marLeft w:val="0"/>
      <w:marRight w:val="0"/>
      <w:marTop w:val="0"/>
      <w:marBottom w:val="0"/>
      <w:divBdr>
        <w:top w:val="none" w:sz="0" w:space="0" w:color="auto"/>
        <w:left w:val="none" w:sz="0" w:space="0" w:color="auto"/>
        <w:bottom w:val="none" w:sz="0" w:space="0" w:color="auto"/>
        <w:right w:val="none" w:sz="0" w:space="0" w:color="auto"/>
      </w:divBdr>
    </w:div>
    <w:div w:id="133253357">
      <w:bodyDiv w:val="1"/>
      <w:marLeft w:val="0"/>
      <w:marRight w:val="0"/>
      <w:marTop w:val="0"/>
      <w:marBottom w:val="0"/>
      <w:divBdr>
        <w:top w:val="none" w:sz="0" w:space="0" w:color="auto"/>
        <w:left w:val="none" w:sz="0" w:space="0" w:color="auto"/>
        <w:bottom w:val="none" w:sz="0" w:space="0" w:color="auto"/>
        <w:right w:val="none" w:sz="0" w:space="0" w:color="auto"/>
      </w:divBdr>
    </w:div>
    <w:div w:id="141235041">
      <w:bodyDiv w:val="1"/>
      <w:marLeft w:val="0"/>
      <w:marRight w:val="0"/>
      <w:marTop w:val="0"/>
      <w:marBottom w:val="0"/>
      <w:divBdr>
        <w:top w:val="none" w:sz="0" w:space="0" w:color="auto"/>
        <w:left w:val="none" w:sz="0" w:space="0" w:color="auto"/>
        <w:bottom w:val="none" w:sz="0" w:space="0" w:color="auto"/>
        <w:right w:val="none" w:sz="0" w:space="0" w:color="auto"/>
      </w:divBdr>
      <w:divsChild>
        <w:div w:id="963345070">
          <w:marLeft w:val="547"/>
          <w:marRight w:val="0"/>
          <w:marTop w:val="0"/>
          <w:marBottom w:val="0"/>
          <w:divBdr>
            <w:top w:val="none" w:sz="0" w:space="0" w:color="auto"/>
            <w:left w:val="none" w:sz="0" w:space="0" w:color="auto"/>
            <w:bottom w:val="none" w:sz="0" w:space="0" w:color="auto"/>
            <w:right w:val="none" w:sz="0" w:space="0" w:color="auto"/>
          </w:divBdr>
        </w:div>
        <w:div w:id="1312128979">
          <w:marLeft w:val="547"/>
          <w:marRight w:val="0"/>
          <w:marTop w:val="0"/>
          <w:marBottom w:val="0"/>
          <w:divBdr>
            <w:top w:val="none" w:sz="0" w:space="0" w:color="auto"/>
            <w:left w:val="none" w:sz="0" w:space="0" w:color="auto"/>
            <w:bottom w:val="none" w:sz="0" w:space="0" w:color="auto"/>
            <w:right w:val="none" w:sz="0" w:space="0" w:color="auto"/>
          </w:divBdr>
        </w:div>
      </w:divsChild>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70265473">
      <w:bodyDiv w:val="1"/>
      <w:marLeft w:val="0"/>
      <w:marRight w:val="0"/>
      <w:marTop w:val="0"/>
      <w:marBottom w:val="0"/>
      <w:divBdr>
        <w:top w:val="none" w:sz="0" w:space="0" w:color="auto"/>
        <w:left w:val="none" w:sz="0" w:space="0" w:color="auto"/>
        <w:bottom w:val="none" w:sz="0" w:space="0" w:color="auto"/>
        <w:right w:val="none" w:sz="0" w:space="0" w:color="auto"/>
      </w:divBdr>
    </w:div>
    <w:div w:id="171535338">
      <w:bodyDiv w:val="1"/>
      <w:marLeft w:val="0"/>
      <w:marRight w:val="0"/>
      <w:marTop w:val="0"/>
      <w:marBottom w:val="0"/>
      <w:divBdr>
        <w:top w:val="none" w:sz="0" w:space="0" w:color="auto"/>
        <w:left w:val="none" w:sz="0" w:space="0" w:color="auto"/>
        <w:bottom w:val="none" w:sz="0" w:space="0" w:color="auto"/>
        <w:right w:val="none" w:sz="0" w:space="0" w:color="auto"/>
      </w:divBdr>
    </w:div>
    <w:div w:id="185214842">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01749946">
      <w:bodyDiv w:val="1"/>
      <w:marLeft w:val="0"/>
      <w:marRight w:val="0"/>
      <w:marTop w:val="0"/>
      <w:marBottom w:val="0"/>
      <w:divBdr>
        <w:top w:val="none" w:sz="0" w:space="0" w:color="auto"/>
        <w:left w:val="none" w:sz="0" w:space="0" w:color="auto"/>
        <w:bottom w:val="none" w:sz="0" w:space="0" w:color="auto"/>
        <w:right w:val="none" w:sz="0" w:space="0" w:color="auto"/>
      </w:divBdr>
      <w:divsChild>
        <w:div w:id="48648259">
          <w:marLeft w:val="547"/>
          <w:marRight w:val="0"/>
          <w:marTop w:val="0"/>
          <w:marBottom w:val="0"/>
          <w:divBdr>
            <w:top w:val="none" w:sz="0" w:space="0" w:color="auto"/>
            <w:left w:val="none" w:sz="0" w:space="0" w:color="auto"/>
            <w:bottom w:val="none" w:sz="0" w:space="0" w:color="auto"/>
            <w:right w:val="none" w:sz="0" w:space="0" w:color="auto"/>
          </w:divBdr>
        </w:div>
        <w:div w:id="177930743">
          <w:marLeft w:val="1166"/>
          <w:marRight w:val="0"/>
          <w:marTop w:val="0"/>
          <w:marBottom w:val="0"/>
          <w:divBdr>
            <w:top w:val="none" w:sz="0" w:space="0" w:color="auto"/>
            <w:left w:val="none" w:sz="0" w:space="0" w:color="auto"/>
            <w:bottom w:val="none" w:sz="0" w:space="0" w:color="auto"/>
            <w:right w:val="none" w:sz="0" w:space="0" w:color="auto"/>
          </w:divBdr>
        </w:div>
        <w:div w:id="290327293">
          <w:marLeft w:val="547"/>
          <w:marRight w:val="0"/>
          <w:marTop w:val="0"/>
          <w:marBottom w:val="0"/>
          <w:divBdr>
            <w:top w:val="none" w:sz="0" w:space="0" w:color="auto"/>
            <w:left w:val="none" w:sz="0" w:space="0" w:color="auto"/>
            <w:bottom w:val="none" w:sz="0" w:space="0" w:color="auto"/>
            <w:right w:val="none" w:sz="0" w:space="0" w:color="auto"/>
          </w:divBdr>
        </w:div>
        <w:div w:id="538249125">
          <w:marLeft w:val="547"/>
          <w:marRight w:val="0"/>
          <w:marTop w:val="0"/>
          <w:marBottom w:val="0"/>
          <w:divBdr>
            <w:top w:val="none" w:sz="0" w:space="0" w:color="auto"/>
            <w:left w:val="none" w:sz="0" w:space="0" w:color="auto"/>
            <w:bottom w:val="none" w:sz="0" w:space="0" w:color="auto"/>
            <w:right w:val="none" w:sz="0" w:space="0" w:color="auto"/>
          </w:divBdr>
        </w:div>
        <w:div w:id="1141266768">
          <w:marLeft w:val="1166"/>
          <w:marRight w:val="0"/>
          <w:marTop w:val="0"/>
          <w:marBottom w:val="0"/>
          <w:divBdr>
            <w:top w:val="none" w:sz="0" w:space="0" w:color="auto"/>
            <w:left w:val="none" w:sz="0" w:space="0" w:color="auto"/>
            <w:bottom w:val="none" w:sz="0" w:space="0" w:color="auto"/>
            <w:right w:val="none" w:sz="0" w:space="0" w:color="auto"/>
          </w:divBdr>
        </w:div>
        <w:div w:id="1246300478">
          <w:marLeft w:val="547"/>
          <w:marRight w:val="0"/>
          <w:marTop w:val="0"/>
          <w:marBottom w:val="0"/>
          <w:divBdr>
            <w:top w:val="none" w:sz="0" w:space="0" w:color="auto"/>
            <w:left w:val="none" w:sz="0" w:space="0" w:color="auto"/>
            <w:bottom w:val="none" w:sz="0" w:space="0" w:color="auto"/>
            <w:right w:val="none" w:sz="0" w:space="0" w:color="auto"/>
          </w:divBdr>
        </w:div>
        <w:div w:id="1684550750">
          <w:marLeft w:val="547"/>
          <w:marRight w:val="0"/>
          <w:marTop w:val="60"/>
          <w:marBottom w:val="0"/>
          <w:divBdr>
            <w:top w:val="none" w:sz="0" w:space="0" w:color="auto"/>
            <w:left w:val="none" w:sz="0" w:space="0" w:color="auto"/>
            <w:bottom w:val="none" w:sz="0" w:space="0" w:color="auto"/>
            <w:right w:val="none" w:sz="0" w:space="0" w:color="auto"/>
          </w:divBdr>
        </w:div>
        <w:div w:id="1912159902">
          <w:marLeft w:val="1166"/>
          <w:marRight w:val="0"/>
          <w:marTop w:val="60"/>
          <w:marBottom w:val="0"/>
          <w:divBdr>
            <w:top w:val="none" w:sz="0" w:space="0" w:color="auto"/>
            <w:left w:val="none" w:sz="0" w:space="0" w:color="auto"/>
            <w:bottom w:val="none" w:sz="0" w:space="0" w:color="auto"/>
            <w:right w:val="none" w:sz="0" w:space="0" w:color="auto"/>
          </w:divBdr>
        </w:div>
      </w:divsChild>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6062725">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43683475">
      <w:bodyDiv w:val="1"/>
      <w:marLeft w:val="0"/>
      <w:marRight w:val="0"/>
      <w:marTop w:val="0"/>
      <w:marBottom w:val="0"/>
      <w:divBdr>
        <w:top w:val="none" w:sz="0" w:space="0" w:color="auto"/>
        <w:left w:val="none" w:sz="0" w:space="0" w:color="auto"/>
        <w:bottom w:val="none" w:sz="0" w:space="0" w:color="auto"/>
        <w:right w:val="none" w:sz="0" w:space="0" w:color="auto"/>
      </w:divBdr>
    </w:div>
    <w:div w:id="24630298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79190301">
      <w:bodyDiv w:val="1"/>
      <w:marLeft w:val="0"/>
      <w:marRight w:val="0"/>
      <w:marTop w:val="0"/>
      <w:marBottom w:val="0"/>
      <w:divBdr>
        <w:top w:val="none" w:sz="0" w:space="0" w:color="auto"/>
        <w:left w:val="none" w:sz="0" w:space="0" w:color="auto"/>
        <w:bottom w:val="none" w:sz="0" w:space="0" w:color="auto"/>
        <w:right w:val="none" w:sz="0" w:space="0" w:color="auto"/>
      </w:divBdr>
      <w:divsChild>
        <w:div w:id="661128709">
          <w:marLeft w:val="547"/>
          <w:marRight w:val="0"/>
          <w:marTop w:val="0"/>
          <w:marBottom w:val="120"/>
          <w:divBdr>
            <w:top w:val="none" w:sz="0" w:space="0" w:color="auto"/>
            <w:left w:val="none" w:sz="0" w:space="0" w:color="auto"/>
            <w:bottom w:val="none" w:sz="0" w:space="0" w:color="auto"/>
            <w:right w:val="none" w:sz="0" w:space="0" w:color="auto"/>
          </w:divBdr>
        </w:div>
        <w:div w:id="800611378">
          <w:marLeft w:val="547"/>
          <w:marRight w:val="0"/>
          <w:marTop w:val="0"/>
          <w:marBottom w:val="120"/>
          <w:divBdr>
            <w:top w:val="none" w:sz="0" w:space="0" w:color="auto"/>
            <w:left w:val="none" w:sz="0" w:space="0" w:color="auto"/>
            <w:bottom w:val="none" w:sz="0" w:space="0" w:color="auto"/>
            <w:right w:val="none" w:sz="0" w:space="0" w:color="auto"/>
          </w:divBdr>
        </w:div>
        <w:div w:id="978387541">
          <w:marLeft w:val="547"/>
          <w:marRight w:val="0"/>
          <w:marTop w:val="0"/>
          <w:marBottom w:val="120"/>
          <w:divBdr>
            <w:top w:val="none" w:sz="0" w:space="0" w:color="auto"/>
            <w:left w:val="none" w:sz="0" w:space="0" w:color="auto"/>
            <w:bottom w:val="none" w:sz="0" w:space="0" w:color="auto"/>
            <w:right w:val="none" w:sz="0" w:space="0" w:color="auto"/>
          </w:divBdr>
        </w:div>
      </w:divsChild>
    </w:div>
    <w:div w:id="280109764">
      <w:bodyDiv w:val="1"/>
      <w:marLeft w:val="0"/>
      <w:marRight w:val="0"/>
      <w:marTop w:val="0"/>
      <w:marBottom w:val="0"/>
      <w:divBdr>
        <w:top w:val="none" w:sz="0" w:space="0" w:color="auto"/>
        <w:left w:val="none" w:sz="0" w:space="0" w:color="auto"/>
        <w:bottom w:val="none" w:sz="0" w:space="0" w:color="auto"/>
        <w:right w:val="none" w:sz="0" w:space="0" w:color="auto"/>
      </w:divBdr>
    </w:div>
    <w:div w:id="301732614">
      <w:bodyDiv w:val="1"/>
      <w:marLeft w:val="0"/>
      <w:marRight w:val="0"/>
      <w:marTop w:val="0"/>
      <w:marBottom w:val="0"/>
      <w:divBdr>
        <w:top w:val="none" w:sz="0" w:space="0" w:color="auto"/>
        <w:left w:val="none" w:sz="0" w:space="0" w:color="auto"/>
        <w:bottom w:val="none" w:sz="0" w:space="0" w:color="auto"/>
        <w:right w:val="none" w:sz="0" w:space="0" w:color="auto"/>
      </w:divBdr>
    </w:div>
    <w:div w:id="333456207">
      <w:bodyDiv w:val="1"/>
      <w:marLeft w:val="0"/>
      <w:marRight w:val="0"/>
      <w:marTop w:val="0"/>
      <w:marBottom w:val="0"/>
      <w:divBdr>
        <w:top w:val="none" w:sz="0" w:space="0" w:color="auto"/>
        <w:left w:val="none" w:sz="0" w:space="0" w:color="auto"/>
        <w:bottom w:val="none" w:sz="0" w:space="0" w:color="auto"/>
        <w:right w:val="none" w:sz="0" w:space="0" w:color="auto"/>
      </w:divBdr>
      <w:divsChild>
        <w:div w:id="1305282109">
          <w:marLeft w:val="547"/>
          <w:marRight w:val="0"/>
          <w:marTop w:val="0"/>
          <w:marBottom w:val="0"/>
          <w:divBdr>
            <w:top w:val="none" w:sz="0" w:space="0" w:color="auto"/>
            <w:left w:val="none" w:sz="0" w:space="0" w:color="auto"/>
            <w:bottom w:val="none" w:sz="0" w:space="0" w:color="auto"/>
            <w:right w:val="none" w:sz="0" w:space="0" w:color="auto"/>
          </w:divBdr>
        </w:div>
        <w:div w:id="2085832112">
          <w:marLeft w:val="547"/>
          <w:marRight w:val="0"/>
          <w:marTop w:val="0"/>
          <w:marBottom w:val="0"/>
          <w:divBdr>
            <w:top w:val="none" w:sz="0" w:space="0" w:color="auto"/>
            <w:left w:val="none" w:sz="0" w:space="0" w:color="auto"/>
            <w:bottom w:val="none" w:sz="0" w:space="0" w:color="auto"/>
            <w:right w:val="none" w:sz="0" w:space="0" w:color="auto"/>
          </w:divBdr>
        </w:div>
      </w:divsChild>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53196499">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5763351">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16631091">
      <w:bodyDiv w:val="1"/>
      <w:marLeft w:val="0"/>
      <w:marRight w:val="0"/>
      <w:marTop w:val="0"/>
      <w:marBottom w:val="0"/>
      <w:divBdr>
        <w:top w:val="none" w:sz="0" w:space="0" w:color="auto"/>
        <w:left w:val="none" w:sz="0" w:space="0" w:color="auto"/>
        <w:bottom w:val="none" w:sz="0" w:space="0" w:color="auto"/>
        <w:right w:val="none" w:sz="0" w:space="0" w:color="auto"/>
      </w:divBdr>
    </w:div>
    <w:div w:id="423457977">
      <w:bodyDiv w:val="1"/>
      <w:marLeft w:val="0"/>
      <w:marRight w:val="0"/>
      <w:marTop w:val="0"/>
      <w:marBottom w:val="0"/>
      <w:divBdr>
        <w:top w:val="none" w:sz="0" w:space="0" w:color="auto"/>
        <w:left w:val="none" w:sz="0" w:space="0" w:color="auto"/>
        <w:bottom w:val="none" w:sz="0" w:space="0" w:color="auto"/>
        <w:right w:val="none" w:sz="0" w:space="0" w:color="auto"/>
      </w:divBdr>
    </w:div>
    <w:div w:id="445974028">
      <w:bodyDiv w:val="1"/>
      <w:marLeft w:val="0"/>
      <w:marRight w:val="0"/>
      <w:marTop w:val="0"/>
      <w:marBottom w:val="0"/>
      <w:divBdr>
        <w:top w:val="none" w:sz="0" w:space="0" w:color="auto"/>
        <w:left w:val="none" w:sz="0" w:space="0" w:color="auto"/>
        <w:bottom w:val="none" w:sz="0" w:space="0" w:color="auto"/>
        <w:right w:val="none" w:sz="0" w:space="0" w:color="auto"/>
      </w:divBdr>
    </w:div>
    <w:div w:id="46381922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38783792">
      <w:bodyDiv w:val="1"/>
      <w:marLeft w:val="0"/>
      <w:marRight w:val="0"/>
      <w:marTop w:val="0"/>
      <w:marBottom w:val="0"/>
      <w:divBdr>
        <w:top w:val="none" w:sz="0" w:space="0" w:color="auto"/>
        <w:left w:val="none" w:sz="0" w:space="0" w:color="auto"/>
        <w:bottom w:val="none" w:sz="0" w:space="0" w:color="auto"/>
        <w:right w:val="none" w:sz="0" w:space="0" w:color="auto"/>
      </w:divBdr>
    </w:div>
    <w:div w:id="543097369">
      <w:bodyDiv w:val="1"/>
      <w:marLeft w:val="0"/>
      <w:marRight w:val="0"/>
      <w:marTop w:val="0"/>
      <w:marBottom w:val="0"/>
      <w:divBdr>
        <w:top w:val="none" w:sz="0" w:space="0" w:color="auto"/>
        <w:left w:val="none" w:sz="0" w:space="0" w:color="auto"/>
        <w:bottom w:val="none" w:sz="0" w:space="0" w:color="auto"/>
        <w:right w:val="none" w:sz="0" w:space="0" w:color="auto"/>
      </w:divBdr>
      <w:divsChild>
        <w:div w:id="31269953">
          <w:marLeft w:val="547"/>
          <w:marRight w:val="0"/>
          <w:marTop w:val="0"/>
          <w:marBottom w:val="0"/>
          <w:divBdr>
            <w:top w:val="none" w:sz="0" w:space="0" w:color="auto"/>
            <w:left w:val="none" w:sz="0" w:space="0" w:color="auto"/>
            <w:bottom w:val="none" w:sz="0" w:space="0" w:color="auto"/>
            <w:right w:val="none" w:sz="0" w:space="0" w:color="auto"/>
          </w:divBdr>
        </w:div>
        <w:div w:id="182714799">
          <w:marLeft w:val="1166"/>
          <w:marRight w:val="0"/>
          <w:marTop w:val="0"/>
          <w:marBottom w:val="0"/>
          <w:divBdr>
            <w:top w:val="none" w:sz="0" w:space="0" w:color="auto"/>
            <w:left w:val="none" w:sz="0" w:space="0" w:color="auto"/>
            <w:bottom w:val="none" w:sz="0" w:space="0" w:color="auto"/>
            <w:right w:val="none" w:sz="0" w:space="0" w:color="auto"/>
          </w:divBdr>
        </w:div>
        <w:div w:id="242112307">
          <w:marLeft w:val="1166"/>
          <w:marRight w:val="0"/>
          <w:marTop w:val="0"/>
          <w:marBottom w:val="0"/>
          <w:divBdr>
            <w:top w:val="none" w:sz="0" w:space="0" w:color="auto"/>
            <w:left w:val="none" w:sz="0" w:space="0" w:color="auto"/>
            <w:bottom w:val="none" w:sz="0" w:space="0" w:color="auto"/>
            <w:right w:val="none" w:sz="0" w:space="0" w:color="auto"/>
          </w:divBdr>
        </w:div>
        <w:div w:id="252201879">
          <w:marLeft w:val="547"/>
          <w:marRight w:val="0"/>
          <w:marTop w:val="0"/>
          <w:marBottom w:val="0"/>
          <w:divBdr>
            <w:top w:val="none" w:sz="0" w:space="0" w:color="auto"/>
            <w:left w:val="none" w:sz="0" w:space="0" w:color="auto"/>
            <w:bottom w:val="none" w:sz="0" w:space="0" w:color="auto"/>
            <w:right w:val="none" w:sz="0" w:space="0" w:color="auto"/>
          </w:divBdr>
        </w:div>
        <w:div w:id="252516950">
          <w:marLeft w:val="547"/>
          <w:marRight w:val="0"/>
          <w:marTop w:val="0"/>
          <w:marBottom w:val="0"/>
          <w:divBdr>
            <w:top w:val="none" w:sz="0" w:space="0" w:color="auto"/>
            <w:left w:val="none" w:sz="0" w:space="0" w:color="auto"/>
            <w:bottom w:val="none" w:sz="0" w:space="0" w:color="auto"/>
            <w:right w:val="none" w:sz="0" w:space="0" w:color="auto"/>
          </w:divBdr>
        </w:div>
        <w:div w:id="257712298">
          <w:marLeft w:val="547"/>
          <w:marRight w:val="0"/>
          <w:marTop w:val="0"/>
          <w:marBottom w:val="0"/>
          <w:divBdr>
            <w:top w:val="none" w:sz="0" w:space="0" w:color="auto"/>
            <w:left w:val="none" w:sz="0" w:space="0" w:color="auto"/>
            <w:bottom w:val="none" w:sz="0" w:space="0" w:color="auto"/>
            <w:right w:val="none" w:sz="0" w:space="0" w:color="auto"/>
          </w:divBdr>
        </w:div>
        <w:div w:id="488521289">
          <w:marLeft w:val="547"/>
          <w:marRight w:val="0"/>
          <w:marTop w:val="0"/>
          <w:marBottom w:val="0"/>
          <w:divBdr>
            <w:top w:val="none" w:sz="0" w:space="0" w:color="auto"/>
            <w:left w:val="none" w:sz="0" w:space="0" w:color="auto"/>
            <w:bottom w:val="none" w:sz="0" w:space="0" w:color="auto"/>
            <w:right w:val="none" w:sz="0" w:space="0" w:color="auto"/>
          </w:divBdr>
        </w:div>
        <w:div w:id="740256488">
          <w:marLeft w:val="1166"/>
          <w:marRight w:val="0"/>
          <w:marTop w:val="0"/>
          <w:marBottom w:val="0"/>
          <w:divBdr>
            <w:top w:val="none" w:sz="0" w:space="0" w:color="auto"/>
            <w:left w:val="none" w:sz="0" w:space="0" w:color="auto"/>
            <w:bottom w:val="none" w:sz="0" w:space="0" w:color="auto"/>
            <w:right w:val="none" w:sz="0" w:space="0" w:color="auto"/>
          </w:divBdr>
        </w:div>
        <w:div w:id="1264611010">
          <w:marLeft w:val="547"/>
          <w:marRight w:val="0"/>
          <w:marTop w:val="0"/>
          <w:marBottom w:val="0"/>
          <w:divBdr>
            <w:top w:val="none" w:sz="0" w:space="0" w:color="auto"/>
            <w:left w:val="none" w:sz="0" w:space="0" w:color="auto"/>
            <w:bottom w:val="none" w:sz="0" w:space="0" w:color="auto"/>
            <w:right w:val="none" w:sz="0" w:space="0" w:color="auto"/>
          </w:divBdr>
        </w:div>
        <w:div w:id="1306158827">
          <w:marLeft w:val="547"/>
          <w:marRight w:val="0"/>
          <w:marTop w:val="0"/>
          <w:marBottom w:val="0"/>
          <w:divBdr>
            <w:top w:val="none" w:sz="0" w:space="0" w:color="auto"/>
            <w:left w:val="none" w:sz="0" w:space="0" w:color="auto"/>
            <w:bottom w:val="none" w:sz="0" w:space="0" w:color="auto"/>
            <w:right w:val="none" w:sz="0" w:space="0" w:color="auto"/>
          </w:divBdr>
        </w:div>
        <w:div w:id="1331716027">
          <w:marLeft w:val="547"/>
          <w:marRight w:val="0"/>
          <w:marTop w:val="0"/>
          <w:marBottom w:val="0"/>
          <w:divBdr>
            <w:top w:val="none" w:sz="0" w:space="0" w:color="auto"/>
            <w:left w:val="none" w:sz="0" w:space="0" w:color="auto"/>
            <w:bottom w:val="none" w:sz="0" w:space="0" w:color="auto"/>
            <w:right w:val="none" w:sz="0" w:space="0" w:color="auto"/>
          </w:divBdr>
        </w:div>
        <w:div w:id="1447431889">
          <w:marLeft w:val="547"/>
          <w:marRight w:val="0"/>
          <w:marTop w:val="0"/>
          <w:marBottom w:val="0"/>
          <w:divBdr>
            <w:top w:val="none" w:sz="0" w:space="0" w:color="auto"/>
            <w:left w:val="none" w:sz="0" w:space="0" w:color="auto"/>
            <w:bottom w:val="none" w:sz="0" w:space="0" w:color="auto"/>
            <w:right w:val="none" w:sz="0" w:space="0" w:color="auto"/>
          </w:divBdr>
        </w:div>
        <w:div w:id="1563056387">
          <w:marLeft w:val="547"/>
          <w:marRight w:val="0"/>
          <w:marTop w:val="0"/>
          <w:marBottom w:val="0"/>
          <w:divBdr>
            <w:top w:val="none" w:sz="0" w:space="0" w:color="auto"/>
            <w:left w:val="none" w:sz="0" w:space="0" w:color="auto"/>
            <w:bottom w:val="none" w:sz="0" w:space="0" w:color="auto"/>
            <w:right w:val="none" w:sz="0" w:space="0" w:color="auto"/>
          </w:divBdr>
        </w:div>
        <w:div w:id="1735198210">
          <w:marLeft w:val="1800"/>
          <w:marRight w:val="0"/>
          <w:marTop w:val="0"/>
          <w:marBottom w:val="0"/>
          <w:divBdr>
            <w:top w:val="none" w:sz="0" w:space="0" w:color="auto"/>
            <w:left w:val="none" w:sz="0" w:space="0" w:color="auto"/>
            <w:bottom w:val="none" w:sz="0" w:space="0" w:color="auto"/>
            <w:right w:val="none" w:sz="0" w:space="0" w:color="auto"/>
          </w:divBdr>
        </w:div>
        <w:div w:id="1795516013">
          <w:marLeft w:val="547"/>
          <w:marRight w:val="0"/>
          <w:marTop w:val="0"/>
          <w:marBottom w:val="0"/>
          <w:divBdr>
            <w:top w:val="none" w:sz="0" w:space="0" w:color="auto"/>
            <w:left w:val="none" w:sz="0" w:space="0" w:color="auto"/>
            <w:bottom w:val="none" w:sz="0" w:space="0" w:color="auto"/>
            <w:right w:val="none" w:sz="0" w:space="0" w:color="auto"/>
          </w:divBdr>
        </w:div>
      </w:divsChild>
    </w:div>
    <w:div w:id="543493022">
      <w:bodyDiv w:val="1"/>
      <w:marLeft w:val="0"/>
      <w:marRight w:val="0"/>
      <w:marTop w:val="0"/>
      <w:marBottom w:val="0"/>
      <w:divBdr>
        <w:top w:val="none" w:sz="0" w:space="0" w:color="auto"/>
        <w:left w:val="none" w:sz="0" w:space="0" w:color="auto"/>
        <w:bottom w:val="none" w:sz="0" w:space="0" w:color="auto"/>
        <w:right w:val="none" w:sz="0" w:space="0" w:color="auto"/>
      </w:divBdr>
      <w:divsChild>
        <w:div w:id="21131242">
          <w:marLeft w:val="547"/>
          <w:marRight w:val="0"/>
          <w:marTop w:val="0"/>
          <w:marBottom w:val="0"/>
          <w:divBdr>
            <w:top w:val="none" w:sz="0" w:space="0" w:color="auto"/>
            <w:left w:val="none" w:sz="0" w:space="0" w:color="auto"/>
            <w:bottom w:val="none" w:sz="0" w:space="0" w:color="auto"/>
            <w:right w:val="none" w:sz="0" w:space="0" w:color="auto"/>
          </w:divBdr>
        </w:div>
        <w:div w:id="315258832">
          <w:marLeft w:val="547"/>
          <w:marRight w:val="0"/>
          <w:marTop w:val="0"/>
          <w:marBottom w:val="0"/>
          <w:divBdr>
            <w:top w:val="none" w:sz="0" w:space="0" w:color="auto"/>
            <w:left w:val="none" w:sz="0" w:space="0" w:color="auto"/>
            <w:bottom w:val="none" w:sz="0" w:space="0" w:color="auto"/>
            <w:right w:val="none" w:sz="0" w:space="0" w:color="auto"/>
          </w:divBdr>
        </w:div>
        <w:div w:id="448470798">
          <w:marLeft w:val="547"/>
          <w:marRight w:val="0"/>
          <w:marTop w:val="0"/>
          <w:marBottom w:val="0"/>
          <w:divBdr>
            <w:top w:val="none" w:sz="0" w:space="0" w:color="auto"/>
            <w:left w:val="none" w:sz="0" w:space="0" w:color="auto"/>
            <w:bottom w:val="none" w:sz="0" w:space="0" w:color="auto"/>
            <w:right w:val="none" w:sz="0" w:space="0" w:color="auto"/>
          </w:divBdr>
        </w:div>
        <w:div w:id="1259406235">
          <w:marLeft w:val="547"/>
          <w:marRight w:val="0"/>
          <w:marTop w:val="0"/>
          <w:marBottom w:val="0"/>
          <w:divBdr>
            <w:top w:val="none" w:sz="0" w:space="0" w:color="auto"/>
            <w:left w:val="none" w:sz="0" w:space="0" w:color="auto"/>
            <w:bottom w:val="none" w:sz="0" w:space="0" w:color="auto"/>
            <w:right w:val="none" w:sz="0" w:space="0" w:color="auto"/>
          </w:divBdr>
        </w:div>
        <w:div w:id="2101371365">
          <w:marLeft w:val="547"/>
          <w:marRight w:val="0"/>
          <w:marTop w:val="0"/>
          <w:marBottom w:val="0"/>
          <w:divBdr>
            <w:top w:val="none" w:sz="0" w:space="0" w:color="auto"/>
            <w:left w:val="none" w:sz="0" w:space="0" w:color="auto"/>
            <w:bottom w:val="none" w:sz="0" w:space="0" w:color="auto"/>
            <w:right w:val="none" w:sz="0" w:space="0" w:color="auto"/>
          </w:divBdr>
        </w:div>
      </w:divsChild>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72079830">
      <w:bodyDiv w:val="1"/>
      <w:marLeft w:val="0"/>
      <w:marRight w:val="0"/>
      <w:marTop w:val="0"/>
      <w:marBottom w:val="0"/>
      <w:divBdr>
        <w:top w:val="none" w:sz="0" w:space="0" w:color="auto"/>
        <w:left w:val="none" w:sz="0" w:space="0" w:color="auto"/>
        <w:bottom w:val="none" w:sz="0" w:space="0" w:color="auto"/>
        <w:right w:val="none" w:sz="0" w:space="0" w:color="auto"/>
      </w:divBdr>
      <w:divsChild>
        <w:div w:id="412556928">
          <w:marLeft w:val="547"/>
          <w:marRight w:val="0"/>
          <w:marTop w:val="0"/>
          <w:marBottom w:val="0"/>
          <w:divBdr>
            <w:top w:val="none" w:sz="0" w:space="0" w:color="auto"/>
            <w:left w:val="none" w:sz="0" w:space="0" w:color="auto"/>
            <w:bottom w:val="none" w:sz="0" w:space="0" w:color="auto"/>
            <w:right w:val="none" w:sz="0" w:space="0" w:color="auto"/>
          </w:divBdr>
        </w:div>
        <w:div w:id="679893336">
          <w:marLeft w:val="547"/>
          <w:marRight w:val="0"/>
          <w:marTop w:val="0"/>
          <w:marBottom w:val="0"/>
          <w:divBdr>
            <w:top w:val="none" w:sz="0" w:space="0" w:color="auto"/>
            <w:left w:val="none" w:sz="0" w:space="0" w:color="auto"/>
            <w:bottom w:val="none" w:sz="0" w:space="0" w:color="auto"/>
            <w:right w:val="none" w:sz="0" w:space="0" w:color="auto"/>
          </w:divBdr>
        </w:div>
        <w:div w:id="819661763">
          <w:marLeft w:val="547"/>
          <w:marRight w:val="0"/>
          <w:marTop w:val="0"/>
          <w:marBottom w:val="0"/>
          <w:divBdr>
            <w:top w:val="none" w:sz="0" w:space="0" w:color="auto"/>
            <w:left w:val="none" w:sz="0" w:space="0" w:color="auto"/>
            <w:bottom w:val="none" w:sz="0" w:space="0" w:color="auto"/>
            <w:right w:val="none" w:sz="0" w:space="0" w:color="auto"/>
          </w:divBdr>
        </w:div>
        <w:div w:id="857162297">
          <w:marLeft w:val="1166"/>
          <w:marRight w:val="0"/>
          <w:marTop w:val="0"/>
          <w:marBottom w:val="0"/>
          <w:divBdr>
            <w:top w:val="none" w:sz="0" w:space="0" w:color="auto"/>
            <w:left w:val="none" w:sz="0" w:space="0" w:color="auto"/>
            <w:bottom w:val="none" w:sz="0" w:space="0" w:color="auto"/>
            <w:right w:val="none" w:sz="0" w:space="0" w:color="auto"/>
          </w:divBdr>
        </w:div>
        <w:div w:id="862211681">
          <w:marLeft w:val="1800"/>
          <w:marRight w:val="0"/>
          <w:marTop w:val="0"/>
          <w:marBottom w:val="0"/>
          <w:divBdr>
            <w:top w:val="none" w:sz="0" w:space="0" w:color="auto"/>
            <w:left w:val="none" w:sz="0" w:space="0" w:color="auto"/>
            <w:bottom w:val="none" w:sz="0" w:space="0" w:color="auto"/>
            <w:right w:val="none" w:sz="0" w:space="0" w:color="auto"/>
          </w:divBdr>
        </w:div>
        <w:div w:id="1427995351">
          <w:marLeft w:val="547"/>
          <w:marRight w:val="0"/>
          <w:marTop w:val="0"/>
          <w:marBottom w:val="0"/>
          <w:divBdr>
            <w:top w:val="none" w:sz="0" w:space="0" w:color="auto"/>
            <w:left w:val="none" w:sz="0" w:space="0" w:color="auto"/>
            <w:bottom w:val="none" w:sz="0" w:space="0" w:color="auto"/>
            <w:right w:val="none" w:sz="0" w:space="0" w:color="auto"/>
          </w:divBdr>
        </w:div>
        <w:div w:id="1829786514">
          <w:marLeft w:val="547"/>
          <w:marRight w:val="0"/>
          <w:marTop w:val="0"/>
          <w:marBottom w:val="0"/>
          <w:divBdr>
            <w:top w:val="none" w:sz="0" w:space="0" w:color="auto"/>
            <w:left w:val="none" w:sz="0" w:space="0" w:color="auto"/>
            <w:bottom w:val="none" w:sz="0" w:space="0" w:color="auto"/>
            <w:right w:val="none" w:sz="0" w:space="0" w:color="auto"/>
          </w:divBdr>
        </w:div>
      </w:divsChild>
    </w:div>
    <w:div w:id="595479181">
      <w:bodyDiv w:val="1"/>
      <w:marLeft w:val="0"/>
      <w:marRight w:val="0"/>
      <w:marTop w:val="0"/>
      <w:marBottom w:val="0"/>
      <w:divBdr>
        <w:top w:val="none" w:sz="0" w:space="0" w:color="auto"/>
        <w:left w:val="none" w:sz="0" w:space="0" w:color="auto"/>
        <w:bottom w:val="none" w:sz="0" w:space="0" w:color="auto"/>
        <w:right w:val="none" w:sz="0" w:space="0" w:color="auto"/>
      </w:divBdr>
      <w:divsChild>
        <w:div w:id="224528632">
          <w:marLeft w:val="0"/>
          <w:marRight w:val="0"/>
          <w:marTop w:val="0"/>
          <w:marBottom w:val="0"/>
          <w:divBdr>
            <w:top w:val="none" w:sz="0" w:space="0" w:color="auto"/>
            <w:left w:val="none" w:sz="0" w:space="0" w:color="auto"/>
            <w:bottom w:val="none" w:sz="0" w:space="0" w:color="auto"/>
            <w:right w:val="none" w:sz="0" w:space="0" w:color="auto"/>
          </w:divBdr>
        </w:div>
        <w:div w:id="944338108">
          <w:marLeft w:val="0"/>
          <w:marRight w:val="0"/>
          <w:marTop w:val="0"/>
          <w:marBottom w:val="0"/>
          <w:divBdr>
            <w:top w:val="none" w:sz="0" w:space="0" w:color="auto"/>
            <w:left w:val="none" w:sz="0" w:space="0" w:color="auto"/>
            <w:bottom w:val="none" w:sz="0" w:space="0" w:color="auto"/>
            <w:right w:val="none" w:sz="0" w:space="0" w:color="auto"/>
          </w:divBdr>
        </w:div>
        <w:div w:id="1572501053">
          <w:marLeft w:val="0"/>
          <w:marRight w:val="0"/>
          <w:marTop w:val="0"/>
          <w:marBottom w:val="0"/>
          <w:divBdr>
            <w:top w:val="none" w:sz="0" w:space="0" w:color="auto"/>
            <w:left w:val="none" w:sz="0" w:space="0" w:color="auto"/>
            <w:bottom w:val="none" w:sz="0" w:space="0" w:color="auto"/>
            <w:right w:val="none" w:sz="0" w:space="0" w:color="auto"/>
          </w:divBdr>
        </w:div>
        <w:div w:id="1860583282">
          <w:marLeft w:val="0"/>
          <w:marRight w:val="0"/>
          <w:marTop w:val="0"/>
          <w:marBottom w:val="0"/>
          <w:divBdr>
            <w:top w:val="none" w:sz="0" w:space="0" w:color="auto"/>
            <w:left w:val="none" w:sz="0" w:space="0" w:color="auto"/>
            <w:bottom w:val="none" w:sz="0" w:space="0" w:color="auto"/>
            <w:right w:val="none" w:sz="0" w:space="0" w:color="auto"/>
          </w:divBdr>
        </w:div>
      </w:divsChild>
    </w:div>
    <w:div w:id="600376894">
      <w:bodyDiv w:val="1"/>
      <w:marLeft w:val="0"/>
      <w:marRight w:val="0"/>
      <w:marTop w:val="0"/>
      <w:marBottom w:val="0"/>
      <w:divBdr>
        <w:top w:val="none" w:sz="0" w:space="0" w:color="auto"/>
        <w:left w:val="none" w:sz="0" w:space="0" w:color="auto"/>
        <w:bottom w:val="none" w:sz="0" w:space="0" w:color="auto"/>
        <w:right w:val="none" w:sz="0" w:space="0" w:color="auto"/>
      </w:divBdr>
    </w:div>
    <w:div w:id="602808943">
      <w:bodyDiv w:val="1"/>
      <w:marLeft w:val="0"/>
      <w:marRight w:val="0"/>
      <w:marTop w:val="0"/>
      <w:marBottom w:val="0"/>
      <w:divBdr>
        <w:top w:val="none" w:sz="0" w:space="0" w:color="auto"/>
        <w:left w:val="none" w:sz="0" w:space="0" w:color="auto"/>
        <w:bottom w:val="none" w:sz="0" w:space="0" w:color="auto"/>
        <w:right w:val="none" w:sz="0" w:space="0" w:color="auto"/>
      </w:divBdr>
      <w:divsChild>
        <w:div w:id="1693336778">
          <w:marLeft w:val="274"/>
          <w:marRight w:val="0"/>
          <w:marTop w:val="0"/>
          <w:marBottom w:val="0"/>
          <w:divBdr>
            <w:top w:val="none" w:sz="0" w:space="0" w:color="auto"/>
            <w:left w:val="none" w:sz="0" w:space="0" w:color="auto"/>
            <w:bottom w:val="none" w:sz="0" w:space="0" w:color="auto"/>
            <w:right w:val="none" w:sz="0" w:space="0" w:color="auto"/>
          </w:divBdr>
        </w:div>
        <w:div w:id="1830438161">
          <w:marLeft w:val="274"/>
          <w:marRight w:val="0"/>
          <w:marTop w:val="0"/>
          <w:marBottom w:val="0"/>
          <w:divBdr>
            <w:top w:val="none" w:sz="0" w:space="0" w:color="auto"/>
            <w:left w:val="none" w:sz="0" w:space="0" w:color="auto"/>
            <w:bottom w:val="none" w:sz="0" w:space="0" w:color="auto"/>
            <w:right w:val="none" w:sz="0" w:space="0" w:color="auto"/>
          </w:divBdr>
        </w:div>
        <w:div w:id="2042590213">
          <w:marLeft w:val="274"/>
          <w:marRight w:val="0"/>
          <w:marTop w:val="0"/>
          <w:marBottom w:val="0"/>
          <w:divBdr>
            <w:top w:val="none" w:sz="0" w:space="0" w:color="auto"/>
            <w:left w:val="none" w:sz="0" w:space="0" w:color="auto"/>
            <w:bottom w:val="none" w:sz="0" w:space="0" w:color="auto"/>
            <w:right w:val="none" w:sz="0" w:space="0" w:color="auto"/>
          </w:divBdr>
        </w:div>
      </w:divsChild>
    </w:div>
    <w:div w:id="609361372">
      <w:bodyDiv w:val="1"/>
      <w:marLeft w:val="0"/>
      <w:marRight w:val="0"/>
      <w:marTop w:val="0"/>
      <w:marBottom w:val="0"/>
      <w:divBdr>
        <w:top w:val="none" w:sz="0" w:space="0" w:color="auto"/>
        <w:left w:val="none" w:sz="0" w:space="0" w:color="auto"/>
        <w:bottom w:val="none" w:sz="0" w:space="0" w:color="auto"/>
        <w:right w:val="none" w:sz="0" w:space="0" w:color="auto"/>
      </w:divBdr>
    </w:div>
    <w:div w:id="620958203">
      <w:bodyDiv w:val="1"/>
      <w:marLeft w:val="0"/>
      <w:marRight w:val="0"/>
      <w:marTop w:val="0"/>
      <w:marBottom w:val="0"/>
      <w:divBdr>
        <w:top w:val="none" w:sz="0" w:space="0" w:color="auto"/>
        <w:left w:val="none" w:sz="0" w:space="0" w:color="auto"/>
        <w:bottom w:val="none" w:sz="0" w:space="0" w:color="auto"/>
        <w:right w:val="none" w:sz="0" w:space="0" w:color="auto"/>
      </w:divBdr>
    </w:div>
    <w:div w:id="628708980">
      <w:bodyDiv w:val="1"/>
      <w:marLeft w:val="0"/>
      <w:marRight w:val="0"/>
      <w:marTop w:val="0"/>
      <w:marBottom w:val="0"/>
      <w:divBdr>
        <w:top w:val="none" w:sz="0" w:space="0" w:color="auto"/>
        <w:left w:val="none" w:sz="0" w:space="0" w:color="auto"/>
        <w:bottom w:val="none" w:sz="0" w:space="0" w:color="auto"/>
        <w:right w:val="none" w:sz="0" w:space="0" w:color="auto"/>
      </w:divBdr>
    </w:div>
    <w:div w:id="637220518">
      <w:bodyDiv w:val="1"/>
      <w:marLeft w:val="0"/>
      <w:marRight w:val="0"/>
      <w:marTop w:val="0"/>
      <w:marBottom w:val="0"/>
      <w:divBdr>
        <w:top w:val="none" w:sz="0" w:space="0" w:color="auto"/>
        <w:left w:val="none" w:sz="0" w:space="0" w:color="auto"/>
        <w:bottom w:val="none" w:sz="0" w:space="0" w:color="auto"/>
        <w:right w:val="none" w:sz="0" w:space="0" w:color="auto"/>
      </w:divBdr>
      <w:divsChild>
        <w:div w:id="308285610">
          <w:marLeft w:val="547"/>
          <w:marRight w:val="0"/>
          <w:marTop w:val="0"/>
          <w:marBottom w:val="0"/>
          <w:divBdr>
            <w:top w:val="none" w:sz="0" w:space="0" w:color="auto"/>
            <w:left w:val="none" w:sz="0" w:space="0" w:color="auto"/>
            <w:bottom w:val="none" w:sz="0" w:space="0" w:color="auto"/>
            <w:right w:val="none" w:sz="0" w:space="0" w:color="auto"/>
          </w:divBdr>
        </w:div>
        <w:div w:id="537475546">
          <w:marLeft w:val="547"/>
          <w:marRight w:val="0"/>
          <w:marTop w:val="0"/>
          <w:marBottom w:val="0"/>
          <w:divBdr>
            <w:top w:val="none" w:sz="0" w:space="0" w:color="auto"/>
            <w:left w:val="none" w:sz="0" w:space="0" w:color="auto"/>
            <w:bottom w:val="none" w:sz="0" w:space="0" w:color="auto"/>
            <w:right w:val="none" w:sz="0" w:space="0" w:color="auto"/>
          </w:divBdr>
        </w:div>
        <w:div w:id="629828499">
          <w:marLeft w:val="547"/>
          <w:marRight w:val="0"/>
          <w:marTop w:val="0"/>
          <w:marBottom w:val="0"/>
          <w:divBdr>
            <w:top w:val="none" w:sz="0" w:space="0" w:color="auto"/>
            <w:left w:val="none" w:sz="0" w:space="0" w:color="auto"/>
            <w:bottom w:val="none" w:sz="0" w:space="0" w:color="auto"/>
            <w:right w:val="none" w:sz="0" w:space="0" w:color="auto"/>
          </w:divBdr>
        </w:div>
        <w:div w:id="950278300">
          <w:marLeft w:val="547"/>
          <w:marRight w:val="0"/>
          <w:marTop w:val="0"/>
          <w:marBottom w:val="0"/>
          <w:divBdr>
            <w:top w:val="none" w:sz="0" w:space="0" w:color="auto"/>
            <w:left w:val="none" w:sz="0" w:space="0" w:color="auto"/>
            <w:bottom w:val="none" w:sz="0" w:space="0" w:color="auto"/>
            <w:right w:val="none" w:sz="0" w:space="0" w:color="auto"/>
          </w:divBdr>
        </w:div>
        <w:div w:id="1575316618">
          <w:marLeft w:val="547"/>
          <w:marRight w:val="0"/>
          <w:marTop w:val="0"/>
          <w:marBottom w:val="0"/>
          <w:divBdr>
            <w:top w:val="none" w:sz="0" w:space="0" w:color="auto"/>
            <w:left w:val="none" w:sz="0" w:space="0" w:color="auto"/>
            <w:bottom w:val="none" w:sz="0" w:space="0" w:color="auto"/>
            <w:right w:val="none" w:sz="0" w:space="0" w:color="auto"/>
          </w:divBdr>
        </w:div>
      </w:divsChild>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47170664">
      <w:bodyDiv w:val="1"/>
      <w:marLeft w:val="0"/>
      <w:marRight w:val="0"/>
      <w:marTop w:val="0"/>
      <w:marBottom w:val="0"/>
      <w:divBdr>
        <w:top w:val="none" w:sz="0" w:space="0" w:color="auto"/>
        <w:left w:val="none" w:sz="0" w:space="0" w:color="auto"/>
        <w:bottom w:val="none" w:sz="0" w:space="0" w:color="auto"/>
        <w:right w:val="none" w:sz="0" w:space="0" w:color="auto"/>
      </w:divBdr>
    </w:div>
    <w:div w:id="650133611">
      <w:bodyDiv w:val="1"/>
      <w:marLeft w:val="0"/>
      <w:marRight w:val="0"/>
      <w:marTop w:val="0"/>
      <w:marBottom w:val="0"/>
      <w:divBdr>
        <w:top w:val="none" w:sz="0" w:space="0" w:color="auto"/>
        <w:left w:val="none" w:sz="0" w:space="0" w:color="auto"/>
        <w:bottom w:val="none" w:sz="0" w:space="0" w:color="auto"/>
        <w:right w:val="none" w:sz="0" w:space="0" w:color="auto"/>
      </w:divBdr>
    </w:div>
    <w:div w:id="651442927">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176747">
      <w:bodyDiv w:val="1"/>
      <w:marLeft w:val="0"/>
      <w:marRight w:val="0"/>
      <w:marTop w:val="0"/>
      <w:marBottom w:val="0"/>
      <w:divBdr>
        <w:top w:val="none" w:sz="0" w:space="0" w:color="auto"/>
        <w:left w:val="none" w:sz="0" w:space="0" w:color="auto"/>
        <w:bottom w:val="none" w:sz="0" w:space="0" w:color="auto"/>
        <w:right w:val="none" w:sz="0" w:space="0" w:color="auto"/>
      </w:divBdr>
      <w:divsChild>
        <w:div w:id="742794540">
          <w:marLeft w:val="0"/>
          <w:marRight w:val="0"/>
          <w:marTop w:val="0"/>
          <w:marBottom w:val="0"/>
          <w:divBdr>
            <w:top w:val="none" w:sz="0" w:space="0" w:color="auto"/>
            <w:left w:val="none" w:sz="0" w:space="0" w:color="auto"/>
            <w:bottom w:val="none" w:sz="0" w:space="0" w:color="auto"/>
            <w:right w:val="none" w:sz="0" w:space="0" w:color="auto"/>
          </w:divBdr>
          <w:divsChild>
            <w:div w:id="335500448">
              <w:marLeft w:val="0"/>
              <w:marRight w:val="0"/>
              <w:marTop w:val="0"/>
              <w:marBottom w:val="0"/>
              <w:divBdr>
                <w:top w:val="none" w:sz="0" w:space="0" w:color="auto"/>
                <w:left w:val="none" w:sz="0" w:space="0" w:color="auto"/>
                <w:bottom w:val="none" w:sz="0" w:space="0" w:color="auto"/>
                <w:right w:val="none" w:sz="0" w:space="0" w:color="auto"/>
              </w:divBdr>
              <w:divsChild>
                <w:div w:id="426343466">
                  <w:marLeft w:val="0"/>
                  <w:marRight w:val="0"/>
                  <w:marTop w:val="0"/>
                  <w:marBottom w:val="0"/>
                  <w:divBdr>
                    <w:top w:val="none" w:sz="0" w:space="0" w:color="auto"/>
                    <w:left w:val="none" w:sz="0" w:space="0" w:color="auto"/>
                    <w:bottom w:val="none" w:sz="0" w:space="0" w:color="auto"/>
                    <w:right w:val="none" w:sz="0" w:space="0" w:color="auto"/>
                  </w:divBdr>
                  <w:divsChild>
                    <w:div w:id="120346808">
                      <w:marLeft w:val="0"/>
                      <w:marRight w:val="0"/>
                      <w:marTop w:val="0"/>
                      <w:marBottom w:val="0"/>
                      <w:divBdr>
                        <w:top w:val="none" w:sz="0" w:space="0" w:color="auto"/>
                        <w:left w:val="none" w:sz="0" w:space="0" w:color="auto"/>
                        <w:bottom w:val="none" w:sz="0" w:space="0" w:color="auto"/>
                        <w:right w:val="none" w:sz="0" w:space="0" w:color="auto"/>
                      </w:divBdr>
                      <w:divsChild>
                        <w:div w:id="1952087352">
                          <w:marLeft w:val="0"/>
                          <w:marRight w:val="0"/>
                          <w:marTop w:val="0"/>
                          <w:marBottom w:val="0"/>
                          <w:divBdr>
                            <w:top w:val="none" w:sz="0" w:space="0" w:color="auto"/>
                            <w:left w:val="none" w:sz="0" w:space="0" w:color="auto"/>
                            <w:bottom w:val="none" w:sz="0" w:space="0" w:color="auto"/>
                            <w:right w:val="none" w:sz="0" w:space="0" w:color="auto"/>
                          </w:divBdr>
                        </w:div>
                      </w:divsChild>
                    </w:div>
                    <w:div w:id="182859996">
                      <w:marLeft w:val="0"/>
                      <w:marRight w:val="0"/>
                      <w:marTop w:val="0"/>
                      <w:marBottom w:val="0"/>
                      <w:divBdr>
                        <w:top w:val="none" w:sz="0" w:space="0" w:color="auto"/>
                        <w:left w:val="none" w:sz="0" w:space="0" w:color="auto"/>
                        <w:bottom w:val="none" w:sz="0" w:space="0" w:color="auto"/>
                        <w:right w:val="none" w:sz="0" w:space="0" w:color="auto"/>
                      </w:divBdr>
                      <w:divsChild>
                        <w:div w:id="335963130">
                          <w:marLeft w:val="0"/>
                          <w:marRight w:val="0"/>
                          <w:marTop w:val="0"/>
                          <w:marBottom w:val="0"/>
                          <w:divBdr>
                            <w:top w:val="none" w:sz="0" w:space="0" w:color="auto"/>
                            <w:left w:val="none" w:sz="0" w:space="0" w:color="auto"/>
                            <w:bottom w:val="none" w:sz="0" w:space="0" w:color="auto"/>
                            <w:right w:val="none" w:sz="0" w:space="0" w:color="auto"/>
                          </w:divBdr>
                        </w:div>
                        <w:div w:id="454762592">
                          <w:marLeft w:val="0"/>
                          <w:marRight w:val="0"/>
                          <w:marTop w:val="0"/>
                          <w:marBottom w:val="0"/>
                          <w:divBdr>
                            <w:top w:val="none" w:sz="0" w:space="0" w:color="auto"/>
                            <w:left w:val="none" w:sz="0" w:space="0" w:color="auto"/>
                            <w:bottom w:val="none" w:sz="0" w:space="0" w:color="auto"/>
                            <w:right w:val="none" w:sz="0" w:space="0" w:color="auto"/>
                          </w:divBdr>
                        </w:div>
                      </w:divsChild>
                    </w:div>
                    <w:div w:id="186063700">
                      <w:marLeft w:val="0"/>
                      <w:marRight w:val="0"/>
                      <w:marTop w:val="0"/>
                      <w:marBottom w:val="0"/>
                      <w:divBdr>
                        <w:top w:val="none" w:sz="0" w:space="0" w:color="auto"/>
                        <w:left w:val="none" w:sz="0" w:space="0" w:color="auto"/>
                        <w:bottom w:val="none" w:sz="0" w:space="0" w:color="auto"/>
                        <w:right w:val="none" w:sz="0" w:space="0" w:color="auto"/>
                      </w:divBdr>
                      <w:divsChild>
                        <w:div w:id="675107873">
                          <w:marLeft w:val="0"/>
                          <w:marRight w:val="0"/>
                          <w:marTop w:val="0"/>
                          <w:marBottom w:val="0"/>
                          <w:divBdr>
                            <w:top w:val="none" w:sz="0" w:space="0" w:color="auto"/>
                            <w:left w:val="none" w:sz="0" w:space="0" w:color="auto"/>
                            <w:bottom w:val="none" w:sz="0" w:space="0" w:color="auto"/>
                            <w:right w:val="none" w:sz="0" w:space="0" w:color="auto"/>
                          </w:divBdr>
                        </w:div>
                      </w:divsChild>
                    </w:div>
                    <w:div w:id="1184589124">
                      <w:marLeft w:val="0"/>
                      <w:marRight w:val="0"/>
                      <w:marTop w:val="0"/>
                      <w:marBottom w:val="0"/>
                      <w:divBdr>
                        <w:top w:val="none" w:sz="0" w:space="0" w:color="auto"/>
                        <w:left w:val="none" w:sz="0" w:space="0" w:color="auto"/>
                        <w:bottom w:val="none" w:sz="0" w:space="0" w:color="auto"/>
                        <w:right w:val="none" w:sz="0" w:space="0" w:color="auto"/>
                      </w:divBdr>
                      <w:divsChild>
                        <w:div w:id="1035737215">
                          <w:marLeft w:val="0"/>
                          <w:marRight w:val="0"/>
                          <w:marTop w:val="0"/>
                          <w:marBottom w:val="0"/>
                          <w:divBdr>
                            <w:top w:val="none" w:sz="0" w:space="0" w:color="auto"/>
                            <w:left w:val="none" w:sz="0" w:space="0" w:color="auto"/>
                            <w:bottom w:val="none" w:sz="0" w:space="0" w:color="auto"/>
                            <w:right w:val="none" w:sz="0" w:space="0" w:color="auto"/>
                          </w:divBdr>
                        </w:div>
                      </w:divsChild>
                    </w:div>
                    <w:div w:id="1373655190">
                      <w:marLeft w:val="0"/>
                      <w:marRight w:val="0"/>
                      <w:marTop w:val="0"/>
                      <w:marBottom w:val="0"/>
                      <w:divBdr>
                        <w:top w:val="none" w:sz="0" w:space="0" w:color="auto"/>
                        <w:left w:val="none" w:sz="0" w:space="0" w:color="auto"/>
                        <w:bottom w:val="none" w:sz="0" w:space="0" w:color="auto"/>
                        <w:right w:val="none" w:sz="0" w:space="0" w:color="auto"/>
                      </w:divBdr>
                      <w:divsChild>
                        <w:div w:id="716203978">
                          <w:marLeft w:val="0"/>
                          <w:marRight w:val="0"/>
                          <w:marTop w:val="0"/>
                          <w:marBottom w:val="0"/>
                          <w:divBdr>
                            <w:top w:val="none" w:sz="0" w:space="0" w:color="auto"/>
                            <w:left w:val="none" w:sz="0" w:space="0" w:color="auto"/>
                            <w:bottom w:val="none" w:sz="0" w:space="0" w:color="auto"/>
                            <w:right w:val="none" w:sz="0" w:space="0" w:color="auto"/>
                          </w:divBdr>
                        </w:div>
                        <w:div w:id="1435713266">
                          <w:marLeft w:val="0"/>
                          <w:marRight w:val="0"/>
                          <w:marTop w:val="0"/>
                          <w:marBottom w:val="0"/>
                          <w:divBdr>
                            <w:top w:val="none" w:sz="0" w:space="0" w:color="auto"/>
                            <w:left w:val="none" w:sz="0" w:space="0" w:color="auto"/>
                            <w:bottom w:val="none" w:sz="0" w:space="0" w:color="auto"/>
                            <w:right w:val="none" w:sz="0" w:space="0" w:color="auto"/>
                          </w:divBdr>
                        </w:div>
                      </w:divsChild>
                    </w:div>
                    <w:div w:id="1653364954">
                      <w:marLeft w:val="0"/>
                      <w:marRight w:val="0"/>
                      <w:marTop w:val="0"/>
                      <w:marBottom w:val="0"/>
                      <w:divBdr>
                        <w:top w:val="none" w:sz="0" w:space="0" w:color="auto"/>
                        <w:left w:val="none" w:sz="0" w:space="0" w:color="auto"/>
                        <w:bottom w:val="none" w:sz="0" w:space="0" w:color="auto"/>
                        <w:right w:val="none" w:sz="0" w:space="0" w:color="auto"/>
                      </w:divBdr>
                      <w:divsChild>
                        <w:div w:id="1528373510">
                          <w:marLeft w:val="0"/>
                          <w:marRight w:val="0"/>
                          <w:marTop w:val="0"/>
                          <w:marBottom w:val="0"/>
                          <w:divBdr>
                            <w:top w:val="none" w:sz="0" w:space="0" w:color="auto"/>
                            <w:left w:val="none" w:sz="0" w:space="0" w:color="auto"/>
                            <w:bottom w:val="none" w:sz="0" w:space="0" w:color="auto"/>
                            <w:right w:val="none" w:sz="0" w:space="0" w:color="auto"/>
                          </w:divBdr>
                        </w:div>
                      </w:divsChild>
                    </w:div>
                    <w:div w:id="1799369736">
                      <w:marLeft w:val="0"/>
                      <w:marRight w:val="0"/>
                      <w:marTop w:val="0"/>
                      <w:marBottom w:val="0"/>
                      <w:divBdr>
                        <w:top w:val="none" w:sz="0" w:space="0" w:color="auto"/>
                        <w:left w:val="none" w:sz="0" w:space="0" w:color="auto"/>
                        <w:bottom w:val="none" w:sz="0" w:space="0" w:color="auto"/>
                        <w:right w:val="none" w:sz="0" w:space="0" w:color="auto"/>
                      </w:divBdr>
                      <w:divsChild>
                        <w:div w:id="1221021234">
                          <w:marLeft w:val="0"/>
                          <w:marRight w:val="0"/>
                          <w:marTop w:val="0"/>
                          <w:marBottom w:val="0"/>
                          <w:divBdr>
                            <w:top w:val="none" w:sz="0" w:space="0" w:color="auto"/>
                            <w:left w:val="none" w:sz="0" w:space="0" w:color="auto"/>
                            <w:bottom w:val="none" w:sz="0" w:space="0" w:color="auto"/>
                            <w:right w:val="none" w:sz="0" w:space="0" w:color="auto"/>
                          </w:divBdr>
                        </w:div>
                      </w:divsChild>
                    </w:div>
                    <w:div w:id="1972786073">
                      <w:marLeft w:val="0"/>
                      <w:marRight w:val="0"/>
                      <w:marTop w:val="0"/>
                      <w:marBottom w:val="0"/>
                      <w:divBdr>
                        <w:top w:val="none" w:sz="0" w:space="0" w:color="auto"/>
                        <w:left w:val="none" w:sz="0" w:space="0" w:color="auto"/>
                        <w:bottom w:val="none" w:sz="0" w:space="0" w:color="auto"/>
                        <w:right w:val="none" w:sz="0" w:space="0" w:color="auto"/>
                      </w:divBdr>
                      <w:divsChild>
                        <w:div w:id="94711282">
                          <w:marLeft w:val="0"/>
                          <w:marRight w:val="0"/>
                          <w:marTop w:val="0"/>
                          <w:marBottom w:val="0"/>
                          <w:divBdr>
                            <w:top w:val="none" w:sz="0" w:space="0" w:color="auto"/>
                            <w:left w:val="none" w:sz="0" w:space="0" w:color="auto"/>
                            <w:bottom w:val="none" w:sz="0" w:space="0" w:color="auto"/>
                            <w:right w:val="none" w:sz="0" w:space="0" w:color="auto"/>
                          </w:divBdr>
                        </w:div>
                        <w:div w:id="753014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4501922">
              <w:marLeft w:val="0"/>
              <w:marRight w:val="0"/>
              <w:marTop w:val="0"/>
              <w:marBottom w:val="0"/>
              <w:divBdr>
                <w:top w:val="none" w:sz="0" w:space="0" w:color="auto"/>
                <w:left w:val="none" w:sz="0" w:space="0" w:color="auto"/>
                <w:bottom w:val="none" w:sz="0" w:space="0" w:color="auto"/>
                <w:right w:val="none" w:sz="0" w:space="0" w:color="auto"/>
              </w:divBdr>
            </w:div>
            <w:div w:id="1356612258">
              <w:marLeft w:val="0"/>
              <w:marRight w:val="0"/>
              <w:marTop w:val="0"/>
              <w:marBottom w:val="0"/>
              <w:divBdr>
                <w:top w:val="none" w:sz="0" w:space="0" w:color="auto"/>
                <w:left w:val="none" w:sz="0" w:space="0" w:color="auto"/>
                <w:bottom w:val="none" w:sz="0" w:space="0" w:color="auto"/>
                <w:right w:val="none" w:sz="0" w:space="0" w:color="auto"/>
              </w:divBdr>
            </w:div>
            <w:div w:id="1774592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16391052">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47003420">
      <w:bodyDiv w:val="1"/>
      <w:marLeft w:val="0"/>
      <w:marRight w:val="0"/>
      <w:marTop w:val="0"/>
      <w:marBottom w:val="0"/>
      <w:divBdr>
        <w:top w:val="none" w:sz="0" w:space="0" w:color="auto"/>
        <w:left w:val="none" w:sz="0" w:space="0" w:color="auto"/>
        <w:bottom w:val="none" w:sz="0" w:space="0" w:color="auto"/>
        <w:right w:val="none" w:sz="0" w:space="0" w:color="auto"/>
      </w:divBdr>
    </w:div>
    <w:div w:id="751394495">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75247692">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797263171">
      <w:bodyDiv w:val="1"/>
      <w:marLeft w:val="0"/>
      <w:marRight w:val="0"/>
      <w:marTop w:val="0"/>
      <w:marBottom w:val="0"/>
      <w:divBdr>
        <w:top w:val="none" w:sz="0" w:space="0" w:color="auto"/>
        <w:left w:val="none" w:sz="0" w:space="0" w:color="auto"/>
        <w:bottom w:val="none" w:sz="0" w:space="0" w:color="auto"/>
        <w:right w:val="none" w:sz="0" w:space="0" w:color="auto"/>
      </w:divBdr>
      <w:divsChild>
        <w:div w:id="252474934">
          <w:marLeft w:val="547"/>
          <w:marRight w:val="0"/>
          <w:marTop w:val="0"/>
          <w:marBottom w:val="0"/>
          <w:divBdr>
            <w:top w:val="none" w:sz="0" w:space="0" w:color="auto"/>
            <w:left w:val="none" w:sz="0" w:space="0" w:color="auto"/>
            <w:bottom w:val="none" w:sz="0" w:space="0" w:color="auto"/>
            <w:right w:val="none" w:sz="0" w:space="0" w:color="auto"/>
          </w:divBdr>
        </w:div>
        <w:div w:id="1823429871">
          <w:marLeft w:val="547"/>
          <w:marRight w:val="0"/>
          <w:marTop w:val="0"/>
          <w:marBottom w:val="0"/>
          <w:divBdr>
            <w:top w:val="none" w:sz="0" w:space="0" w:color="auto"/>
            <w:left w:val="none" w:sz="0" w:space="0" w:color="auto"/>
            <w:bottom w:val="none" w:sz="0" w:space="0" w:color="auto"/>
            <w:right w:val="none" w:sz="0" w:space="0" w:color="auto"/>
          </w:divBdr>
        </w:div>
      </w:divsChild>
    </w:div>
    <w:div w:id="809056016">
      <w:bodyDiv w:val="1"/>
      <w:marLeft w:val="0"/>
      <w:marRight w:val="0"/>
      <w:marTop w:val="0"/>
      <w:marBottom w:val="0"/>
      <w:divBdr>
        <w:top w:val="none" w:sz="0" w:space="0" w:color="auto"/>
        <w:left w:val="none" w:sz="0" w:space="0" w:color="auto"/>
        <w:bottom w:val="none" w:sz="0" w:space="0" w:color="auto"/>
        <w:right w:val="none" w:sz="0" w:space="0" w:color="auto"/>
      </w:divBdr>
    </w:div>
    <w:div w:id="811482147">
      <w:bodyDiv w:val="1"/>
      <w:marLeft w:val="0"/>
      <w:marRight w:val="0"/>
      <w:marTop w:val="0"/>
      <w:marBottom w:val="0"/>
      <w:divBdr>
        <w:top w:val="none" w:sz="0" w:space="0" w:color="auto"/>
        <w:left w:val="none" w:sz="0" w:space="0" w:color="auto"/>
        <w:bottom w:val="none" w:sz="0" w:space="0" w:color="auto"/>
        <w:right w:val="none" w:sz="0" w:space="0" w:color="auto"/>
      </w:divBdr>
      <w:divsChild>
        <w:div w:id="179241336">
          <w:marLeft w:val="1800"/>
          <w:marRight w:val="0"/>
          <w:marTop w:val="0"/>
          <w:marBottom w:val="0"/>
          <w:divBdr>
            <w:top w:val="none" w:sz="0" w:space="0" w:color="auto"/>
            <w:left w:val="none" w:sz="0" w:space="0" w:color="auto"/>
            <w:bottom w:val="none" w:sz="0" w:space="0" w:color="auto"/>
            <w:right w:val="none" w:sz="0" w:space="0" w:color="auto"/>
          </w:divBdr>
        </w:div>
        <w:div w:id="1174764913">
          <w:marLeft w:val="547"/>
          <w:marRight w:val="0"/>
          <w:marTop w:val="0"/>
          <w:marBottom w:val="0"/>
          <w:divBdr>
            <w:top w:val="none" w:sz="0" w:space="0" w:color="auto"/>
            <w:left w:val="none" w:sz="0" w:space="0" w:color="auto"/>
            <w:bottom w:val="none" w:sz="0" w:space="0" w:color="auto"/>
            <w:right w:val="none" w:sz="0" w:space="0" w:color="auto"/>
          </w:divBdr>
        </w:div>
        <w:div w:id="1245912746">
          <w:marLeft w:val="547"/>
          <w:marRight w:val="0"/>
          <w:marTop w:val="0"/>
          <w:marBottom w:val="0"/>
          <w:divBdr>
            <w:top w:val="none" w:sz="0" w:space="0" w:color="auto"/>
            <w:left w:val="none" w:sz="0" w:space="0" w:color="auto"/>
            <w:bottom w:val="none" w:sz="0" w:space="0" w:color="auto"/>
            <w:right w:val="none" w:sz="0" w:space="0" w:color="auto"/>
          </w:divBdr>
        </w:div>
        <w:div w:id="1326057226">
          <w:marLeft w:val="547"/>
          <w:marRight w:val="0"/>
          <w:marTop w:val="0"/>
          <w:marBottom w:val="0"/>
          <w:divBdr>
            <w:top w:val="none" w:sz="0" w:space="0" w:color="auto"/>
            <w:left w:val="none" w:sz="0" w:space="0" w:color="auto"/>
            <w:bottom w:val="none" w:sz="0" w:space="0" w:color="auto"/>
            <w:right w:val="none" w:sz="0" w:space="0" w:color="auto"/>
          </w:divBdr>
        </w:div>
        <w:div w:id="1380739152">
          <w:marLeft w:val="547"/>
          <w:marRight w:val="0"/>
          <w:marTop w:val="0"/>
          <w:marBottom w:val="0"/>
          <w:divBdr>
            <w:top w:val="none" w:sz="0" w:space="0" w:color="auto"/>
            <w:left w:val="none" w:sz="0" w:space="0" w:color="auto"/>
            <w:bottom w:val="none" w:sz="0" w:space="0" w:color="auto"/>
            <w:right w:val="none" w:sz="0" w:space="0" w:color="auto"/>
          </w:divBdr>
        </w:div>
        <w:div w:id="1604605855">
          <w:marLeft w:val="1166"/>
          <w:marRight w:val="0"/>
          <w:marTop w:val="0"/>
          <w:marBottom w:val="0"/>
          <w:divBdr>
            <w:top w:val="none" w:sz="0" w:space="0" w:color="auto"/>
            <w:left w:val="none" w:sz="0" w:space="0" w:color="auto"/>
            <w:bottom w:val="none" w:sz="0" w:space="0" w:color="auto"/>
            <w:right w:val="none" w:sz="0" w:space="0" w:color="auto"/>
          </w:divBdr>
        </w:div>
        <w:div w:id="1638292763">
          <w:marLeft w:val="547"/>
          <w:marRight w:val="0"/>
          <w:marTop w:val="0"/>
          <w:marBottom w:val="0"/>
          <w:divBdr>
            <w:top w:val="none" w:sz="0" w:space="0" w:color="auto"/>
            <w:left w:val="none" w:sz="0" w:space="0" w:color="auto"/>
            <w:bottom w:val="none" w:sz="0" w:space="0" w:color="auto"/>
            <w:right w:val="none" w:sz="0" w:space="0" w:color="auto"/>
          </w:divBdr>
        </w:div>
        <w:div w:id="1644429924">
          <w:marLeft w:val="547"/>
          <w:marRight w:val="0"/>
          <w:marTop w:val="0"/>
          <w:marBottom w:val="0"/>
          <w:divBdr>
            <w:top w:val="none" w:sz="0" w:space="0" w:color="auto"/>
            <w:left w:val="none" w:sz="0" w:space="0" w:color="auto"/>
            <w:bottom w:val="none" w:sz="0" w:space="0" w:color="auto"/>
            <w:right w:val="none" w:sz="0" w:space="0" w:color="auto"/>
          </w:divBdr>
        </w:div>
      </w:divsChild>
    </w:div>
    <w:div w:id="816145821">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31331346">
      <w:bodyDiv w:val="1"/>
      <w:marLeft w:val="0"/>
      <w:marRight w:val="0"/>
      <w:marTop w:val="0"/>
      <w:marBottom w:val="0"/>
      <w:divBdr>
        <w:top w:val="none" w:sz="0" w:space="0" w:color="auto"/>
        <w:left w:val="none" w:sz="0" w:space="0" w:color="auto"/>
        <w:bottom w:val="none" w:sz="0" w:space="0" w:color="auto"/>
        <w:right w:val="none" w:sz="0" w:space="0" w:color="auto"/>
      </w:divBdr>
      <w:divsChild>
        <w:div w:id="778794734">
          <w:marLeft w:val="547"/>
          <w:marRight w:val="0"/>
          <w:marTop w:val="60"/>
          <w:marBottom w:val="0"/>
          <w:divBdr>
            <w:top w:val="none" w:sz="0" w:space="0" w:color="auto"/>
            <w:left w:val="none" w:sz="0" w:space="0" w:color="auto"/>
            <w:bottom w:val="none" w:sz="0" w:space="0" w:color="auto"/>
            <w:right w:val="none" w:sz="0" w:space="0" w:color="auto"/>
          </w:divBdr>
        </w:div>
        <w:div w:id="818810434">
          <w:marLeft w:val="547"/>
          <w:marRight w:val="0"/>
          <w:marTop w:val="0"/>
          <w:marBottom w:val="0"/>
          <w:divBdr>
            <w:top w:val="none" w:sz="0" w:space="0" w:color="auto"/>
            <w:left w:val="none" w:sz="0" w:space="0" w:color="auto"/>
            <w:bottom w:val="none" w:sz="0" w:space="0" w:color="auto"/>
            <w:right w:val="none" w:sz="0" w:space="0" w:color="auto"/>
          </w:divBdr>
        </w:div>
        <w:div w:id="1234006946">
          <w:marLeft w:val="547"/>
          <w:marRight w:val="0"/>
          <w:marTop w:val="0"/>
          <w:marBottom w:val="0"/>
          <w:divBdr>
            <w:top w:val="none" w:sz="0" w:space="0" w:color="auto"/>
            <w:left w:val="none" w:sz="0" w:space="0" w:color="auto"/>
            <w:bottom w:val="none" w:sz="0" w:space="0" w:color="auto"/>
            <w:right w:val="none" w:sz="0" w:space="0" w:color="auto"/>
          </w:divBdr>
        </w:div>
        <w:div w:id="1741977313">
          <w:marLeft w:val="547"/>
          <w:marRight w:val="0"/>
          <w:marTop w:val="0"/>
          <w:marBottom w:val="0"/>
          <w:divBdr>
            <w:top w:val="none" w:sz="0" w:space="0" w:color="auto"/>
            <w:left w:val="none" w:sz="0" w:space="0" w:color="auto"/>
            <w:bottom w:val="none" w:sz="0" w:space="0" w:color="auto"/>
            <w:right w:val="none" w:sz="0" w:space="0" w:color="auto"/>
          </w:divBdr>
        </w:div>
        <w:div w:id="2023360018">
          <w:marLeft w:val="547"/>
          <w:marRight w:val="0"/>
          <w:marTop w:val="0"/>
          <w:marBottom w:val="0"/>
          <w:divBdr>
            <w:top w:val="none" w:sz="0" w:space="0" w:color="auto"/>
            <w:left w:val="none" w:sz="0" w:space="0" w:color="auto"/>
            <w:bottom w:val="none" w:sz="0" w:space="0" w:color="auto"/>
            <w:right w:val="none" w:sz="0" w:space="0" w:color="auto"/>
          </w:divBdr>
        </w:div>
      </w:divsChild>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64052242">
      <w:bodyDiv w:val="1"/>
      <w:marLeft w:val="0"/>
      <w:marRight w:val="0"/>
      <w:marTop w:val="0"/>
      <w:marBottom w:val="0"/>
      <w:divBdr>
        <w:top w:val="none" w:sz="0" w:space="0" w:color="auto"/>
        <w:left w:val="none" w:sz="0" w:space="0" w:color="auto"/>
        <w:bottom w:val="none" w:sz="0" w:space="0" w:color="auto"/>
        <w:right w:val="none" w:sz="0" w:space="0" w:color="auto"/>
      </w:divBdr>
    </w:div>
    <w:div w:id="870528759">
      <w:bodyDiv w:val="1"/>
      <w:marLeft w:val="0"/>
      <w:marRight w:val="0"/>
      <w:marTop w:val="0"/>
      <w:marBottom w:val="0"/>
      <w:divBdr>
        <w:top w:val="none" w:sz="0" w:space="0" w:color="auto"/>
        <w:left w:val="none" w:sz="0" w:space="0" w:color="auto"/>
        <w:bottom w:val="none" w:sz="0" w:space="0" w:color="auto"/>
        <w:right w:val="none" w:sz="0" w:space="0" w:color="auto"/>
      </w:divBdr>
    </w:div>
    <w:div w:id="890652546">
      <w:bodyDiv w:val="1"/>
      <w:marLeft w:val="0"/>
      <w:marRight w:val="0"/>
      <w:marTop w:val="0"/>
      <w:marBottom w:val="0"/>
      <w:divBdr>
        <w:top w:val="none" w:sz="0" w:space="0" w:color="auto"/>
        <w:left w:val="none" w:sz="0" w:space="0" w:color="auto"/>
        <w:bottom w:val="none" w:sz="0" w:space="0" w:color="auto"/>
        <w:right w:val="none" w:sz="0" w:space="0" w:color="auto"/>
      </w:divBdr>
      <w:divsChild>
        <w:div w:id="1511020088">
          <w:marLeft w:val="547"/>
          <w:marRight w:val="0"/>
          <w:marTop w:val="0"/>
          <w:marBottom w:val="120"/>
          <w:divBdr>
            <w:top w:val="none" w:sz="0" w:space="0" w:color="auto"/>
            <w:left w:val="none" w:sz="0" w:space="0" w:color="auto"/>
            <w:bottom w:val="none" w:sz="0" w:space="0" w:color="auto"/>
            <w:right w:val="none" w:sz="0" w:space="0" w:color="auto"/>
          </w:divBdr>
        </w:div>
        <w:div w:id="1730227721">
          <w:marLeft w:val="1166"/>
          <w:marRight w:val="0"/>
          <w:marTop w:val="0"/>
          <w:marBottom w:val="120"/>
          <w:divBdr>
            <w:top w:val="none" w:sz="0" w:space="0" w:color="auto"/>
            <w:left w:val="none" w:sz="0" w:space="0" w:color="auto"/>
            <w:bottom w:val="none" w:sz="0" w:space="0" w:color="auto"/>
            <w:right w:val="none" w:sz="0" w:space="0" w:color="auto"/>
          </w:divBdr>
        </w:div>
      </w:divsChild>
    </w:div>
    <w:div w:id="893808598">
      <w:bodyDiv w:val="1"/>
      <w:marLeft w:val="0"/>
      <w:marRight w:val="0"/>
      <w:marTop w:val="0"/>
      <w:marBottom w:val="0"/>
      <w:divBdr>
        <w:top w:val="none" w:sz="0" w:space="0" w:color="auto"/>
        <w:left w:val="none" w:sz="0" w:space="0" w:color="auto"/>
        <w:bottom w:val="none" w:sz="0" w:space="0" w:color="auto"/>
        <w:right w:val="none" w:sz="0" w:space="0" w:color="auto"/>
      </w:divBdr>
    </w:div>
    <w:div w:id="899363518">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1283504">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3119089">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9286051">
      <w:bodyDiv w:val="1"/>
      <w:marLeft w:val="0"/>
      <w:marRight w:val="0"/>
      <w:marTop w:val="0"/>
      <w:marBottom w:val="0"/>
      <w:divBdr>
        <w:top w:val="none" w:sz="0" w:space="0" w:color="auto"/>
        <w:left w:val="none" w:sz="0" w:space="0" w:color="auto"/>
        <w:bottom w:val="none" w:sz="0" w:space="0" w:color="auto"/>
        <w:right w:val="none" w:sz="0" w:space="0" w:color="auto"/>
      </w:divBdr>
    </w:div>
    <w:div w:id="996418465">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12099570">
      <w:bodyDiv w:val="1"/>
      <w:marLeft w:val="0"/>
      <w:marRight w:val="0"/>
      <w:marTop w:val="0"/>
      <w:marBottom w:val="0"/>
      <w:divBdr>
        <w:top w:val="none" w:sz="0" w:space="0" w:color="auto"/>
        <w:left w:val="none" w:sz="0" w:space="0" w:color="auto"/>
        <w:bottom w:val="none" w:sz="0" w:space="0" w:color="auto"/>
        <w:right w:val="none" w:sz="0" w:space="0" w:color="auto"/>
      </w:divBdr>
    </w:div>
    <w:div w:id="1023434195">
      <w:bodyDiv w:val="1"/>
      <w:marLeft w:val="0"/>
      <w:marRight w:val="0"/>
      <w:marTop w:val="0"/>
      <w:marBottom w:val="0"/>
      <w:divBdr>
        <w:top w:val="none" w:sz="0" w:space="0" w:color="auto"/>
        <w:left w:val="none" w:sz="0" w:space="0" w:color="auto"/>
        <w:bottom w:val="none" w:sz="0" w:space="0" w:color="auto"/>
        <w:right w:val="none" w:sz="0" w:space="0" w:color="auto"/>
      </w:divBdr>
      <w:divsChild>
        <w:div w:id="28914567">
          <w:marLeft w:val="1166"/>
          <w:marRight w:val="0"/>
          <w:marTop w:val="0"/>
          <w:marBottom w:val="0"/>
          <w:divBdr>
            <w:top w:val="none" w:sz="0" w:space="0" w:color="auto"/>
            <w:left w:val="none" w:sz="0" w:space="0" w:color="auto"/>
            <w:bottom w:val="none" w:sz="0" w:space="0" w:color="auto"/>
            <w:right w:val="none" w:sz="0" w:space="0" w:color="auto"/>
          </w:divBdr>
        </w:div>
        <w:div w:id="58795148">
          <w:marLeft w:val="1166"/>
          <w:marRight w:val="0"/>
          <w:marTop w:val="0"/>
          <w:marBottom w:val="0"/>
          <w:divBdr>
            <w:top w:val="none" w:sz="0" w:space="0" w:color="auto"/>
            <w:left w:val="none" w:sz="0" w:space="0" w:color="auto"/>
            <w:bottom w:val="none" w:sz="0" w:space="0" w:color="auto"/>
            <w:right w:val="none" w:sz="0" w:space="0" w:color="auto"/>
          </w:divBdr>
        </w:div>
        <w:div w:id="250742310">
          <w:marLeft w:val="1800"/>
          <w:marRight w:val="0"/>
          <w:marTop w:val="0"/>
          <w:marBottom w:val="0"/>
          <w:divBdr>
            <w:top w:val="none" w:sz="0" w:space="0" w:color="auto"/>
            <w:left w:val="none" w:sz="0" w:space="0" w:color="auto"/>
            <w:bottom w:val="none" w:sz="0" w:space="0" w:color="auto"/>
            <w:right w:val="none" w:sz="0" w:space="0" w:color="auto"/>
          </w:divBdr>
        </w:div>
        <w:div w:id="267785326">
          <w:marLeft w:val="1800"/>
          <w:marRight w:val="0"/>
          <w:marTop w:val="0"/>
          <w:marBottom w:val="0"/>
          <w:divBdr>
            <w:top w:val="none" w:sz="0" w:space="0" w:color="auto"/>
            <w:left w:val="none" w:sz="0" w:space="0" w:color="auto"/>
            <w:bottom w:val="none" w:sz="0" w:space="0" w:color="auto"/>
            <w:right w:val="none" w:sz="0" w:space="0" w:color="auto"/>
          </w:divBdr>
        </w:div>
        <w:div w:id="918515925">
          <w:marLeft w:val="1166"/>
          <w:marRight w:val="0"/>
          <w:marTop w:val="0"/>
          <w:marBottom w:val="0"/>
          <w:divBdr>
            <w:top w:val="none" w:sz="0" w:space="0" w:color="auto"/>
            <w:left w:val="none" w:sz="0" w:space="0" w:color="auto"/>
            <w:bottom w:val="none" w:sz="0" w:space="0" w:color="auto"/>
            <w:right w:val="none" w:sz="0" w:space="0" w:color="auto"/>
          </w:divBdr>
        </w:div>
        <w:div w:id="1007245053">
          <w:marLeft w:val="547"/>
          <w:marRight w:val="0"/>
          <w:marTop w:val="0"/>
          <w:marBottom w:val="0"/>
          <w:divBdr>
            <w:top w:val="none" w:sz="0" w:space="0" w:color="auto"/>
            <w:left w:val="none" w:sz="0" w:space="0" w:color="auto"/>
            <w:bottom w:val="none" w:sz="0" w:space="0" w:color="auto"/>
            <w:right w:val="none" w:sz="0" w:space="0" w:color="auto"/>
          </w:divBdr>
        </w:div>
        <w:div w:id="1325470428">
          <w:marLeft w:val="547"/>
          <w:marRight w:val="0"/>
          <w:marTop w:val="0"/>
          <w:marBottom w:val="0"/>
          <w:divBdr>
            <w:top w:val="none" w:sz="0" w:space="0" w:color="auto"/>
            <w:left w:val="none" w:sz="0" w:space="0" w:color="auto"/>
            <w:bottom w:val="none" w:sz="0" w:space="0" w:color="auto"/>
            <w:right w:val="none" w:sz="0" w:space="0" w:color="auto"/>
          </w:divBdr>
        </w:div>
        <w:div w:id="1629701244">
          <w:marLeft w:val="547"/>
          <w:marRight w:val="0"/>
          <w:marTop w:val="0"/>
          <w:marBottom w:val="0"/>
          <w:divBdr>
            <w:top w:val="none" w:sz="0" w:space="0" w:color="auto"/>
            <w:left w:val="none" w:sz="0" w:space="0" w:color="auto"/>
            <w:bottom w:val="none" w:sz="0" w:space="0" w:color="auto"/>
            <w:right w:val="none" w:sz="0" w:space="0" w:color="auto"/>
          </w:divBdr>
        </w:div>
        <w:div w:id="1762604895">
          <w:marLeft w:val="547"/>
          <w:marRight w:val="0"/>
          <w:marTop w:val="0"/>
          <w:marBottom w:val="0"/>
          <w:divBdr>
            <w:top w:val="none" w:sz="0" w:space="0" w:color="auto"/>
            <w:left w:val="none" w:sz="0" w:space="0" w:color="auto"/>
            <w:bottom w:val="none" w:sz="0" w:space="0" w:color="auto"/>
            <w:right w:val="none" w:sz="0" w:space="0" w:color="auto"/>
          </w:divBdr>
        </w:div>
        <w:div w:id="2000647462">
          <w:marLeft w:val="1166"/>
          <w:marRight w:val="0"/>
          <w:marTop w:val="0"/>
          <w:marBottom w:val="0"/>
          <w:divBdr>
            <w:top w:val="none" w:sz="0" w:space="0" w:color="auto"/>
            <w:left w:val="none" w:sz="0" w:space="0" w:color="auto"/>
            <w:bottom w:val="none" w:sz="0" w:space="0" w:color="auto"/>
            <w:right w:val="none" w:sz="0" w:space="0" w:color="auto"/>
          </w:divBdr>
        </w:div>
        <w:div w:id="2105375813">
          <w:marLeft w:val="1166"/>
          <w:marRight w:val="0"/>
          <w:marTop w:val="0"/>
          <w:marBottom w:val="0"/>
          <w:divBdr>
            <w:top w:val="none" w:sz="0" w:space="0" w:color="auto"/>
            <w:left w:val="none" w:sz="0" w:space="0" w:color="auto"/>
            <w:bottom w:val="none" w:sz="0" w:space="0" w:color="auto"/>
            <w:right w:val="none" w:sz="0" w:space="0" w:color="auto"/>
          </w:divBdr>
        </w:div>
      </w:divsChild>
    </w:div>
    <w:div w:id="1024210768">
      <w:bodyDiv w:val="1"/>
      <w:marLeft w:val="0"/>
      <w:marRight w:val="0"/>
      <w:marTop w:val="0"/>
      <w:marBottom w:val="0"/>
      <w:divBdr>
        <w:top w:val="none" w:sz="0" w:space="0" w:color="auto"/>
        <w:left w:val="none" w:sz="0" w:space="0" w:color="auto"/>
        <w:bottom w:val="none" w:sz="0" w:space="0" w:color="auto"/>
        <w:right w:val="none" w:sz="0" w:space="0" w:color="auto"/>
      </w:divBdr>
      <w:divsChild>
        <w:div w:id="187841434">
          <w:marLeft w:val="547"/>
          <w:marRight w:val="0"/>
          <w:marTop w:val="0"/>
          <w:marBottom w:val="0"/>
          <w:divBdr>
            <w:top w:val="none" w:sz="0" w:space="0" w:color="auto"/>
            <w:left w:val="none" w:sz="0" w:space="0" w:color="auto"/>
            <w:bottom w:val="none" w:sz="0" w:space="0" w:color="auto"/>
            <w:right w:val="none" w:sz="0" w:space="0" w:color="auto"/>
          </w:divBdr>
        </w:div>
        <w:div w:id="555556106">
          <w:marLeft w:val="547"/>
          <w:marRight w:val="0"/>
          <w:marTop w:val="0"/>
          <w:marBottom w:val="0"/>
          <w:divBdr>
            <w:top w:val="none" w:sz="0" w:space="0" w:color="auto"/>
            <w:left w:val="none" w:sz="0" w:space="0" w:color="auto"/>
            <w:bottom w:val="none" w:sz="0" w:space="0" w:color="auto"/>
            <w:right w:val="none" w:sz="0" w:space="0" w:color="auto"/>
          </w:divBdr>
        </w:div>
        <w:div w:id="935863387">
          <w:marLeft w:val="547"/>
          <w:marRight w:val="0"/>
          <w:marTop w:val="60"/>
          <w:marBottom w:val="0"/>
          <w:divBdr>
            <w:top w:val="none" w:sz="0" w:space="0" w:color="auto"/>
            <w:left w:val="none" w:sz="0" w:space="0" w:color="auto"/>
            <w:bottom w:val="none" w:sz="0" w:space="0" w:color="auto"/>
            <w:right w:val="none" w:sz="0" w:space="0" w:color="auto"/>
          </w:divBdr>
        </w:div>
        <w:div w:id="1146237083">
          <w:marLeft w:val="547"/>
          <w:marRight w:val="0"/>
          <w:marTop w:val="0"/>
          <w:marBottom w:val="0"/>
          <w:divBdr>
            <w:top w:val="none" w:sz="0" w:space="0" w:color="auto"/>
            <w:left w:val="none" w:sz="0" w:space="0" w:color="auto"/>
            <w:bottom w:val="none" w:sz="0" w:space="0" w:color="auto"/>
            <w:right w:val="none" w:sz="0" w:space="0" w:color="auto"/>
          </w:divBdr>
        </w:div>
        <w:div w:id="1230921664">
          <w:marLeft w:val="547"/>
          <w:marRight w:val="0"/>
          <w:marTop w:val="0"/>
          <w:marBottom w:val="0"/>
          <w:divBdr>
            <w:top w:val="none" w:sz="0" w:space="0" w:color="auto"/>
            <w:left w:val="none" w:sz="0" w:space="0" w:color="auto"/>
            <w:bottom w:val="none" w:sz="0" w:space="0" w:color="auto"/>
            <w:right w:val="none" w:sz="0" w:space="0" w:color="auto"/>
          </w:divBdr>
        </w:div>
        <w:div w:id="1877430710">
          <w:marLeft w:val="1166"/>
          <w:marRight w:val="0"/>
          <w:marTop w:val="0"/>
          <w:marBottom w:val="0"/>
          <w:divBdr>
            <w:top w:val="none" w:sz="0" w:space="0" w:color="auto"/>
            <w:left w:val="none" w:sz="0" w:space="0" w:color="auto"/>
            <w:bottom w:val="none" w:sz="0" w:space="0" w:color="auto"/>
            <w:right w:val="none" w:sz="0" w:space="0" w:color="auto"/>
          </w:divBdr>
        </w:div>
        <w:div w:id="2047901605">
          <w:marLeft w:val="547"/>
          <w:marRight w:val="0"/>
          <w:marTop w:val="0"/>
          <w:marBottom w:val="120"/>
          <w:divBdr>
            <w:top w:val="none" w:sz="0" w:space="0" w:color="auto"/>
            <w:left w:val="none" w:sz="0" w:space="0" w:color="auto"/>
            <w:bottom w:val="none" w:sz="0" w:space="0" w:color="auto"/>
            <w:right w:val="none" w:sz="0" w:space="0" w:color="auto"/>
          </w:divBdr>
        </w:div>
      </w:divsChild>
    </w:div>
    <w:div w:id="1029378980">
      <w:bodyDiv w:val="1"/>
      <w:marLeft w:val="0"/>
      <w:marRight w:val="0"/>
      <w:marTop w:val="0"/>
      <w:marBottom w:val="0"/>
      <w:divBdr>
        <w:top w:val="none" w:sz="0" w:space="0" w:color="auto"/>
        <w:left w:val="none" w:sz="0" w:space="0" w:color="auto"/>
        <w:bottom w:val="none" w:sz="0" w:space="0" w:color="auto"/>
        <w:right w:val="none" w:sz="0" w:space="0" w:color="auto"/>
      </w:divBdr>
    </w:div>
    <w:div w:id="1031957119">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457626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39815190">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71078637">
      <w:bodyDiv w:val="1"/>
      <w:marLeft w:val="0"/>
      <w:marRight w:val="0"/>
      <w:marTop w:val="0"/>
      <w:marBottom w:val="0"/>
      <w:divBdr>
        <w:top w:val="none" w:sz="0" w:space="0" w:color="auto"/>
        <w:left w:val="none" w:sz="0" w:space="0" w:color="auto"/>
        <w:bottom w:val="none" w:sz="0" w:space="0" w:color="auto"/>
        <w:right w:val="none" w:sz="0" w:space="0" w:color="auto"/>
      </w:divBdr>
    </w:div>
    <w:div w:id="1091118715">
      <w:bodyDiv w:val="1"/>
      <w:marLeft w:val="0"/>
      <w:marRight w:val="0"/>
      <w:marTop w:val="0"/>
      <w:marBottom w:val="0"/>
      <w:divBdr>
        <w:top w:val="none" w:sz="0" w:space="0" w:color="auto"/>
        <w:left w:val="none" w:sz="0" w:space="0" w:color="auto"/>
        <w:bottom w:val="none" w:sz="0" w:space="0" w:color="auto"/>
        <w:right w:val="none" w:sz="0" w:space="0" w:color="auto"/>
      </w:divBdr>
      <w:divsChild>
        <w:div w:id="221722411">
          <w:marLeft w:val="547"/>
          <w:marRight w:val="0"/>
          <w:marTop w:val="0"/>
          <w:marBottom w:val="120"/>
          <w:divBdr>
            <w:top w:val="none" w:sz="0" w:space="0" w:color="auto"/>
            <w:left w:val="none" w:sz="0" w:space="0" w:color="auto"/>
            <w:bottom w:val="none" w:sz="0" w:space="0" w:color="auto"/>
            <w:right w:val="none" w:sz="0" w:space="0" w:color="auto"/>
          </w:divBdr>
        </w:div>
        <w:div w:id="651254081">
          <w:marLeft w:val="547"/>
          <w:marRight w:val="0"/>
          <w:marTop w:val="0"/>
          <w:marBottom w:val="0"/>
          <w:divBdr>
            <w:top w:val="none" w:sz="0" w:space="0" w:color="auto"/>
            <w:left w:val="none" w:sz="0" w:space="0" w:color="auto"/>
            <w:bottom w:val="none" w:sz="0" w:space="0" w:color="auto"/>
            <w:right w:val="none" w:sz="0" w:space="0" w:color="auto"/>
          </w:divBdr>
        </w:div>
        <w:div w:id="670913938">
          <w:marLeft w:val="547"/>
          <w:marRight w:val="0"/>
          <w:marTop w:val="0"/>
          <w:marBottom w:val="0"/>
          <w:divBdr>
            <w:top w:val="none" w:sz="0" w:space="0" w:color="auto"/>
            <w:left w:val="none" w:sz="0" w:space="0" w:color="auto"/>
            <w:bottom w:val="none" w:sz="0" w:space="0" w:color="auto"/>
            <w:right w:val="none" w:sz="0" w:space="0" w:color="auto"/>
          </w:divBdr>
        </w:div>
        <w:div w:id="1848250663">
          <w:marLeft w:val="547"/>
          <w:marRight w:val="0"/>
          <w:marTop w:val="0"/>
          <w:marBottom w:val="0"/>
          <w:divBdr>
            <w:top w:val="none" w:sz="0" w:space="0" w:color="auto"/>
            <w:left w:val="none" w:sz="0" w:space="0" w:color="auto"/>
            <w:bottom w:val="none" w:sz="0" w:space="0" w:color="auto"/>
            <w:right w:val="none" w:sz="0" w:space="0" w:color="auto"/>
          </w:divBdr>
        </w:div>
      </w:divsChild>
    </w:div>
    <w:div w:id="1107894616">
      <w:bodyDiv w:val="1"/>
      <w:marLeft w:val="0"/>
      <w:marRight w:val="0"/>
      <w:marTop w:val="0"/>
      <w:marBottom w:val="0"/>
      <w:divBdr>
        <w:top w:val="none" w:sz="0" w:space="0" w:color="auto"/>
        <w:left w:val="none" w:sz="0" w:space="0" w:color="auto"/>
        <w:bottom w:val="none" w:sz="0" w:space="0" w:color="auto"/>
        <w:right w:val="none" w:sz="0" w:space="0" w:color="auto"/>
      </w:divBdr>
      <w:divsChild>
        <w:div w:id="1494756554">
          <w:marLeft w:val="547"/>
          <w:marRight w:val="0"/>
          <w:marTop w:val="0"/>
          <w:marBottom w:val="0"/>
          <w:divBdr>
            <w:top w:val="none" w:sz="0" w:space="0" w:color="auto"/>
            <w:left w:val="none" w:sz="0" w:space="0" w:color="auto"/>
            <w:bottom w:val="none" w:sz="0" w:space="0" w:color="auto"/>
            <w:right w:val="none" w:sz="0" w:space="0" w:color="auto"/>
          </w:divBdr>
        </w:div>
        <w:div w:id="1589777705">
          <w:marLeft w:val="1166"/>
          <w:marRight w:val="0"/>
          <w:marTop w:val="0"/>
          <w:marBottom w:val="0"/>
          <w:divBdr>
            <w:top w:val="none" w:sz="0" w:space="0" w:color="auto"/>
            <w:left w:val="none" w:sz="0" w:space="0" w:color="auto"/>
            <w:bottom w:val="none" w:sz="0" w:space="0" w:color="auto"/>
            <w:right w:val="none" w:sz="0" w:space="0" w:color="auto"/>
          </w:divBdr>
        </w:div>
      </w:divsChild>
    </w:div>
    <w:div w:id="1113207078">
      <w:bodyDiv w:val="1"/>
      <w:marLeft w:val="0"/>
      <w:marRight w:val="0"/>
      <w:marTop w:val="0"/>
      <w:marBottom w:val="0"/>
      <w:divBdr>
        <w:top w:val="none" w:sz="0" w:space="0" w:color="auto"/>
        <w:left w:val="none" w:sz="0" w:space="0" w:color="auto"/>
        <w:bottom w:val="none" w:sz="0" w:space="0" w:color="auto"/>
        <w:right w:val="none" w:sz="0" w:space="0" w:color="auto"/>
      </w:divBdr>
    </w:div>
    <w:div w:id="1131824205">
      <w:bodyDiv w:val="1"/>
      <w:marLeft w:val="0"/>
      <w:marRight w:val="0"/>
      <w:marTop w:val="0"/>
      <w:marBottom w:val="0"/>
      <w:divBdr>
        <w:top w:val="none" w:sz="0" w:space="0" w:color="auto"/>
        <w:left w:val="none" w:sz="0" w:space="0" w:color="auto"/>
        <w:bottom w:val="none" w:sz="0" w:space="0" w:color="auto"/>
        <w:right w:val="none" w:sz="0" w:space="0" w:color="auto"/>
      </w:divBdr>
    </w:div>
    <w:div w:id="1163358064">
      <w:bodyDiv w:val="1"/>
      <w:marLeft w:val="0"/>
      <w:marRight w:val="0"/>
      <w:marTop w:val="0"/>
      <w:marBottom w:val="0"/>
      <w:divBdr>
        <w:top w:val="none" w:sz="0" w:space="0" w:color="auto"/>
        <w:left w:val="none" w:sz="0" w:space="0" w:color="auto"/>
        <w:bottom w:val="none" w:sz="0" w:space="0" w:color="auto"/>
        <w:right w:val="none" w:sz="0" w:space="0" w:color="auto"/>
      </w:divBdr>
      <w:divsChild>
        <w:div w:id="11301189">
          <w:marLeft w:val="1166"/>
          <w:marRight w:val="0"/>
          <w:marTop w:val="60"/>
          <w:marBottom w:val="120"/>
          <w:divBdr>
            <w:top w:val="none" w:sz="0" w:space="0" w:color="auto"/>
            <w:left w:val="none" w:sz="0" w:space="0" w:color="auto"/>
            <w:bottom w:val="none" w:sz="0" w:space="0" w:color="auto"/>
            <w:right w:val="none" w:sz="0" w:space="0" w:color="auto"/>
          </w:divBdr>
        </w:div>
        <w:div w:id="909846225">
          <w:marLeft w:val="547"/>
          <w:marRight w:val="0"/>
          <w:marTop w:val="60"/>
          <w:marBottom w:val="120"/>
          <w:divBdr>
            <w:top w:val="none" w:sz="0" w:space="0" w:color="auto"/>
            <w:left w:val="none" w:sz="0" w:space="0" w:color="auto"/>
            <w:bottom w:val="none" w:sz="0" w:space="0" w:color="auto"/>
            <w:right w:val="none" w:sz="0" w:space="0" w:color="auto"/>
          </w:divBdr>
        </w:div>
        <w:div w:id="910776823">
          <w:marLeft w:val="547"/>
          <w:marRight w:val="0"/>
          <w:marTop w:val="60"/>
          <w:marBottom w:val="120"/>
          <w:divBdr>
            <w:top w:val="none" w:sz="0" w:space="0" w:color="auto"/>
            <w:left w:val="none" w:sz="0" w:space="0" w:color="auto"/>
            <w:bottom w:val="none" w:sz="0" w:space="0" w:color="auto"/>
            <w:right w:val="none" w:sz="0" w:space="0" w:color="auto"/>
          </w:divBdr>
        </w:div>
        <w:div w:id="1013193220">
          <w:marLeft w:val="547"/>
          <w:marRight w:val="0"/>
          <w:marTop w:val="60"/>
          <w:marBottom w:val="120"/>
          <w:divBdr>
            <w:top w:val="none" w:sz="0" w:space="0" w:color="auto"/>
            <w:left w:val="none" w:sz="0" w:space="0" w:color="auto"/>
            <w:bottom w:val="none" w:sz="0" w:space="0" w:color="auto"/>
            <w:right w:val="none" w:sz="0" w:space="0" w:color="auto"/>
          </w:divBdr>
        </w:div>
        <w:div w:id="1178353814">
          <w:marLeft w:val="547"/>
          <w:marRight w:val="0"/>
          <w:marTop w:val="60"/>
          <w:marBottom w:val="120"/>
          <w:divBdr>
            <w:top w:val="none" w:sz="0" w:space="0" w:color="auto"/>
            <w:left w:val="none" w:sz="0" w:space="0" w:color="auto"/>
            <w:bottom w:val="none" w:sz="0" w:space="0" w:color="auto"/>
            <w:right w:val="none" w:sz="0" w:space="0" w:color="auto"/>
          </w:divBdr>
        </w:div>
        <w:div w:id="1198158198">
          <w:marLeft w:val="1166"/>
          <w:marRight w:val="0"/>
          <w:marTop w:val="60"/>
          <w:marBottom w:val="120"/>
          <w:divBdr>
            <w:top w:val="none" w:sz="0" w:space="0" w:color="auto"/>
            <w:left w:val="none" w:sz="0" w:space="0" w:color="auto"/>
            <w:bottom w:val="none" w:sz="0" w:space="0" w:color="auto"/>
            <w:right w:val="none" w:sz="0" w:space="0" w:color="auto"/>
          </w:divBdr>
        </w:div>
        <w:div w:id="1955475125">
          <w:marLeft w:val="1166"/>
          <w:marRight w:val="0"/>
          <w:marTop w:val="60"/>
          <w:marBottom w:val="120"/>
          <w:divBdr>
            <w:top w:val="none" w:sz="0" w:space="0" w:color="auto"/>
            <w:left w:val="none" w:sz="0" w:space="0" w:color="auto"/>
            <w:bottom w:val="none" w:sz="0" w:space="0" w:color="auto"/>
            <w:right w:val="none" w:sz="0" w:space="0" w:color="auto"/>
          </w:divBdr>
        </w:div>
      </w:divsChild>
    </w:div>
    <w:div w:id="1164081547">
      <w:bodyDiv w:val="1"/>
      <w:marLeft w:val="0"/>
      <w:marRight w:val="0"/>
      <w:marTop w:val="0"/>
      <w:marBottom w:val="0"/>
      <w:divBdr>
        <w:top w:val="none" w:sz="0" w:space="0" w:color="auto"/>
        <w:left w:val="none" w:sz="0" w:space="0" w:color="auto"/>
        <w:bottom w:val="none" w:sz="0" w:space="0" w:color="auto"/>
        <w:right w:val="none" w:sz="0" w:space="0" w:color="auto"/>
      </w:divBdr>
    </w:div>
    <w:div w:id="1165165985">
      <w:bodyDiv w:val="1"/>
      <w:marLeft w:val="0"/>
      <w:marRight w:val="0"/>
      <w:marTop w:val="0"/>
      <w:marBottom w:val="0"/>
      <w:divBdr>
        <w:top w:val="none" w:sz="0" w:space="0" w:color="auto"/>
        <w:left w:val="none" w:sz="0" w:space="0" w:color="auto"/>
        <w:bottom w:val="none" w:sz="0" w:space="0" w:color="auto"/>
        <w:right w:val="none" w:sz="0" w:space="0" w:color="auto"/>
      </w:divBdr>
      <w:divsChild>
        <w:div w:id="693069026">
          <w:marLeft w:val="547"/>
          <w:marRight w:val="0"/>
          <w:marTop w:val="0"/>
          <w:marBottom w:val="0"/>
          <w:divBdr>
            <w:top w:val="none" w:sz="0" w:space="0" w:color="auto"/>
            <w:left w:val="none" w:sz="0" w:space="0" w:color="auto"/>
            <w:bottom w:val="none" w:sz="0" w:space="0" w:color="auto"/>
            <w:right w:val="none" w:sz="0" w:space="0" w:color="auto"/>
          </w:divBdr>
        </w:div>
        <w:div w:id="1063213801">
          <w:marLeft w:val="547"/>
          <w:marRight w:val="0"/>
          <w:marTop w:val="0"/>
          <w:marBottom w:val="0"/>
          <w:divBdr>
            <w:top w:val="none" w:sz="0" w:space="0" w:color="auto"/>
            <w:left w:val="none" w:sz="0" w:space="0" w:color="auto"/>
            <w:bottom w:val="none" w:sz="0" w:space="0" w:color="auto"/>
            <w:right w:val="none" w:sz="0" w:space="0" w:color="auto"/>
          </w:divBdr>
        </w:div>
      </w:divsChild>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00430724">
      <w:bodyDiv w:val="1"/>
      <w:marLeft w:val="0"/>
      <w:marRight w:val="0"/>
      <w:marTop w:val="0"/>
      <w:marBottom w:val="0"/>
      <w:divBdr>
        <w:top w:val="none" w:sz="0" w:space="0" w:color="auto"/>
        <w:left w:val="none" w:sz="0" w:space="0" w:color="auto"/>
        <w:bottom w:val="none" w:sz="0" w:space="0" w:color="auto"/>
        <w:right w:val="none" w:sz="0" w:space="0" w:color="auto"/>
      </w:divBdr>
      <w:divsChild>
        <w:div w:id="283849783">
          <w:marLeft w:val="547"/>
          <w:marRight w:val="0"/>
          <w:marTop w:val="0"/>
          <w:marBottom w:val="0"/>
          <w:divBdr>
            <w:top w:val="none" w:sz="0" w:space="0" w:color="auto"/>
            <w:left w:val="none" w:sz="0" w:space="0" w:color="auto"/>
            <w:bottom w:val="none" w:sz="0" w:space="0" w:color="auto"/>
            <w:right w:val="none" w:sz="0" w:space="0" w:color="auto"/>
          </w:divBdr>
        </w:div>
        <w:div w:id="768701567">
          <w:marLeft w:val="547"/>
          <w:marRight w:val="0"/>
          <w:marTop w:val="0"/>
          <w:marBottom w:val="0"/>
          <w:divBdr>
            <w:top w:val="none" w:sz="0" w:space="0" w:color="auto"/>
            <w:left w:val="none" w:sz="0" w:space="0" w:color="auto"/>
            <w:bottom w:val="none" w:sz="0" w:space="0" w:color="auto"/>
            <w:right w:val="none" w:sz="0" w:space="0" w:color="auto"/>
          </w:divBdr>
        </w:div>
      </w:divsChild>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34388413">
      <w:bodyDiv w:val="1"/>
      <w:marLeft w:val="0"/>
      <w:marRight w:val="0"/>
      <w:marTop w:val="0"/>
      <w:marBottom w:val="0"/>
      <w:divBdr>
        <w:top w:val="none" w:sz="0" w:space="0" w:color="auto"/>
        <w:left w:val="none" w:sz="0" w:space="0" w:color="auto"/>
        <w:bottom w:val="none" w:sz="0" w:space="0" w:color="auto"/>
        <w:right w:val="none" w:sz="0" w:space="0" w:color="auto"/>
      </w:divBdr>
    </w:div>
    <w:div w:id="1237520524">
      <w:bodyDiv w:val="1"/>
      <w:marLeft w:val="0"/>
      <w:marRight w:val="0"/>
      <w:marTop w:val="0"/>
      <w:marBottom w:val="0"/>
      <w:divBdr>
        <w:top w:val="none" w:sz="0" w:space="0" w:color="auto"/>
        <w:left w:val="none" w:sz="0" w:space="0" w:color="auto"/>
        <w:bottom w:val="none" w:sz="0" w:space="0" w:color="auto"/>
        <w:right w:val="none" w:sz="0" w:space="0" w:color="auto"/>
      </w:divBdr>
    </w:div>
    <w:div w:id="1241673622">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97181520">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30643022">
      <w:bodyDiv w:val="1"/>
      <w:marLeft w:val="0"/>
      <w:marRight w:val="0"/>
      <w:marTop w:val="0"/>
      <w:marBottom w:val="0"/>
      <w:divBdr>
        <w:top w:val="none" w:sz="0" w:space="0" w:color="auto"/>
        <w:left w:val="none" w:sz="0" w:space="0" w:color="auto"/>
        <w:bottom w:val="none" w:sz="0" w:space="0" w:color="auto"/>
        <w:right w:val="none" w:sz="0" w:space="0" w:color="auto"/>
      </w:divBdr>
    </w:div>
    <w:div w:id="1361399250">
      <w:bodyDiv w:val="1"/>
      <w:marLeft w:val="0"/>
      <w:marRight w:val="0"/>
      <w:marTop w:val="0"/>
      <w:marBottom w:val="0"/>
      <w:divBdr>
        <w:top w:val="none" w:sz="0" w:space="0" w:color="auto"/>
        <w:left w:val="none" w:sz="0" w:space="0" w:color="auto"/>
        <w:bottom w:val="none" w:sz="0" w:space="0" w:color="auto"/>
        <w:right w:val="none" w:sz="0" w:space="0" w:color="auto"/>
      </w:divBdr>
    </w:div>
    <w:div w:id="1364984815">
      <w:bodyDiv w:val="1"/>
      <w:marLeft w:val="0"/>
      <w:marRight w:val="0"/>
      <w:marTop w:val="0"/>
      <w:marBottom w:val="0"/>
      <w:divBdr>
        <w:top w:val="none" w:sz="0" w:space="0" w:color="auto"/>
        <w:left w:val="none" w:sz="0" w:space="0" w:color="auto"/>
        <w:bottom w:val="none" w:sz="0" w:space="0" w:color="auto"/>
        <w:right w:val="none" w:sz="0" w:space="0" w:color="auto"/>
      </w:divBdr>
      <w:divsChild>
        <w:div w:id="86774414">
          <w:marLeft w:val="547"/>
          <w:marRight w:val="0"/>
          <w:marTop w:val="0"/>
          <w:marBottom w:val="120"/>
          <w:divBdr>
            <w:top w:val="none" w:sz="0" w:space="0" w:color="auto"/>
            <w:left w:val="none" w:sz="0" w:space="0" w:color="auto"/>
            <w:bottom w:val="none" w:sz="0" w:space="0" w:color="auto"/>
            <w:right w:val="none" w:sz="0" w:space="0" w:color="auto"/>
          </w:divBdr>
        </w:div>
        <w:div w:id="729380984">
          <w:marLeft w:val="547"/>
          <w:marRight w:val="0"/>
          <w:marTop w:val="0"/>
          <w:marBottom w:val="120"/>
          <w:divBdr>
            <w:top w:val="none" w:sz="0" w:space="0" w:color="auto"/>
            <w:left w:val="none" w:sz="0" w:space="0" w:color="auto"/>
            <w:bottom w:val="none" w:sz="0" w:space="0" w:color="auto"/>
            <w:right w:val="none" w:sz="0" w:space="0" w:color="auto"/>
          </w:divBdr>
        </w:div>
        <w:div w:id="1071462981">
          <w:marLeft w:val="547"/>
          <w:marRight w:val="0"/>
          <w:marTop w:val="0"/>
          <w:marBottom w:val="120"/>
          <w:divBdr>
            <w:top w:val="none" w:sz="0" w:space="0" w:color="auto"/>
            <w:left w:val="none" w:sz="0" w:space="0" w:color="auto"/>
            <w:bottom w:val="none" w:sz="0" w:space="0" w:color="auto"/>
            <w:right w:val="none" w:sz="0" w:space="0" w:color="auto"/>
          </w:divBdr>
        </w:div>
        <w:div w:id="1327247224">
          <w:marLeft w:val="547"/>
          <w:marRight w:val="0"/>
          <w:marTop w:val="0"/>
          <w:marBottom w:val="120"/>
          <w:divBdr>
            <w:top w:val="none" w:sz="0" w:space="0" w:color="auto"/>
            <w:left w:val="none" w:sz="0" w:space="0" w:color="auto"/>
            <w:bottom w:val="none" w:sz="0" w:space="0" w:color="auto"/>
            <w:right w:val="none" w:sz="0" w:space="0" w:color="auto"/>
          </w:divBdr>
        </w:div>
        <w:div w:id="1445222947">
          <w:marLeft w:val="547"/>
          <w:marRight w:val="0"/>
          <w:marTop w:val="0"/>
          <w:marBottom w:val="120"/>
          <w:divBdr>
            <w:top w:val="none" w:sz="0" w:space="0" w:color="auto"/>
            <w:left w:val="none" w:sz="0" w:space="0" w:color="auto"/>
            <w:bottom w:val="none" w:sz="0" w:space="0" w:color="auto"/>
            <w:right w:val="none" w:sz="0" w:space="0" w:color="auto"/>
          </w:divBdr>
        </w:div>
        <w:div w:id="2144887067">
          <w:marLeft w:val="547"/>
          <w:marRight w:val="0"/>
          <w:marTop w:val="0"/>
          <w:marBottom w:val="120"/>
          <w:divBdr>
            <w:top w:val="none" w:sz="0" w:space="0" w:color="auto"/>
            <w:left w:val="none" w:sz="0" w:space="0" w:color="auto"/>
            <w:bottom w:val="none" w:sz="0" w:space="0" w:color="auto"/>
            <w:right w:val="none" w:sz="0" w:space="0" w:color="auto"/>
          </w:divBdr>
        </w:div>
      </w:divsChild>
    </w:div>
    <w:div w:id="1383794373">
      <w:bodyDiv w:val="1"/>
      <w:marLeft w:val="0"/>
      <w:marRight w:val="0"/>
      <w:marTop w:val="0"/>
      <w:marBottom w:val="0"/>
      <w:divBdr>
        <w:top w:val="none" w:sz="0" w:space="0" w:color="auto"/>
        <w:left w:val="none" w:sz="0" w:space="0" w:color="auto"/>
        <w:bottom w:val="none" w:sz="0" w:space="0" w:color="auto"/>
        <w:right w:val="none" w:sz="0" w:space="0" w:color="auto"/>
      </w:divBdr>
    </w:div>
    <w:div w:id="1386686858">
      <w:bodyDiv w:val="1"/>
      <w:marLeft w:val="0"/>
      <w:marRight w:val="0"/>
      <w:marTop w:val="0"/>
      <w:marBottom w:val="0"/>
      <w:divBdr>
        <w:top w:val="none" w:sz="0" w:space="0" w:color="auto"/>
        <w:left w:val="none" w:sz="0" w:space="0" w:color="auto"/>
        <w:bottom w:val="none" w:sz="0" w:space="0" w:color="auto"/>
        <w:right w:val="none" w:sz="0" w:space="0" w:color="auto"/>
      </w:divBdr>
      <w:divsChild>
        <w:div w:id="15541187">
          <w:marLeft w:val="1166"/>
          <w:marRight w:val="0"/>
          <w:marTop w:val="0"/>
          <w:marBottom w:val="0"/>
          <w:divBdr>
            <w:top w:val="none" w:sz="0" w:space="0" w:color="auto"/>
            <w:left w:val="none" w:sz="0" w:space="0" w:color="auto"/>
            <w:bottom w:val="none" w:sz="0" w:space="0" w:color="auto"/>
            <w:right w:val="none" w:sz="0" w:space="0" w:color="auto"/>
          </w:divBdr>
        </w:div>
        <w:div w:id="131798356">
          <w:marLeft w:val="547"/>
          <w:marRight w:val="0"/>
          <w:marTop w:val="0"/>
          <w:marBottom w:val="0"/>
          <w:divBdr>
            <w:top w:val="none" w:sz="0" w:space="0" w:color="auto"/>
            <w:left w:val="none" w:sz="0" w:space="0" w:color="auto"/>
            <w:bottom w:val="none" w:sz="0" w:space="0" w:color="auto"/>
            <w:right w:val="none" w:sz="0" w:space="0" w:color="auto"/>
          </w:divBdr>
        </w:div>
        <w:div w:id="227762291">
          <w:marLeft w:val="2520"/>
          <w:marRight w:val="0"/>
          <w:marTop w:val="0"/>
          <w:marBottom w:val="0"/>
          <w:divBdr>
            <w:top w:val="none" w:sz="0" w:space="0" w:color="auto"/>
            <w:left w:val="none" w:sz="0" w:space="0" w:color="auto"/>
            <w:bottom w:val="none" w:sz="0" w:space="0" w:color="auto"/>
            <w:right w:val="none" w:sz="0" w:space="0" w:color="auto"/>
          </w:divBdr>
        </w:div>
        <w:div w:id="425855079">
          <w:marLeft w:val="1800"/>
          <w:marRight w:val="0"/>
          <w:marTop w:val="0"/>
          <w:marBottom w:val="0"/>
          <w:divBdr>
            <w:top w:val="none" w:sz="0" w:space="0" w:color="auto"/>
            <w:left w:val="none" w:sz="0" w:space="0" w:color="auto"/>
            <w:bottom w:val="none" w:sz="0" w:space="0" w:color="auto"/>
            <w:right w:val="none" w:sz="0" w:space="0" w:color="auto"/>
          </w:divBdr>
        </w:div>
        <w:div w:id="500395954">
          <w:marLeft w:val="1800"/>
          <w:marRight w:val="0"/>
          <w:marTop w:val="0"/>
          <w:marBottom w:val="0"/>
          <w:divBdr>
            <w:top w:val="none" w:sz="0" w:space="0" w:color="auto"/>
            <w:left w:val="none" w:sz="0" w:space="0" w:color="auto"/>
            <w:bottom w:val="none" w:sz="0" w:space="0" w:color="auto"/>
            <w:right w:val="none" w:sz="0" w:space="0" w:color="auto"/>
          </w:divBdr>
        </w:div>
        <w:div w:id="553583430">
          <w:marLeft w:val="1166"/>
          <w:marRight w:val="0"/>
          <w:marTop w:val="0"/>
          <w:marBottom w:val="0"/>
          <w:divBdr>
            <w:top w:val="none" w:sz="0" w:space="0" w:color="auto"/>
            <w:left w:val="none" w:sz="0" w:space="0" w:color="auto"/>
            <w:bottom w:val="none" w:sz="0" w:space="0" w:color="auto"/>
            <w:right w:val="none" w:sz="0" w:space="0" w:color="auto"/>
          </w:divBdr>
        </w:div>
        <w:div w:id="558446516">
          <w:marLeft w:val="547"/>
          <w:marRight w:val="0"/>
          <w:marTop w:val="0"/>
          <w:marBottom w:val="0"/>
          <w:divBdr>
            <w:top w:val="none" w:sz="0" w:space="0" w:color="auto"/>
            <w:left w:val="none" w:sz="0" w:space="0" w:color="auto"/>
            <w:bottom w:val="none" w:sz="0" w:space="0" w:color="auto"/>
            <w:right w:val="none" w:sz="0" w:space="0" w:color="auto"/>
          </w:divBdr>
        </w:div>
        <w:div w:id="821317561">
          <w:marLeft w:val="1800"/>
          <w:marRight w:val="0"/>
          <w:marTop w:val="0"/>
          <w:marBottom w:val="0"/>
          <w:divBdr>
            <w:top w:val="none" w:sz="0" w:space="0" w:color="auto"/>
            <w:left w:val="none" w:sz="0" w:space="0" w:color="auto"/>
            <w:bottom w:val="none" w:sz="0" w:space="0" w:color="auto"/>
            <w:right w:val="none" w:sz="0" w:space="0" w:color="auto"/>
          </w:divBdr>
        </w:div>
        <w:div w:id="1228879877">
          <w:marLeft w:val="547"/>
          <w:marRight w:val="0"/>
          <w:marTop w:val="0"/>
          <w:marBottom w:val="0"/>
          <w:divBdr>
            <w:top w:val="none" w:sz="0" w:space="0" w:color="auto"/>
            <w:left w:val="none" w:sz="0" w:space="0" w:color="auto"/>
            <w:bottom w:val="none" w:sz="0" w:space="0" w:color="auto"/>
            <w:right w:val="none" w:sz="0" w:space="0" w:color="auto"/>
          </w:divBdr>
        </w:div>
        <w:div w:id="1502159425">
          <w:marLeft w:val="1166"/>
          <w:marRight w:val="0"/>
          <w:marTop w:val="0"/>
          <w:marBottom w:val="0"/>
          <w:divBdr>
            <w:top w:val="none" w:sz="0" w:space="0" w:color="auto"/>
            <w:left w:val="none" w:sz="0" w:space="0" w:color="auto"/>
            <w:bottom w:val="none" w:sz="0" w:space="0" w:color="auto"/>
            <w:right w:val="none" w:sz="0" w:space="0" w:color="auto"/>
          </w:divBdr>
        </w:div>
        <w:div w:id="1580405800">
          <w:marLeft w:val="1166"/>
          <w:marRight w:val="0"/>
          <w:marTop w:val="0"/>
          <w:marBottom w:val="0"/>
          <w:divBdr>
            <w:top w:val="none" w:sz="0" w:space="0" w:color="auto"/>
            <w:left w:val="none" w:sz="0" w:space="0" w:color="auto"/>
            <w:bottom w:val="none" w:sz="0" w:space="0" w:color="auto"/>
            <w:right w:val="none" w:sz="0" w:space="0" w:color="auto"/>
          </w:divBdr>
        </w:div>
        <w:div w:id="1655917186">
          <w:marLeft w:val="2520"/>
          <w:marRight w:val="0"/>
          <w:marTop w:val="0"/>
          <w:marBottom w:val="0"/>
          <w:divBdr>
            <w:top w:val="none" w:sz="0" w:space="0" w:color="auto"/>
            <w:left w:val="none" w:sz="0" w:space="0" w:color="auto"/>
            <w:bottom w:val="none" w:sz="0" w:space="0" w:color="auto"/>
            <w:right w:val="none" w:sz="0" w:space="0" w:color="auto"/>
          </w:divBdr>
        </w:div>
        <w:div w:id="1784105242">
          <w:marLeft w:val="1800"/>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393506491">
      <w:bodyDiv w:val="1"/>
      <w:marLeft w:val="0"/>
      <w:marRight w:val="0"/>
      <w:marTop w:val="0"/>
      <w:marBottom w:val="0"/>
      <w:divBdr>
        <w:top w:val="none" w:sz="0" w:space="0" w:color="auto"/>
        <w:left w:val="none" w:sz="0" w:space="0" w:color="auto"/>
        <w:bottom w:val="none" w:sz="0" w:space="0" w:color="auto"/>
        <w:right w:val="none" w:sz="0" w:space="0" w:color="auto"/>
      </w:divBdr>
      <w:divsChild>
        <w:div w:id="1326182">
          <w:marLeft w:val="1800"/>
          <w:marRight w:val="0"/>
          <w:marTop w:val="0"/>
          <w:marBottom w:val="0"/>
          <w:divBdr>
            <w:top w:val="none" w:sz="0" w:space="0" w:color="auto"/>
            <w:left w:val="none" w:sz="0" w:space="0" w:color="auto"/>
            <w:bottom w:val="none" w:sz="0" w:space="0" w:color="auto"/>
            <w:right w:val="none" w:sz="0" w:space="0" w:color="auto"/>
          </w:divBdr>
        </w:div>
        <w:div w:id="89351818">
          <w:marLeft w:val="547"/>
          <w:marRight w:val="0"/>
          <w:marTop w:val="0"/>
          <w:marBottom w:val="0"/>
          <w:divBdr>
            <w:top w:val="none" w:sz="0" w:space="0" w:color="auto"/>
            <w:left w:val="none" w:sz="0" w:space="0" w:color="auto"/>
            <w:bottom w:val="none" w:sz="0" w:space="0" w:color="auto"/>
            <w:right w:val="none" w:sz="0" w:space="0" w:color="auto"/>
          </w:divBdr>
        </w:div>
        <w:div w:id="213661540">
          <w:marLeft w:val="1166"/>
          <w:marRight w:val="0"/>
          <w:marTop w:val="0"/>
          <w:marBottom w:val="0"/>
          <w:divBdr>
            <w:top w:val="none" w:sz="0" w:space="0" w:color="auto"/>
            <w:left w:val="none" w:sz="0" w:space="0" w:color="auto"/>
            <w:bottom w:val="none" w:sz="0" w:space="0" w:color="auto"/>
            <w:right w:val="none" w:sz="0" w:space="0" w:color="auto"/>
          </w:divBdr>
        </w:div>
        <w:div w:id="495191891">
          <w:marLeft w:val="1800"/>
          <w:marRight w:val="0"/>
          <w:marTop w:val="0"/>
          <w:marBottom w:val="0"/>
          <w:divBdr>
            <w:top w:val="none" w:sz="0" w:space="0" w:color="auto"/>
            <w:left w:val="none" w:sz="0" w:space="0" w:color="auto"/>
            <w:bottom w:val="none" w:sz="0" w:space="0" w:color="auto"/>
            <w:right w:val="none" w:sz="0" w:space="0" w:color="auto"/>
          </w:divBdr>
        </w:div>
        <w:div w:id="857817637">
          <w:marLeft w:val="1166"/>
          <w:marRight w:val="0"/>
          <w:marTop w:val="0"/>
          <w:marBottom w:val="0"/>
          <w:divBdr>
            <w:top w:val="none" w:sz="0" w:space="0" w:color="auto"/>
            <w:left w:val="none" w:sz="0" w:space="0" w:color="auto"/>
            <w:bottom w:val="none" w:sz="0" w:space="0" w:color="auto"/>
            <w:right w:val="none" w:sz="0" w:space="0" w:color="auto"/>
          </w:divBdr>
        </w:div>
        <w:div w:id="916860752">
          <w:marLeft w:val="1166"/>
          <w:marRight w:val="0"/>
          <w:marTop w:val="0"/>
          <w:marBottom w:val="0"/>
          <w:divBdr>
            <w:top w:val="none" w:sz="0" w:space="0" w:color="auto"/>
            <w:left w:val="none" w:sz="0" w:space="0" w:color="auto"/>
            <w:bottom w:val="none" w:sz="0" w:space="0" w:color="auto"/>
            <w:right w:val="none" w:sz="0" w:space="0" w:color="auto"/>
          </w:divBdr>
        </w:div>
        <w:div w:id="1123034908">
          <w:marLeft w:val="1166"/>
          <w:marRight w:val="0"/>
          <w:marTop w:val="0"/>
          <w:marBottom w:val="0"/>
          <w:divBdr>
            <w:top w:val="none" w:sz="0" w:space="0" w:color="auto"/>
            <w:left w:val="none" w:sz="0" w:space="0" w:color="auto"/>
            <w:bottom w:val="none" w:sz="0" w:space="0" w:color="auto"/>
            <w:right w:val="none" w:sz="0" w:space="0" w:color="auto"/>
          </w:divBdr>
        </w:div>
        <w:div w:id="1286548281">
          <w:marLeft w:val="547"/>
          <w:marRight w:val="0"/>
          <w:marTop w:val="0"/>
          <w:marBottom w:val="0"/>
          <w:divBdr>
            <w:top w:val="none" w:sz="0" w:space="0" w:color="auto"/>
            <w:left w:val="none" w:sz="0" w:space="0" w:color="auto"/>
            <w:bottom w:val="none" w:sz="0" w:space="0" w:color="auto"/>
            <w:right w:val="none" w:sz="0" w:space="0" w:color="auto"/>
          </w:divBdr>
        </w:div>
        <w:div w:id="1320113903">
          <w:marLeft w:val="1166"/>
          <w:marRight w:val="0"/>
          <w:marTop w:val="0"/>
          <w:marBottom w:val="0"/>
          <w:divBdr>
            <w:top w:val="none" w:sz="0" w:space="0" w:color="auto"/>
            <w:left w:val="none" w:sz="0" w:space="0" w:color="auto"/>
            <w:bottom w:val="none" w:sz="0" w:space="0" w:color="auto"/>
            <w:right w:val="none" w:sz="0" w:space="0" w:color="auto"/>
          </w:divBdr>
        </w:div>
        <w:div w:id="1585794085">
          <w:marLeft w:val="1166"/>
          <w:marRight w:val="0"/>
          <w:marTop w:val="0"/>
          <w:marBottom w:val="0"/>
          <w:divBdr>
            <w:top w:val="none" w:sz="0" w:space="0" w:color="auto"/>
            <w:left w:val="none" w:sz="0" w:space="0" w:color="auto"/>
            <w:bottom w:val="none" w:sz="0" w:space="0" w:color="auto"/>
            <w:right w:val="none" w:sz="0" w:space="0" w:color="auto"/>
          </w:divBdr>
        </w:div>
        <w:div w:id="1722174735">
          <w:marLeft w:val="1166"/>
          <w:marRight w:val="0"/>
          <w:marTop w:val="0"/>
          <w:marBottom w:val="0"/>
          <w:divBdr>
            <w:top w:val="none" w:sz="0" w:space="0" w:color="auto"/>
            <w:left w:val="none" w:sz="0" w:space="0" w:color="auto"/>
            <w:bottom w:val="none" w:sz="0" w:space="0" w:color="auto"/>
            <w:right w:val="none" w:sz="0" w:space="0" w:color="auto"/>
          </w:divBdr>
        </w:div>
        <w:div w:id="1726223175">
          <w:marLeft w:val="547"/>
          <w:marRight w:val="0"/>
          <w:marTop w:val="0"/>
          <w:marBottom w:val="0"/>
          <w:divBdr>
            <w:top w:val="none" w:sz="0" w:space="0" w:color="auto"/>
            <w:left w:val="none" w:sz="0" w:space="0" w:color="auto"/>
            <w:bottom w:val="none" w:sz="0" w:space="0" w:color="auto"/>
            <w:right w:val="none" w:sz="0" w:space="0" w:color="auto"/>
          </w:divBdr>
        </w:div>
        <w:div w:id="1779181365">
          <w:marLeft w:val="1800"/>
          <w:marRight w:val="0"/>
          <w:marTop w:val="0"/>
          <w:marBottom w:val="0"/>
          <w:divBdr>
            <w:top w:val="none" w:sz="0" w:space="0" w:color="auto"/>
            <w:left w:val="none" w:sz="0" w:space="0" w:color="auto"/>
            <w:bottom w:val="none" w:sz="0" w:space="0" w:color="auto"/>
            <w:right w:val="none" w:sz="0" w:space="0" w:color="auto"/>
          </w:divBdr>
        </w:div>
      </w:divsChild>
    </w:div>
    <w:div w:id="1407797857">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71285765">
      <w:bodyDiv w:val="1"/>
      <w:marLeft w:val="0"/>
      <w:marRight w:val="0"/>
      <w:marTop w:val="0"/>
      <w:marBottom w:val="0"/>
      <w:divBdr>
        <w:top w:val="none" w:sz="0" w:space="0" w:color="auto"/>
        <w:left w:val="none" w:sz="0" w:space="0" w:color="auto"/>
        <w:bottom w:val="none" w:sz="0" w:space="0" w:color="auto"/>
        <w:right w:val="none" w:sz="0" w:space="0" w:color="auto"/>
      </w:divBdr>
    </w:div>
    <w:div w:id="1488395235">
      <w:bodyDiv w:val="1"/>
      <w:marLeft w:val="0"/>
      <w:marRight w:val="0"/>
      <w:marTop w:val="0"/>
      <w:marBottom w:val="0"/>
      <w:divBdr>
        <w:top w:val="none" w:sz="0" w:space="0" w:color="auto"/>
        <w:left w:val="none" w:sz="0" w:space="0" w:color="auto"/>
        <w:bottom w:val="none" w:sz="0" w:space="0" w:color="auto"/>
        <w:right w:val="none" w:sz="0" w:space="0" w:color="auto"/>
      </w:divBdr>
    </w:div>
    <w:div w:id="1493334709">
      <w:bodyDiv w:val="1"/>
      <w:marLeft w:val="0"/>
      <w:marRight w:val="0"/>
      <w:marTop w:val="0"/>
      <w:marBottom w:val="0"/>
      <w:divBdr>
        <w:top w:val="none" w:sz="0" w:space="0" w:color="auto"/>
        <w:left w:val="none" w:sz="0" w:space="0" w:color="auto"/>
        <w:bottom w:val="none" w:sz="0" w:space="0" w:color="auto"/>
        <w:right w:val="none" w:sz="0" w:space="0" w:color="auto"/>
      </w:divBdr>
      <w:divsChild>
        <w:div w:id="1227961330">
          <w:marLeft w:val="547"/>
          <w:marRight w:val="0"/>
          <w:marTop w:val="60"/>
          <w:marBottom w:val="120"/>
          <w:divBdr>
            <w:top w:val="none" w:sz="0" w:space="0" w:color="auto"/>
            <w:left w:val="none" w:sz="0" w:space="0" w:color="auto"/>
            <w:bottom w:val="none" w:sz="0" w:space="0" w:color="auto"/>
            <w:right w:val="none" w:sz="0" w:space="0" w:color="auto"/>
          </w:divBdr>
        </w:div>
        <w:div w:id="1251620189">
          <w:marLeft w:val="547"/>
          <w:marRight w:val="0"/>
          <w:marTop w:val="60"/>
          <w:marBottom w:val="120"/>
          <w:divBdr>
            <w:top w:val="none" w:sz="0" w:space="0" w:color="auto"/>
            <w:left w:val="none" w:sz="0" w:space="0" w:color="auto"/>
            <w:bottom w:val="none" w:sz="0" w:space="0" w:color="auto"/>
            <w:right w:val="none" w:sz="0" w:space="0" w:color="auto"/>
          </w:divBdr>
        </w:div>
        <w:div w:id="1452171091">
          <w:marLeft w:val="547"/>
          <w:marRight w:val="0"/>
          <w:marTop w:val="60"/>
          <w:marBottom w:val="120"/>
          <w:divBdr>
            <w:top w:val="none" w:sz="0" w:space="0" w:color="auto"/>
            <w:left w:val="none" w:sz="0" w:space="0" w:color="auto"/>
            <w:bottom w:val="none" w:sz="0" w:space="0" w:color="auto"/>
            <w:right w:val="none" w:sz="0" w:space="0" w:color="auto"/>
          </w:divBdr>
        </w:div>
        <w:div w:id="1497457585">
          <w:marLeft w:val="547"/>
          <w:marRight w:val="0"/>
          <w:marTop w:val="60"/>
          <w:marBottom w:val="120"/>
          <w:divBdr>
            <w:top w:val="none" w:sz="0" w:space="0" w:color="auto"/>
            <w:left w:val="none" w:sz="0" w:space="0" w:color="auto"/>
            <w:bottom w:val="none" w:sz="0" w:space="0" w:color="auto"/>
            <w:right w:val="none" w:sz="0" w:space="0" w:color="auto"/>
          </w:divBdr>
        </w:div>
        <w:div w:id="1823543000">
          <w:marLeft w:val="1166"/>
          <w:marRight w:val="0"/>
          <w:marTop w:val="60"/>
          <w:marBottom w:val="120"/>
          <w:divBdr>
            <w:top w:val="none" w:sz="0" w:space="0" w:color="auto"/>
            <w:left w:val="none" w:sz="0" w:space="0" w:color="auto"/>
            <w:bottom w:val="none" w:sz="0" w:space="0" w:color="auto"/>
            <w:right w:val="none" w:sz="0" w:space="0" w:color="auto"/>
          </w:divBdr>
        </w:div>
        <w:div w:id="2139953560">
          <w:marLeft w:val="1166"/>
          <w:marRight w:val="0"/>
          <w:marTop w:val="60"/>
          <w:marBottom w:val="120"/>
          <w:divBdr>
            <w:top w:val="none" w:sz="0" w:space="0" w:color="auto"/>
            <w:left w:val="none" w:sz="0" w:space="0" w:color="auto"/>
            <w:bottom w:val="none" w:sz="0" w:space="0" w:color="auto"/>
            <w:right w:val="none" w:sz="0" w:space="0" w:color="auto"/>
          </w:divBdr>
        </w:div>
      </w:divsChild>
    </w:div>
    <w:div w:id="1496073194">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08442935">
      <w:bodyDiv w:val="1"/>
      <w:marLeft w:val="0"/>
      <w:marRight w:val="0"/>
      <w:marTop w:val="0"/>
      <w:marBottom w:val="0"/>
      <w:divBdr>
        <w:top w:val="none" w:sz="0" w:space="0" w:color="auto"/>
        <w:left w:val="none" w:sz="0" w:space="0" w:color="auto"/>
        <w:bottom w:val="none" w:sz="0" w:space="0" w:color="auto"/>
        <w:right w:val="none" w:sz="0" w:space="0" w:color="auto"/>
      </w:divBdr>
      <w:divsChild>
        <w:div w:id="232813400">
          <w:marLeft w:val="547"/>
          <w:marRight w:val="0"/>
          <w:marTop w:val="0"/>
          <w:marBottom w:val="0"/>
          <w:divBdr>
            <w:top w:val="none" w:sz="0" w:space="0" w:color="auto"/>
            <w:left w:val="none" w:sz="0" w:space="0" w:color="auto"/>
            <w:bottom w:val="none" w:sz="0" w:space="0" w:color="auto"/>
            <w:right w:val="none" w:sz="0" w:space="0" w:color="auto"/>
          </w:divBdr>
        </w:div>
        <w:div w:id="550535091">
          <w:marLeft w:val="547"/>
          <w:marRight w:val="0"/>
          <w:marTop w:val="0"/>
          <w:marBottom w:val="0"/>
          <w:divBdr>
            <w:top w:val="none" w:sz="0" w:space="0" w:color="auto"/>
            <w:left w:val="none" w:sz="0" w:space="0" w:color="auto"/>
            <w:bottom w:val="none" w:sz="0" w:space="0" w:color="auto"/>
            <w:right w:val="none" w:sz="0" w:space="0" w:color="auto"/>
          </w:divBdr>
        </w:div>
        <w:div w:id="1515879401">
          <w:marLeft w:val="547"/>
          <w:marRight w:val="0"/>
          <w:marTop w:val="0"/>
          <w:marBottom w:val="0"/>
          <w:divBdr>
            <w:top w:val="none" w:sz="0" w:space="0" w:color="auto"/>
            <w:left w:val="none" w:sz="0" w:space="0" w:color="auto"/>
            <w:bottom w:val="none" w:sz="0" w:space="0" w:color="auto"/>
            <w:right w:val="none" w:sz="0" w:space="0" w:color="auto"/>
          </w:divBdr>
        </w:div>
        <w:div w:id="1629629919">
          <w:marLeft w:val="547"/>
          <w:marRight w:val="0"/>
          <w:marTop w:val="0"/>
          <w:marBottom w:val="0"/>
          <w:divBdr>
            <w:top w:val="none" w:sz="0" w:space="0" w:color="auto"/>
            <w:left w:val="none" w:sz="0" w:space="0" w:color="auto"/>
            <w:bottom w:val="none" w:sz="0" w:space="0" w:color="auto"/>
            <w:right w:val="none" w:sz="0" w:space="0" w:color="auto"/>
          </w:divBdr>
        </w:div>
        <w:div w:id="1983345811">
          <w:marLeft w:val="547"/>
          <w:marRight w:val="0"/>
          <w:marTop w:val="0"/>
          <w:marBottom w:val="0"/>
          <w:divBdr>
            <w:top w:val="none" w:sz="0" w:space="0" w:color="auto"/>
            <w:left w:val="none" w:sz="0" w:space="0" w:color="auto"/>
            <w:bottom w:val="none" w:sz="0" w:space="0" w:color="auto"/>
            <w:right w:val="none" w:sz="0" w:space="0" w:color="auto"/>
          </w:divBdr>
        </w:div>
      </w:divsChild>
    </w:div>
    <w:div w:id="1526401386">
      <w:bodyDiv w:val="1"/>
      <w:marLeft w:val="0"/>
      <w:marRight w:val="0"/>
      <w:marTop w:val="0"/>
      <w:marBottom w:val="0"/>
      <w:divBdr>
        <w:top w:val="none" w:sz="0" w:space="0" w:color="auto"/>
        <w:left w:val="none" w:sz="0" w:space="0" w:color="auto"/>
        <w:bottom w:val="none" w:sz="0" w:space="0" w:color="auto"/>
        <w:right w:val="none" w:sz="0" w:space="0" w:color="auto"/>
      </w:divBdr>
    </w:div>
    <w:div w:id="1551109863">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68030047">
      <w:bodyDiv w:val="1"/>
      <w:marLeft w:val="0"/>
      <w:marRight w:val="0"/>
      <w:marTop w:val="0"/>
      <w:marBottom w:val="0"/>
      <w:divBdr>
        <w:top w:val="none" w:sz="0" w:space="0" w:color="auto"/>
        <w:left w:val="none" w:sz="0" w:space="0" w:color="auto"/>
        <w:bottom w:val="none" w:sz="0" w:space="0" w:color="auto"/>
        <w:right w:val="none" w:sz="0" w:space="0" w:color="auto"/>
      </w:divBdr>
      <w:divsChild>
        <w:div w:id="108361906">
          <w:marLeft w:val="547"/>
          <w:marRight w:val="0"/>
          <w:marTop w:val="0"/>
          <w:marBottom w:val="0"/>
          <w:divBdr>
            <w:top w:val="none" w:sz="0" w:space="0" w:color="auto"/>
            <w:left w:val="none" w:sz="0" w:space="0" w:color="auto"/>
            <w:bottom w:val="none" w:sz="0" w:space="0" w:color="auto"/>
            <w:right w:val="none" w:sz="0" w:space="0" w:color="auto"/>
          </w:divBdr>
        </w:div>
        <w:div w:id="908930082">
          <w:marLeft w:val="547"/>
          <w:marRight w:val="0"/>
          <w:marTop w:val="0"/>
          <w:marBottom w:val="0"/>
          <w:divBdr>
            <w:top w:val="none" w:sz="0" w:space="0" w:color="auto"/>
            <w:left w:val="none" w:sz="0" w:space="0" w:color="auto"/>
            <w:bottom w:val="none" w:sz="0" w:space="0" w:color="auto"/>
            <w:right w:val="none" w:sz="0" w:space="0" w:color="auto"/>
          </w:divBdr>
        </w:div>
        <w:div w:id="920676179">
          <w:marLeft w:val="547"/>
          <w:marRight w:val="0"/>
          <w:marTop w:val="0"/>
          <w:marBottom w:val="120"/>
          <w:divBdr>
            <w:top w:val="none" w:sz="0" w:space="0" w:color="auto"/>
            <w:left w:val="none" w:sz="0" w:space="0" w:color="auto"/>
            <w:bottom w:val="none" w:sz="0" w:space="0" w:color="auto"/>
            <w:right w:val="none" w:sz="0" w:space="0" w:color="auto"/>
          </w:divBdr>
        </w:div>
        <w:div w:id="1134523022">
          <w:marLeft w:val="547"/>
          <w:marRight w:val="0"/>
          <w:marTop w:val="0"/>
          <w:marBottom w:val="0"/>
          <w:divBdr>
            <w:top w:val="none" w:sz="0" w:space="0" w:color="auto"/>
            <w:left w:val="none" w:sz="0" w:space="0" w:color="auto"/>
            <w:bottom w:val="none" w:sz="0" w:space="0" w:color="auto"/>
            <w:right w:val="none" w:sz="0" w:space="0" w:color="auto"/>
          </w:divBdr>
        </w:div>
        <w:div w:id="1314917723">
          <w:marLeft w:val="547"/>
          <w:marRight w:val="0"/>
          <w:marTop w:val="0"/>
          <w:marBottom w:val="0"/>
          <w:divBdr>
            <w:top w:val="none" w:sz="0" w:space="0" w:color="auto"/>
            <w:left w:val="none" w:sz="0" w:space="0" w:color="auto"/>
            <w:bottom w:val="none" w:sz="0" w:space="0" w:color="auto"/>
            <w:right w:val="none" w:sz="0" w:space="0" w:color="auto"/>
          </w:divBdr>
        </w:div>
        <w:div w:id="1332565921">
          <w:marLeft w:val="547"/>
          <w:marRight w:val="0"/>
          <w:marTop w:val="60"/>
          <w:marBottom w:val="0"/>
          <w:divBdr>
            <w:top w:val="none" w:sz="0" w:space="0" w:color="auto"/>
            <w:left w:val="none" w:sz="0" w:space="0" w:color="auto"/>
            <w:bottom w:val="none" w:sz="0" w:space="0" w:color="auto"/>
            <w:right w:val="none" w:sz="0" w:space="0" w:color="auto"/>
          </w:divBdr>
        </w:div>
        <w:div w:id="2045251588">
          <w:marLeft w:val="1166"/>
          <w:marRight w:val="0"/>
          <w:marTop w:val="0"/>
          <w:marBottom w:val="0"/>
          <w:divBdr>
            <w:top w:val="none" w:sz="0" w:space="0" w:color="auto"/>
            <w:left w:val="none" w:sz="0" w:space="0" w:color="auto"/>
            <w:bottom w:val="none" w:sz="0" w:space="0" w:color="auto"/>
            <w:right w:val="none" w:sz="0" w:space="0" w:color="auto"/>
          </w:divBdr>
        </w:div>
      </w:divsChild>
    </w:div>
    <w:div w:id="1583369842">
      <w:bodyDiv w:val="1"/>
      <w:marLeft w:val="0"/>
      <w:marRight w:val="0"/>
      <w:marTop w:val="0"/>
      <w:marBottom w:val="0"/>
      <w:divBdr>
        <w:top w:val="none" w:sz="0" w:space="0" w:color="auto"/>
        <w:left w:val="none" w:sz="0" w:space="0" w:color="auto"/>
        <w:bottom w:val="none" w:sz="0" w:space="0" w:color="auto"/>
        <w:right w:val="none" w:sz="0" w:space="0" w:color="auto"/>
      </w:divBdr>
    </w:div>
    <w:div w:id="1598751265">
      <w:bodyDiv w:val="1"/>
      <w:marLeft w:val="0"/>
      <w:marRight w:val="0"/>
      <w:marTop w:val="0"/>
      <w:marBottom w:val="0"/>
      <w:divBdr>
        <w:top w:val="none" w:sz="0" w:space="0" w:color="auto"/>
        <w:left w:val="none" w:sz="0" w:space="0" w:color="auto"/>
        <w:bottom w:val="none" w:sz="0" w:space="0" w:color="auto"/>
        <w:right w:val="none" w:sz="0" w:space="0" w:color="auto"/>
      </w:divBdr>
    </w:div>
    <w:div w:id="1600865220">
      <w:bodyDiv w:val="1"/>
      <w:marLeft w:val="0"/>
      <w:marRight w:val="0"/>
      <w:marTop w:val="0"/>
      <w:marBottom w:val="0"/>
      <w:divBdr>
        <w:top w:val="none" w:sz="0" w:space="0" w:color="auto"/>
        <w:left w:val="none" w:sz="0" w:space="0" w:color="auto"/>
        <w:bottom w:val="none" w:sz="0" w:space="0" w:color="auto"/>
        <w:right w:val="none" w:sz="0" w:space="0" w:color="auto"/>
      </w:divBdr>
    </w:div>
    <w:div w:id="1627003915">
      <w:bodyDiv w:val="1"/>
      <w:marLeft w:val="0"/>
      <w:marRight w:val="0"/>
      <w:marTop w:val="0"/>
      <w:marBottom w:val="0"/>
      <w:divBdr>
        <w:top w:val="none" w:sz="0" w:space="0" w:color="auto"/>
        <w:left w:val="none" w:sz="0" w:space="0" w:color="auto"/>
        <w:bottom w:val="none" w:sz="0" w:space="0" w:color="auto"/>
        <w:right w:val="none" w:sz="0" w:space="0" w:color="auto"/>
      </w:divBdr>
    </w:div>
    <w:div w:id="1661958855">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0835356">
      <w:bodyDiv w:val="1"/>
      <w:marLeft w:val="0"/>
      <w:marRight w:val="0"/>
      <w:marTop w:val="0"/>
      <w:marBottom w:val="0"/>
      <w:divBdr>
        <w:top w:val="none" w:sz="0" w:space="0" w:color="auto"/>
        <w:left w:val="none" w:sz="0" w:space="0" w:color="auto"/>
        <w:bottom w:val="none" w:sz="0" w:space="0" w:color="auto"/>
        <w:right w:val="none" w:sz="0" w:space="0" w:color="auto"/>
      </w:divBdr>
    </w:div>
    <w:div w:id="1696468631">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01589418">
      <w:bodyDiv w:val="1"/>
      <w:marLeft w:val="0"/>
      <w:marRight w:val="0"/>
      <w:marTop w:val="0"/>
      <w:marBottom w:val="0"/>
      <w:divBdr>
        <w:top w:val="none" w:sz="0" w:space="0" w:color="auto"/>
        <w:left w:val="none" w:sz="0" w:space="0" w:color="auto"/>
        <w:bottom w:val="none" w:sz="0" w:space="0" w:color="auto"/>
        <w:right w:val="none" w:sz="0" w:space="0" w:color="auto"/>
      </w:divBdr>
    </w:div>
    <w:div w:id="1722365125">
      <w:bodyDiv w:val="1"/>
      <w:marLeft w:val="0"/>
      <w:marRight w:val="0"/>
      <w:marTop w:val="0"/>
      <w:marBottom w:val="0"/>
      <w:divBdr>
        <w:top w:val="none" w:sz="0" w:space="0" w:color="auto"/>
        <w:left w:val="none" w:sz="0" w:space="0" w:color="auto"/>
        <w:bottom w:val="none" w:sz="0" w:space="0" w:color="auto"/>
        <w:right w:val="none" w:sz="0" w:space="0" w:color="auto"/>
      </w:divBdr>
    </w:div>
    <w:div w:id="1730231528">
      <w:bodyDiv w:val="1"/>
      <w:marLeft w:val="0"/>
      <w:marRight w:val="0"/>
      <w:marTop w:val="0"/>
      <w:marBottom w:val="0"/>
      <w:divBdr>
        <w:top w:val="none" w:sz="0" w:space="0" w:color="auto"/>
        <w:left w:val="none" w:sz="0" w:space="0" w:color="auto"/>
        <w:bottom w:val="none" w:sz="0" w:space="0" w:color="auto"/>
        <w:right w:val="none" w:sz="0" w:space="0" w:color="auto"/>
      </w:divBdr>
      <w:divsChild>
        <w:div w:id="106780407">
          <w:marLeft w:val="547"/>
          <w:marRight w:val="0"/>
          <w:marTop w:val="0"/>
          <w:marBottom w:val="0"/>
          <w:divBdr>
            <w:top w:val="none" w:sz="0" w:space="0" w:color="auto"/>
            <w:left w:val="none" w:sz="0" w:space="0" w:color="auto"/>
            <w:bottom w:val="none" w:sz="0" w:space="0" w:color="auto"/>
            <w:right w:val="none" w:sz="0" w:space="0" w:color="auto"/>
          </w:divBdr>
        </w:div>
        <w:div w:id="999578367">
          <w:marLeft w:val="547"/>
          <w:marRight w:val="0"/>
          <w:marTop w:val="0"/>
          <w:marBottom w:val="0"/>
          <w:divBdr>
            <w:top w:val="none" w:sz="0" w:space="0" w:color="auto"/>
            <w:left w:val="none" w:sz="0" w:space="0" w:color="auto"/>
            <w:bottom w:val="none" w:sz="0" w:space="0" w:color="auto"/>
            <w:right w:val="none" w:sz="0" w:space="0" w:color="auto"/>
          </w:divBdr>
        </w:div>
      </w:divsChild>
    </w:div>
    <w:div w:id="1735004137">
      <w:bodyDiv w:val="1"/>
      <w:marLeft w:val="0"/>
      <w:marRight w:val="0"/>
      <w:marTop w:val="0"/>
      <w:marBottom w:val="0"/>
      <w:divBdr>
        <w:top w:val="none" w:sz="0" w:space="0" w:color="auto"/>
        <w:left w:val="none" w:sz="0" w:space="0" w:color="auto"/>
        <w:bottom w:val="none" w:sz="0" w:space="0" w:color="auto"/>
        <w:right w:val="none" w:sz="0" w:space="0" w:color="auto"/>
      </w:divBdr>
      <w:divsChild>
        <w:div w:id="140970227">
          <w:marLeft w:val="0"/>
          <w:marRight w:val="0"/>
          <w:marTop w:val="0"/>
          <w:marBottom w:val="0"/>
          <w:divBdr>
            <w:top w:val="none" w:sz="0" w:space="0" w:color="auto"/>
            <w:left w:val="none" w:sz="0" w:space="0" w:color="auto"/>
            <w:bottom w:val="none" w:sz="0" w:space="0" w:color="auto"/>
            <w:right w:val="none" w:sz="0" w:space="0" w:color="auto"/>
          </w:divBdr>
        </w:div>
        <w:div w:id="1914972418">
          <w:marLeft w:val="0"/>
          <w:marRight w:val="0"/>
          <w:marTop w:val="0"/>
          <w:marBottom w:val="0"/>
          <w:divBdr>
            <w:top w:val="none" w:sz="0" w:space="0" w:color="auto"/>
            <w:left w:val="none" w:sz="0" w:space="0" w:color="auto"/>
            <w:bottom w:val="none" w:sz="0" w:space="0" w:color="auto"/>
            <w:right w:val="none" w:sz="0" w:space="0" w:color="auto"/>
          </w:divBdr>
        </w:div>
      </w:divsChild>
    </w:div>
    <w:div w:id="1751196670">
      <w:bodyDiv w:val="1"/>
      <w:marLeft w:val="0"/>
      <w:marRight w:val="0"/>
      <w:marTop w:val="0"/>
      <w:marBottom w:val="0"/>
      <w:divBdr>
        <w:top w:val="none" w:sz="0" w:space="0" w:color="auto"/>
        <w:left w:val="none" w:sz="0" w:space="0" w:color="auto"/>
        <w:bottom w:val="none" w:sz="0" w:space="0" w:color="auto"/>
        <w:right w:val="none" w:sz="0" w:space="0" w:color="auto"/>
      </w:divBdr>
    </w:div>
    <w:div w:id="1753431025">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56055452">
      <w:bodyDiv w:val="1"/>
      <w:marLeft w:val="0"/>
      <w:marRight w:val="0"/>
      <w:marTop w:val="0"/>
      <w:marBottom w:val="0"/>
      <w:divBdr>
        <w:top w:val="none" w:sz="0" w:space="0" w:color="auto"/>
        <w:left w:val="none" w:sz="0" w:space="0" w:color="auto"/>
        <w:bottom w:val="none" w:sz="0" w:space="0" w:color="auto"/>
        <w:right w:val="none" w:sz="0" w:space="0" w:color="auto"/>
      </w:divBdr>
    </w:div>
    <w:div w:id="1787964401">
      <w:bodyDiv w:val="1"/>
      <w:marLeft w:val="0"/>
      <w:marRight w:val="0"/>
      <w:marTop w:val="0"/>
      <w:marBottom w:val="0"/>
      <w:divBdr>
        <w:top w:val="none" w:sz="0" w:space="0" w:color="auto"/>
        <w:left w:val="none" w:sz="0" w:space="0" w:color="auto"/>
        <w:bottom w:val="none" w:sz="0" w:space="0" w:color="auto"/>
        <w:right w:val="none" w:sz="0" w:space="0" w:color="auto"/>
      </w:divBdr>
    </w:div>
    <w:div w:id="1796213791">
      <w:bodyDiv w:val="1"/>
      <w:marLeft w:val="0"/>
      <w:marRight w:val="0"/>
      <w:marTop w:val="0"/>
      <w:marBottom w:val="0"/>
      <w:divBdr>
        <w:top w:val="none" w:sz="0" w:space="0" w:color="auto"/>
        <w:left w:val="none" w:sz="0" w:space="0" w:color="auto"/>
        <w:bottom w:val="none" w:sz="0" w:space="0" w:color="auto"/>
        <w:right w:val="none" w:sz="0" w:space="0" w:color="auto"/>
      </w:divBdr>
      <w:divsChild>
        <w:div w:id="554245073">
          <w:marLeft w:val="547"/>
          <w:marRight w:val="0"/>
          <w:marTop w:val="0"/>
          <w:marBottom w:val="0"/>
          <w:divBdr>
            <w:top w:val="none" w:sz="0" w:space="0" w:color="auto"/>
            <w:left w:val="none" w:sz="0" w:space="0" w:color="auto"/>
            <w:bottom w:val="none" w:sz="0" w:space="0" w:color="auto"/>
            <w:right w:val="none" w:sz="0" w:space="0" w:color="auto"/>
          </w:divBdr>
        </w:div>
        <w:div w:id="1139374811">
          <w:marLeft w:val="547"/>
          <w:marRight w:val="0"/>
          <w:marTop w:val="0"/>
          <w:marBottom w:val="0"/>
          <w:divBdr>
            <w:top w:val="none" w:sz="0" w:space="0" w:color="auto"/>
            <w:left w:val="none" w:sz="0" w:space="0" w:color="auto"/>
            <w:bottom w:val="none" w:sz="0" w:space="0" w:color="auto"/>
            <w:right w:val="none" w:sz="0" w:space="0" w:color="auto"/>
          </w:divBdr>
        </w:div>
        <w:div w:id="1925338834">
          <w:marLeft w:val="1166"/>
          <w:marRight w:val="0"/>
          <w:marTop w:val="0"/>
          <w:marBottom w:val="0"/>
          <w:divBdr>
            <w:top w:val="none" w:sz="0" w:space="0" w:color="auto"/>
            <w:left w:val="none" w:sz="0" w:space="0" w:color="auto"/>
            <w:bottom w:val="none" w:sz="0" w:space="0" w:color="auto"/>
            <w:right w:val="none" w:sz="0" w:space="0" w:color="auto"/>
          </w:divBdr>
        </w:div>
      </w:divsChild>
    </w:div>
    <w:div w:id="1828398043">
      <w:bodyDiv w:val="1"/>
      <w:marLeft w:val="0"/>
      <w:marRight w:val="0"/>
      <w:marTop w:val="0"/>
      <w:marBottom w:val="0"/>
      <w:divBdr>
        <w:top w:val="none" w:sz="0" w:space="0" w:color="auto"/>
        <w:left w:val="none" w:sz="0" w:space="0" w:color="auto"/>
        <w:bottom w:val="none" w:sz="0" w:space="0" w:color="auto"/>
        <w:right w:val="none" w:sz="0" w:space="0" w:color="auto"/>
      </w:divBdr>
      <w:divsChild>
        <w:div w:id="1107315822">
          <w:marLeft w:val="1166"/>
          <w:marRight w:val="0"/>
          <w:marTop w:val="0"/>
          <w:marBottom w:val="0"/>
          <w:divBdr>
            <w:top w:val="none" w:sz="0" w:space="0" w:color="auto"/>
            <w:left w:val="none" w:sz="0" w:space="0" w:color="auto"/>
            <w:bottom w:val="none" w:sz="0" w:space="0" w:color="auto"/>
            <w:right w:val="none" w:sz="0" w:space="0" w:color="auto"/>
          </w:divBdr>
        </w:div>
        <w:div w:id="1634680065">
          <w:marLeft w:val="547"/>
          <w:marRight w:val="0"/>
          <w:marTop w:val="0"/>
          <w:marBottom w:val="0"/>
          <w:divBdr>
            <w:top w:val="none" w:sz="0" w:space="0" w:color="auto"/>
            <w:left w:val="none" w:sz="0" w:space="0" w:color="auto"/>
            <w:bottom w:val="none" w:sz="0" w:space="0" w:color="auto"/>
            <w:right w:val="none" w:sz="0" w:space="0" w:color="auto"/>
          </w:divBdr>
        </w:div>
        <w:div w:id="1814981706">
          <w:marLeft w:val="1166"/>
          <w:marRight w:val="0"/>
          <w:marTop w:val="0"/>
          <w:marBottom w:val="0"/>
          <w:divBdr>
            <w:top w:val="none" w:sz="0" w:space="0" w:color="auto"/>
            <w:left w:val="none" w:sz="0" w:space="0" w:color="auto"/>
            <w:bottom w:val="none" w:sz="0" w:space="0" w:color="auto"/>
            <w:right w:val="none" w:sz="0" w:space="0" w:color="auto"/>
          </w:divBdr>
        </w:div>
        <w:div w:id="2081560798">
          <w:marLeft w:val="547"/>
          <w:marRight w:val="0"/>
          <w:marTop w:val="0"/>
          <w:marBottom w:val="0"/>
          <w:divBdr>
            <w:top w:val="none" w:sz="0" w:space="0" w:color="auto"/>
            <w:left w:val="none" w:sz="0" w:space="0" w:color="auto"/>
            <w:bottom w:val="none" w:sz="0" w:space="0" w:color="auto"/>
            <w:right w:val="none" w:sz="0" w:space="0" w:color="auto"/>
          </w:divBdr>
        </w:div>
      </w:divsChild>
    </w:div>
    <w:div w:id="1833833859">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78815170">
      <w:bodyDiv w:val="1"/>
      <w:marLeft w:val="0"/>
      <w:marRight w:val="0"/>
      <w:marTop w:val="0"/>
      <w:marBottom w:val="0"/>
      <w:divBdr>
        <w:top w:val="none" w:sz="0" w:space="0" w:color="auto"/>
        <w:left w:val="none" w:sz="0" w:space="0" w:color="auto"/>
        <w:bottom w:val="none" w:sz="0" w:space="0" w:color="auto"/>
        <w:right w:val="none" w:sz="0" w:space="0" w:color="auto"/>
      </w:divBdr>
    </w:div>
    <w:div w:id="1883590537">
      <w:bodyDiv w:val="1"/>
      <w:marLeft w:val="0"/>
      <w:marRight w:val="0"/>
      <w:marTop w:val="0"/>
      <w:marBottom w:val="0"/>
      <w:divBdr>
        <w:top w:val="none" w:sz="0" w:space="0" w:color="auto"/>
        <w:left w:val="none" w:sz="0" w:space="0" w:color="auto"/>
        <w:bottom w:val="none" w:sz="0" w:space="0" w:color="auto"/>
        <w:right w:val="none" w:sz="0" w:space="0" w:color="auto"/>
      </w:divBdr>
      <w:divsChild>
        <w:div w:id="694582115">
          <w:marLeft w:val="547"/>
          <w:marRight w:val="0"/>
          <w:marTop w:val="0"/>
          <w:marBottom w:val="0"/>
          <w:divBdr>
            <w:top w:val="none" w:sz="0" w:space="0" w:color="auto"/>
            <w:left w:val="none" w:sz="0" w:space="0" w:color="auto"/>
            <w:bottom w:val="none" w:sz="0" w:space="0" w:color="auto"/>
            <w:right w:val="none" w:sz="0" w:space="0" w:color="auto"/>
          </w:divBdr>
        </w:div>
        <w:div w:id="1522159561">
          <w:marLeft w:val="547"/>
          <w:marRight w:val="0"/>
          <w:marTop w:val="0"/>
          <w:marBottom w:val="0"/>
          <w:divBdr>
            <w:top w:val="none" w:sz="0" w:space="0" w:color="auto"/>
            <w:left w:val="none" w:sz="0" w:space="0" w:color="auto"/>
            <w:bottom w:val="none" w:sz="0" w:space="0" w:color="auto"/>
            <w:right w:val="none" w:sz="0" w:space="0" w:color="auto"/>
          </w:divBdr>
        </w:div>
        <w:div w:id="1669213448">
          <w:marLeft w:val="547"/>
          <w:marRight w:val="0"/>
          <w:marTop w:val="0"/>
          <w:marBottom w:val="0"/>
          <w:divBdr>
            <w:top w:val="none" w:sz="0" w:space="0" w:color="auto"/>
            <w:left w:val="none" w:sz="0" w:space="0" w:color="auto"/>
            <w:bottom w:val="none" w:sz="0" w:space="0" w:color="auto"/>
            <w:right w:val="none" w:sz="0" w:space="0" w:color="auto"/>
          </w:divBdr>
        </w:div>
      </w:divsChild>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23903399">
      <w:bodyDiv w:val="1"/>
      <w:marLeft w:val="0"/>
      <w:marRight w:val="0"/>
      <w:marTop w:val="0"/>
      <w:marBottom w:val="0"/>
      <w:divBdr>
        <w:top w:val="none" w:sz="0" w:space="0" w:color="auto"/>
        <w:left w:val="none" w:sz="0" w:space="0" w:color="auto"/>
        <w:bottom w:val="none" w:sz="0" w:space="0" w:color="auto"/>
        <w:right w:val="none" w:sz="0" w:space="0" w:color="auto"/>
      </w:divBdr>
    </w:div>
    <w:div w:id="1923953111">
      <w:bodyDiv w:val="1"/>
      <w:marLeft w:val="0"/>
      <w:marRight w:val="0"/>
      <w:marTop w:val="0"/>
      <w:marBottom w:val="0"/>
      <w:divBdr>
        <w:top w:val="none" w:sz="0" w:space="0" w:color="auto"/>
        <w:left w:val="none" w:sz="0" w:space="0" w:color="auto"/>
        <w:bottom w:val="none" w:sz="0" w:space="0" w:color="auto"/>
        <w:right w:val="none" w:sz="0" w:space="0" w:color="auto"/>
      </w:divBdr>
    </w:div>
    <w:div w:id="1932086375">
      <w:bodyDiv w:val="1"/>
      <w:marLeft w:val="0"/>
      <w:marRight w:val="0"/>
      <w:marTop w:val="0"/>
      <w:marBottom w:val="0"/>
      <w:divBdr>
        <w:top w:val="none" w:sz="0" w:space="0" w:color="auto"/>
        <w:left w:val="none" w:sz="0" w:space="0" w:color="auto"/>
        <w:bottom w:val="none" w:sz="0" w:space="0" w:color="auto"/>
        <w:right w:val="none" w:sz="0" w:space="0" w:color="auto"/>
      </w:divBdr>
      <w:divsChild>
        <w:div w:id="459689559">
          <w:marLeft w:val="547"/>
          <w:marRight w:val="0"/>
          <w:marTop w:val="0"/>
          <w:marBottom w:val="0"/>
          <w:divBdr>
            <w:top w:val="none" w:sz="0" w:space="0" w:color="auto"/>
            <w:left w:val="none" w:sz="0" w:space="0" w:color="auto"/>
            <w:bottom w:val="none" w:sz="0" w:space="0" w:color="auto"/>
            <w:right w:val="none" w:sz="0" w:space="0" w:color="auto"/>
          </w:divBdr>
        </w:div>
        <w:div w:id="1340698840">
          <w:marLeft w:val="547"/>
          <w:marRight w:val="0"/>
          <w:marTop w:val="0"/>
          <w:marBottom w:val="0"/>
          <w:divBdr>
            <w:top w:val="none" w:sz="0" w:space="0" w:color="auto"/>
            <w:left w:val="none" w:sz="0" w:space="0" w:color="auto"/>
            <w:bottom w:val="none" w:sz="0" w:space="0" w:color="auto"/>
            <w:right w:val="none" w:sz="0" w:space="0" w:color="auto"/>
          </w:divBdr>
        </w:div>
        <w:div w:id="1755317831">
          <w:marLeft w:val="547"/>
          <w:marRight w:val="0"/>
          <w:marTop w:val="0"/>
          <w:marBottom w:val="0"/>
          <w:divBdr>
            <w:top w:val="none" w:sz="0" w:space="0" w:color="auto"/>
            <w:left w:val="none" w:sz="0" w:space="0" w:color="auto"/>
            <w:bottom w:val="none" w:sz="0" w:space="0" w:color="auto"/>
            <w:right w:val="none" w:sz="0" w:space="0" w:color="auto"/>
          </w:divBdr>
        </w:div>
      </w:divsChild>
    </w:div>
    <w:div w:id="1938828323">
      <w:bodyDiv w:val="1"/>
      <w:marLeft w:val="0"/>
      <w:marRight w:val="0"/>
      <w:marTop w:val="0"/>
      <w:marBottom w:val="0"/>
      <w:divBdr>
        <w:top w:val="none" w:sz="0" w:space="0" w:color="auto"/>
        <w:left w:val="none" w:sz="0" w:space="0" w:color="auto"/>
        <w:bottom w:val="none" w:sz="0" w:space="0" w:color="auto"/>
        <w:right w:val="none" w:sz="0" w:space="0" w:color="auto"/>
      </w:divBdr>
      <w:divsChild>
        <w:div w:id="20476422">
          <w:marLeft w:val="547"/>
          <w:marRight w:val="0"/>
          <w:marTop w:val="0"/>
          <w:marBottom w:val="0"/>
          <w:divBdr>
            <w:top w:val="none" w:sz="0" w:space="0" w:color="auto"/>
            <w:left w:val="none" w:sz="0" w:space="0" w:color="auto"/>
            <w:bottom w:val="none" w:sz="0" w:space="0" w:color="auto"/>
            <w:right w:val="none" w:sz="0" w:space="0" w:color="auto"/>
          </w:divBdr>
        </w:div>
        <w:div w:id="584607195">
          <w:marLeft w:val="1166"/>
          <w:marRight w:val="0"/>
          <w:marTop w:val="60"/>
          <w:marBottom w:val="0"/>
          <w:divBdr>
            <w:top w:val="none" w:sz="0" w:space="0" w:color="auto"/>
            <w:left w:val="none" w:sz="0" w:space="0" w:color="auto"/>
            <w:bottom w:val="none" w:sz="0" w:space="0" w:color="auto"/>
            <w:right w:val="none" w:sz="0" w:space="0" w:color="auto"/>
          </w:divBdr>
        </w:div>
        <w:div w:id="1330712015">
          <w:marLeft w:val="547"/>
          <w:marRight w:val="0"/>
          <w:marTop w:val="60"/>
          <w:marBottom w:val="0"/>
          <w:divBdr>
            <w:top w:val="none" w:sz="0" w:space="0" w:color="auto"/>
            <w:left w:val="none" w:sz="0" w:space="0" w:color="auto"/>
            <w:bottom w:val="none" w:sz="0" w:space="0" w:color="auto"/>
            <w:right w:val="none" w:sz="0" w:space="0" w:color="auto"/>
          </w:divBdr>
        </w:div>
        <w:div w:id="1710300758">
          <w:marLeft w:val="547"/>
          <w:marRight w:val="0"/>
          <w:marTop w:val="0"/>
          <w:marBottom w:val="0"/>
          <w:divBdr>
            <w:top w:val="none" w:sz="0" w:space="0" w:color="auto"/>
            <w:left w:val="none" w:sz="0" w:space="0" w:color="auto"/>
            <w:bottom w:val="none" w:sz="0" w:space="0" w:color="auto"/>
            <w:right w:val="none" w:sz="0" w:space="0" w:color="auto"/>
          </w:divBdr>
        </w:div>
      </w:divsChild>
    </w:div>
    <w:div w:id="1940407422">
      <w:bodyDiv w:val="1"/>
      <w:marLeft w:val="0"/>
      <w:marRight w:val="0"/>
      <w:marTop w:val="0"/>
      <w:marBottom w:val="0"/>
      <w:divBdr>
        <w:top w:val="none" w:sz="0" w:space="0" w:color="auto"/>
        <w:left w:val="none" w:sz="0" w:space="0" w:color="auto"/>
        <w:bottom w:val="none" w:sz="0" w:space="0" w:color="auto"/>
        <w:right w:val="none" w:sz="0" w:space="0" w:color="auto"/>
      </w:divBdr>
      <w:divsChild>
        <w:div w:id="1671445284">
          <w:marLeft w:val="0"/>
          <w:marRight w:val="0"/>
          <w:marTop w:val="0"/>
          <w:marBottom w:val="0"/>
          <w:divBdr>
            <w:top w:val="none" w:sz="0" w:space="0" w:color="auto"/>
            <w:left w:val="none" w:sz="0" w:space="0" w:color="auto"/>
            <w:bottom w:val="none" w:sz="0" w:space="0" w:color="auto"/>
            <w:right w:val="none" w:sz="0" w:space="0" w:color="auto"/>
          </w:divBdr>
          <w:divsChild>
            <w:div w:id="9264446">
              <w:marLeft w:val="0"/>
              <w:marRight w:val="0"/>
              <w:marTop w:val="0"/>
              <w:marBottom w:val="0"/>
              <w:divBdr>
                <w:top w:val="none" w:sz="0" w:space="0" w:color="auto"/>
                <w:left w:val="none" w:sz="0" w:space="0" w:color="auto"/>
                <w:bottom w:val="none" w:sz="0" w:space="0" w:color="auto"/>
                <w:right w:val="none" w:sz="0" w:space="0" w:color="auto"/>
              </w:divBdr>
            </w:div>
            <w:div w:id="220680630">
              <w:marLeft w:val="0"/>
              <w:marRight w:val="0"/>
              <w:marTop w:val="0"/>
              <w:marBottom w:val="0"/>
              <w:divBdr>
                <w:top w:val="none" w:sz="0" w:space="0" w:color="auto"/>
                <w:left w:val="none" w:sz="0" w:space="0" w:color="auto"/>
                <w:bottom w:val="none" w:sz="0" w:space="0" w:color="auto"/>
                <w:right w:val="none" w:sz="0" w:space="0" w:color="auto"/>
              </w:divBdr>
            </w:div>
            <w:div w:id="500390367">
              <w:marLeft w:val="0"/>
              <w:marRight w:val="0"/>
              <w:marTop w:val="0"/>
              <w:marBottom w:val="0"/>
              <w:divBdr>
                <w:top w:val="none" w:sz="0" w:space="0" w:color="auto"/>
                <w:left w:val="none" w:sz="0" w:space="0" w:color="auto"/>
                <w:bottom w:val="none" w:sz="0" w:space="0" w:color="auto"/>
                <w:right w:val="none" w:sz="0" w:space="0" w:color="auto"/>
              </w:divBdr>
            </w:div>
            <w:div w:id="583732345">
              <w:marLeft w:val="0"/>
              <w:marRight w:val="0"/>
              <w:marTop w:val="0"/>
              <w:marBottom w:val="0"/>
              <w:divBdr>
                <w:top w:val="none" w:sz="0" w:space="0" w:color="auto"/>
                <w:left w:val="none" w:sz="0" w:space="0" w:color="auto"/>
                <w:bottom w:val="none" w:sz="0" w:space="0" w:color="auto"/>
                <w:right w:val="none" w:sz="0" w:space="0" w:color="auto"/>
              </w:divBdr>
            </w:div>
            <w:div w:id="611206547">
              <w:marLeft w:val="0"/>
              <w:marRight w:val="0"/>
              <w:marTop w:val="0"/>
              <w:marBottom w:val="0"/>
              <w:divBdr>
                <w:top w:val="none" w:sz="0" w:space="0" w:color="auto"/>
                <w:left w:val="none" w:sz="0" w:space="0" w:color="auto"/>
                <w:bottom w:val="none" w:sz="0" w:space="0" w:color="auto"/>
                <w:right w:val="none" w:sz="0" w:space="0" w:color="auto"/>
              </w:divBdr>
            </w:div>
            <w:div w:id="653027746">
              <w:marLeft w:val="0"/>
              <w:marRight w:val="0"/>
              <w:marTop w:val="0"/>
              <w:marBottom w:val="0"/>
              <w:divBdr>
                <w:top w:val="none" w:sz="0" w:space="0" w:color="auto"/>
                <w:left w:val="none" w:sz="0" w:space="0" w:color="auto"/>
                <w:bottom w:val="none" w:sz="0" w:space="0" w:color="auto"/>
                <w:right w:val="none" w:sz="0" w:space="0" w:color="auto"/>
              </w:divBdr>
            </w:div>
            <w:div w:id="961032958">
              <w:marLeft w:val="0"/>
              <w:marRight w:val="0"/>
              <w:marTop w:val="0"/>
              <w:marBottom w:val="0"/>
              <w:divBdr>
                <w:top w:val="none" w:sz="0" w:space="0" w:color="auto"/>
                <w:left w:val="none" w:sz="0" w:space="0" w:color="auto"/>
                <w:bottom w:val="none" w:sz="0" w:space="0" w:color="auto"/>
                <w:right w:val="none" w:sz="0" w:space="0" w:color="auto"/>
              </w:divBdr>
            </w:div>
            <w:div w:id="1161846418">
              <w:marLeft w:val="0"/>
              <w:marRight w:val="0"/>
              <w:marTop w:val="0"/>
              <w:marBottom w:val="0"/>
              <w:divBdr>
                <w:top w:val="none" w:sz="0" w:space="0" w:color="auto"/>
                <w:left w:val="none" w:sz="0" w:space="0" w:color="auto"/>
                <w:bottom w:val="none" w:sz="0" w:space="0" w:color="auto"/>
                <w:right w:val="none" w:sz="0" w:space="0" w:color="auto"/>
              </w:divBdr>
            </w:div>
            <w:div w:id="1239055007">
              <w:marLeft w:val="0"/>
              <w:marRight w:val="0"/>
              <w:marTop w:val="0"/>
              <w:marBottom w:val="0"/>
              <w:divBdr>
                <w:top w:val="none" w:sz="0" w:space="0" w:color="auto"/>
                <w:left w:val="none" w:sz="0" w:space="0" w:color="auto"/>
                <w:bottom w:val="none" w:sz="0" w:space="0" w:color="auto"/>
                <w:right w:val="none" w:sz="0" w:space="0" w:color="auto"/>
              </w:divBdr>
            </w:div>
            <w:div w:id="1339382564">
              <w:marLeft w:val="0"/>
              <w:marRight w:val="0"/>
              <w:marTop w:val="0"/>
              <w:marBottom w:val="0"/>
              <w:divBdr>
                <w:top w:val="none" w:sz="0" w:space="0" w:color="auto"/>
                <w:left w:val="none" w:sz="0" w:space="0" w:color="auto"/>
                <w:bottom w:val="none" w:sz="0" w:space="0" w:color="auto"/>
                <w:right w:val="none" w:sz="0" w:space="0" w:color="auto"/>
              </w:divBdr>
            </w:div>
            <w:div w:id="1445613676">
              <w:marLeft w:val="0"/>
              <w:marRight w:val="0"/>
              <w:marTop w:val="0"/>
              <w:marBottom w:val="0"/>
              <w:divBdr>
                <w:top w:val="none" w:sz="0" w:space="0" w:color="auto"/>
                <w:left w:val="none" w:sz="0" w:space="0" w:color="auto"/>
                <w:bottom w:val="none" w:sz="0" w:space="0" w:color="auto"/>
                <w:right w:val="none" w:sz="0" w:space="0" w:color="auto"/>
              </w:divBdr>
            </w:div>
            <w:div w:id="1520655891">
              <w:marLeft w:val="0"/>
              <w:marRight w:val="0"/>
              <w:marTop w:val="0"/>
              <w:marBottom w:val="0"/>
              <w:divBdr>
                <w:top w:val="none" w:sz="0" w:space="0" w:color="auto"/>
                <w:left w:val="none" w:sz="0" w:space="0" w:color="auto"/>
                <w:bottom w:val="none" w:sz="0" w:space="0" w:color="auto"/>
                <w:right w:val="none" w:sz="0" w:space="0" w:color="auto"/>
              </w:divBdr>
            </w:div>
            <w:div w:id="1586647835">
              <w:marLeft w:val="0"/>
              <w:marRight w:val="0"/>
              <w:marTop w:val="0"/>
              <w:marBottom w:val="0"/>
              <w:divBdr>
                <w:top w:val="none" w:sz="0" w:space="0" w:color="auto"/>
                <w:left w:val="none" w:sz="0" w:space="0" w:color="auto"/>
                <w:bottom w:val="none" w:sz="0" w:space="0" w:color="auto"/>
                <w:right w:val="none" w:sz="0" w:space="0" w:color="auto"/>
              </w:divBdr>
            </w:div>
            <w:div w:id="1605265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51234664">
      <w:bodyDiv w:val="1"/>
      <w:marLeft w:val="0"/>
      <w:marRight w:val="0"/>
      <w:marTop w:val="0"/>
      <w:marBottom w:val="0"/>
      <w:divBdr>
        <w:top w:val="none" w:sz="0" w:space="0" w:color="auto"/>
        <w:left w:val="none" w:sz="0" w:space="0" w:color="auto"/>
        <w:bottom w:val="none" w:sz="0" w:space="0" w:color="auto"/>
        <w:right w:val="none" w:sz="0" w:space="0" w:color="auto"/>
      </w:divBdr>
      <w:divsChild>
        <w:div w:id="1656177575">
          <w:marLeft w:val="1166"/>
          <w:marRight w:val="0"/>
          <w:marTop w:val="0"/>
          <w:marBottom w:val="120"/>
          <w:divBdr>
            <w:top w:val="none" w:sz="0" w:space="0" w:color="auto"/>
            <w:left w:val="none" w:sz="0" w:space="0" w:color="auto"/>
            <w:bottom w:val="none" w:sz="0" w:space="0" w:color="auto"/>
            <w:right w:val="none" w:sz="0" w:space="0" w:color="auto"/>
          </w:divBdr>
        </w:div>
        <w:div w:id="1839929495">
          <w:marLeft w:val="547"/>
          <w:marRight w:val="0"/>
          <w:marTop w:val="0"/>
          <w:marBottom w:val="120"/>
          <w:divBdr>
            <w:top w:val="none" w:sz="0" w:space="0" w:color="auto"/>
            <w:left w:val="none" w:sz="0" w:space="0" w:color="auto"/>
            <w:bottom w:val="none" w:sz="0" w:space="0" w:color="auto"/>
            <w:right w:val="none" w:sz="0" w:space="0" w:color="auto"/>
          </w:divBdr>
        </w:div>
        <w:div w:id="2017069855">
          <w:marLeft w:val="547"/>
          <w:marRight w:val="0"/>
          <w:marTop w:val="0"/>
          <w:marBottom w:val="120"/>
          <w:divBdr>
            <w:top w:val="none" w:sz="0" w:space="0" w:color="auto"/>
            <w:left w:val="none" w:sz="0" w:space="0" w:color="auto"/>
            <w:bottom w:val="none" w:sz="0" w:space="0" w:color="auto"/>
            <w:right w:val="none" w:sz="0" w:space="0" w:color="auto"/>
          </w:divBdr>
        </w:div>
      </w:divsChild>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72205761">
      <w:bodyDiv w:val="1"/>
      <w:marLeft w:val="0"/>
      <w:marRight w:val="0"/>
      <w:marTop w:val="0"/>
      <w:marBottom w:val="0"/>
      <w:divBdr>
        <w:top w:val="none" w:sz="0" w:space="0" w:color="auto"/>
        <w:left w:val="none" w:sz="0" w:space="0" w:color="auto"/>
        <w:bottom w:val="none" w:sz="0" w:space="0" w:color="auto"/>
        <w:right w:val="none" w:sz="0" w:space="0" w:color="auto"/>
      </w:divBdr>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1989705157">
      <w:bodyDiv w:val="1"/>
      <w:marLeft w:val="0"/>
      <w:marRight w:val="0"/>
      <w:marTop w:val="0"/>
      <w:marBottom w:val="0"/>
      <w:divBdr>
        <w:top w:val="none" w:sz="0" w:space="0" w:color="auto"/>
        <w:left w:val="none" w:sz="0" w:space="0" w:color="auto"/>
        <w:bottom w:val="none" w:sz="0" w:space="0" w:color="auto"/>
        <w:right w:val="none" w:sz="0" w:space="0" w:color="auto"/>
      </w:divBdr>
      <w:divsChild>
        <w:div w:id="6488357">
          <w:marLeft w:val="0"/>
          <w:marRight w:val="0"/>
          <w:marTop w:val="0"/>
          <w:marBottom w:val="0"/>
          <w:divBdr>
            <w:top w:val="none" w:sz="0" w:space="0" w:color="auto"/>
            <w:left w:val="none" w:sz="0" w:space="0" w:color="auto"/>
            <w:bottom w:val="none" w:sz="0" w:space="0" w:color="auto"/>
            <w:right w:val="none" w:sz="0" w:space="0" w:color="auto"/>
          </w:divBdr>
          <w:divsChild>
            <w:div w:id="133955984">
              <w:marLeft w:val="0"/>
              <w:marRight w:val="0"/>
              <w:marTop w:val="0"/>
              <w:marBottom w:val="0"/>
              <w:divBdr>
                <w:top w:val="none" w:sz="0" w:space="0" w:color="auto"/>
                <w:left w:val="none" w:sz="0" w:space="0" w:color="auto"/>
                <w:bottom w:val="none" w:sz="0" w:space="0" w:color="auto"/>
                <w:right w:val="none" w:sz="0" w:space="0" w:color="auto"/>
              </w:divBdr>
              <w:divsChild>
                <w:div w:id="52896249">
                  <w:marLeft w:val="0"/>
                  <w:marRight w:val="0"/>
                  <w:marTop w:val="0"/>
                  <w:marBottom w:val="0"/>
                  <w:divBdr>
                    <w:top w:val="none" w:sz="0" w:space="0" w:color="auto"/>
                    <w:left w:val="none" w:sz="0" w:space="0" w:color="auto"/>
                    <w:bottom w:val="none" w:sz="0" w:space="0" w:color="auto"/>
                    <w:right w:val="none" w:sz="0" w:space="0" w:color="auto"/>
                  </w:divBdr>
                </w:div>
                <w:div w:id="71511700">
                  <w:marLeft w:val="0"/>
                  <w:marRight w:val="0"/>
                  <w:marTop w:val="0"/>
                  <w:marBottom w:val="0"/>
                  <w:divBdr>
                    <w:top w:val="none" w:sz="0" w:space="0" w:color="auto"/>
                    <w:left w:val="none" w:sz="0" w:space="0" w:color="auto"/>
                    <w:bottom w:val="none" w:sz="0" w:space="0" w:color="auto"/>
                    <w:right w:val="none" w:sz="0" w:space="0" w:color="auto"/>
                  </w:divBdr>
                </w:div>
                <w:div w:id="170342655">
                  <w:marLeft w:val="0"/>
                  <w:marRight w:val="0"/>
                  <w:marTop w:val="0"/>
                  <w:marBottom w:val="0"/>
                  <w:divBdr>
                    <w:top w:val="none" w:sz="0" w:space="0" w:color="auto"/>
                    <w:left w:val="none" w:sz="0" w:space="0" w:color="auto"/>
                    <w:bottom w:val="none" w:sz="0" w:space="0" w:color="auto"/>
                    <w:right w:val="none" w:sz="0" w:space="0" w:color="auto"/>
                  </w:divBdr>
                </w:div>
                <w:div w:id="491027529">
                  <w:marLeft w:val="0"/>
                  <w:marRight w:val="0"/>
                  <w:marTop w:val="0"/>
                  <w:marBottom w:val="0"/>
                  <w:divBdr>
                    <w:top w:val="none" w:sz="0" w:space="0" w:color="auto"/>
                    <w:left w:val="none" w:sz="0" w:space="0" w:color="auto"/>
                    <w:bottom w:val="none" w:sz="0" w:space="0" w:color="auto"/>
                    <w:right w:val="none" w:sz="0" w:space="0" w:color="auto"/>
                  </w:divBdr>
                </w:div>
                <w:div w:id="546381883">
                  <w:marLeft w:val="0"/>
                  <w:marRight w:val="0"/>
                  <w:marTop w:val="0"/>
                  <w:marBottom w:val="0"/>
                  <w:divBdr>
                    <w:top w:val="none" w:sz="0" w:space="0" w:color="auto"/>
                    <w:left w:val="none" w:sz="0" w:space="0" w:color="auto"/>
                    <w:bottom w:val="none" w:sz="0" w:space="0" w:color="auto"/>
                    <w:right w:val="none" w:sz="0" w:space="0" w:color="auto"/>
                  </w:divBdr>
                </w:div>
                <w:div w:id="636377296">
                  <w:marLeft w:val="0"/>
                  <w:marRight w:val="0"/>
                  <w:marTop w:val="0"/>
                  <w:marBottom w:val="0"/>
                  <w:divBdr>
                    <w:top w:val="none" w:sz="0" w:space="0" w:color="auto"/>
                    <w:left w:val="none" w:sz="0" w:space="0" w:color="auto"/>
                    <w:bottom w:val="none" w:sz="0" w:space="0" w:color="auto"/>
                    <w:right w:val="none" w:sz="0" w:space="0" w:color="auto"/>
                  </w:divBdr>
                </w:div>
                <w:div w:id="963081665">
                  <w:marLeft w:val="0"/>
                  <w:marRight w:val="0"/>
                  <w:marTop w:val="0"/>
                  <w:marBottom w:val="0"/>
                  <w:divBdr>
                    <w:top w:val="none" w:sz="0" w:space="0" w:color="auto"/>
                    <w:left w:val="none" w:sz="0" w:space="0" w:color="auto"/>
                    <w:bottom w:val="none" w:sz="0" w:space="0" w:color="auto"/>
                    <w:right w:val="none" w:sz="0" w:space="0" w:color="auto"/>
                  </w:divBdr>
                </w:div>
                <w:div w:id="1009528648">
                  <w:marLeft w:val="0"/>
                  <w:marRight w:val="0"/>
                  <w:marTop w:val="0"/>
                  <w:marBottom w:val="0"/>
                  <w:divBdr>
                    <w:top w:val="none" w:sz="0" w:space="0" w:color="auto"/>
                    <w:left w:val="none" w:sz="0" w:space="0" w:color="auto"/>
                    <w:bottom w:val="none" w:sz="0" w:space="0" w:color="auto"/>
                    <w:right w:val="none" w:sz="0" w:space="0" w:color="auto"/>
                  </w:divBdr>
                </w:div>
                <w:div w:id="1024328921">
                  <w:marLeft w:val="0"/>
                  <w:marRight w:val="0"/>
                  <w:marTop w:val="0"/>
                  <w:marBottom w:val="0"/>
                  <w:divBdr>
                    <w:top w:val="none" w:sz="0" w:space="0" w:color="auto"/>
                    <w:left w:val="none" w:sz="0" w:space="0" w:color="auto"/>
                    <w:bottom w:val="none" w:sz="0" w:space="0" w:color="auto"/>
                    <w:right w:val="none" w:sz="0" w:space="0" w:color="auto"/>
                  </w:divBdr>
                </w:div>
                <w:div w:id="1095518154">
                  <w:marLeft w:val="0"/>
                  <w:marRight w:val="0"/>
                  <w:marTop w:val="0"/>
                  <w:marBottom w:val="0"/>
                  <w:divBdr>
                    <w:top w:val="none" w:sz="0" w:space="0" w:color="auto"/>
                    <w:left w:val="none" w:sz="0" w:space="0" w:color="auto"/>
                    <w:bottom w:val="none" w:sz="0" w:space="0" w:color="auto"/>
                    <w:right w:val="none" w:sz="0" w:space="0" w:color="auto"/>
                  </w:divBdr>
                </w:div>
                <w:div w:id="1136216411">
                  <w:marLeft w:val="0"/>
                  <w:marRight w:val="0"/>
                  <w:marTop w:val="0"/>
                  <w:marBottom w:val="0"/>
                  <w:divBdr>
                    <w:top w:val="none" w:sz="0" w:space="0" w:color="auto"/>
                    <w:left w:val="none" w:sz="0" w:space="0" w:color="auto"/>
                    <w:bottom w:val="none" w:sz="0" w:space="0" w:color="auto"/>
                    <w:right w:val="none" w:sz="0" w:space="0" w:color="auto"/>
                  </w:divBdr>
                </w:div>
                <w:div w:id="1312128969">
                  <w:marLeft w:val="0"/>
                  <w:marRight w:val="0"/>
                  <w:marTop w:val="0"/>
                  <w:marBottom w:val="0"/>
                  <w:divBdr>
                    <w:top w:val="none" w:sz="0" w:space="0" w:color="auto"/>
                    <w:left w:val="none" w:sz="0" w:space="0" w:color="auto"/>
                    <w:bottom w:val="none" w:sz="0" w:space="0" w:color="auto"/>
                    <w:right w:val="none" w:sz="0" w:space="0" w:color="auto"/>
                  </w:divBdr>
                </w:div>
                <w:div w:id="1661957061">
                  <w:marLeft w:val="0"/>
                  <w:marRight w:val="0"/>
                  <w:marTop w:val="0"/>
                  <w:marBottom w:val="0"/>
                  <w:divBdr>
                    <w:top w:val="none" w:sz="0" w:space="0" w:color="auto"/>
                    <w:left w:val="none" w:sz="0" w:space="0" w:color="auto"/>
                    <w:bottom w:val="none" w:sz="0" w:space="0" w:color="auto"/>
                    <w:right w:val="none" w:sz="0" w:space="0" w:color="auto"/>
                  </w:divBdr>
                </w:div>
                <w:div w:id="2126339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2289694">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19765821">
      <w:bodyDiv w:val="1"/>
      <w:marLeft w:val="0"/>
      <w:marRight w:val="0"/>
      <w:marTop w:val="0"/>
      <w:marBottom w:val="0"/>
      <w:divBdr>
        <w:top w:val="none" w:sz="0" w:space="0" w:color="auto"/>
        <w:left w:val="none" w:sz="0" w:space="0" w:color="auto"/>
        <w:bottom w:val="none" w:sz="0" w:space="0" w:color="auto"/>
        <w:right w:val="none" w:sz="0" w:space="0" w:color="auto"/>
      </w:divBdr>
    </w:div>
    <w:div w:id="2031026298">
      <w:bodyDiv w:val="1"/>
      <w:marLeft w:val="0"/>
      <w:marRight w:val="0"/>
      <w:marTop w:val="0"/>
      <w:marBottom w:val="0"/>
      <w:divBdr>
        <w:top w:val="none" w:sz="0" w:space="0" w:color="auto"/>
        <w:left w:val="none" w:sz="0" w:space="0" w:color="auto"/>
        <w:bottom w:val="none" w:sz="0" w:space="0" w:color="auto"/>
        <w:right w:val="none" w:sz="0" w:space="0" w:color="auto"/>
      </w:divBdr>
      <w:divsChild>
        <w:div w:id="527908363">
          <w:marLeft w:val="1166"/>
          <w:marRight w:val="0"/>
          <w:marTop w:val="60"/>
          <w:marBottom w:val="60"/>
          <w:divBdr>
            <w:top w:val="none" w:sz="0" w:space="0" w:color="auto"/>
            <w:left w:val="none" w:sz="0" w:space="0" w:color="auto"/>
            <w:bottom w:val="none" w:sz="0" w:space="0" w:color="auto"/>
            <w:right w:val="none" w:sz="0" w:space="0" w:color="auto"/>
          </w:divBdr>
        </w:div>
        <w:div w:id="591428016">
          <w:marLeft w:val="547"/>
          <w:marRight w:val="0"/>
          <w:marTop w:val="60"/>
          <w:marBottom w:val="60"/>
          <w:divBdr>
            <w:top w:val="none" w:sz="0" w:space="0" w:color="auto"/>
            <w:left w:val="none" w:sz="0" w:space="0" w:color="auto"/>
            <w:bottom w:val="none" w:sz="0" w:space="0" w:color="auto"/>
            <w:right w:val="none" w:sz="0" w:space="0" w:color="auto"/>
          </w:divBdr>
        </w:div>
        <w:div w:id="749692717">
          <w:marLeft w:val="547"/>
          <w:marRight w:val="0"/>
          <w:marTop w:val="60"/>
          <w:marBottom w:val="60"/>
          <w:divBdr>
            <w:top w:val="none" w:sz="0" w:space="0" w:color="auto"/>
            <w:left w:val="none" w:sz="0" w:space="0" w:color="auto"/>
            <w:bottom w:val="none" w:sz="0" w:space="0" w:color="auto"/>
            <w:right w:val="none" w:sz="0" w:space="0" w:color="auto"/>
          </w:divBdr>
        </w:div>
        <w:div w:id="804155908">
          <w:marLeft w:val="547"/>
          <w:marRight w:val="0"/>
          <w:marTop w:val="60"/>
          <w:marBottom w:val="60"/>
          <w:divBdr>
            <w:top w:val="none" w:sz="0" w:space="0" w:color="auto"/>
            <w:left w:val="none" w:sz="0" w:space="0" w:color="auto"/>
            <w:bottom w:val="none" w:sz="0" w:space="0" w:color="auto"/>
            <w:right w:val="none" w:sz="0" w:space="0" w:color="auto"/>
          </w:divBdr>
        </w:div>
        <w:div w:id="2126850384">
          <w:marLeft w:val="547"/>
          <w:marRight w:val="0"/>
          <w:marTop w:val="60"/>
          <w:marBottom w:val="60"/>
          <w:divBdr>
            <w:top w:val="none" w:sz="0" w:space="0" w:color="auto"/>
            <w:left w:val="none" w:sz="0" w:space="0" w:color="auto"/>
            <w:bottom w:val="none" w:sz="0" w:space="0" w:color="auto"/>
            <w:right w:val="none" w:sz="0" w:space="0" w:color="auto"/>
          </w:divBdr>
        </w:div>
      </w:divsChild>
    </w:div>
    <w:div w:id="2036808133">
      <w:bodyDiv w:val="1"/>
      <w:marLeft w:val="0"/>
      <w:marRight w:val="0"/>
      <w:marTop w:val="0"/>
      <w:marBottom w:val="0"/>
      <w:divBdr>
        <w:top w:val="none" w:sz="0" w:space="0" w:color="auto"/>
        <w:left w:val="none" w:sz="0" w:space="0" w:color="auto"/>
        <w:bottom w:val="none" w:sz="0" w:space="0" w:color="auto"/>
        <w:right w:val="none" w:sz="0" w:space="0" w:color="auto"/>
      </w:divBdr>
      <w:divsChild>
        <w:div w:id="1000236988">
          <w:marLeft w:val="547"/>
          <w:marRight w:val="0"/>
          <w:marTop w:val="0"/>
          <w:marBottom w:val="120"/>
          <w:divBdr>
            <w:top w:val="none" w:sz="0" w:space="0" w:color="auto"/>
            <w:left w:val="none" w:sz="0" w:space="0" w:color="auto"/>
            <w:bottom w:val="none" w:sz="0" w:space="0" w:color="auto"/>
            <w:right w:val="none" w:sz="0" w:space="0" w:color="auto"/>
          </w:divBdr>
        </w:div>
        <w:div w:id="1067459138">
          <w:marLeft w:val="547"/>
          <w:marRight w:val="0"/>
          <w:marTop w:val="0"/>
          <w:marBottom w:val="120"/>
          <w:divBdr>
            <w:top w:val="none" w:sz="0" w:space="0" w:color="auto"/>
            <w:left w:val="none" w:sz="0" w:space="0" w:color="auto"/>
            <w:bottom w:val="none" w:sz="0" w:space="0" w:color="auto"/>
            <w:right w:val="none" w:sz="0" w:space="0" w:color="auto"/>
          </w:divBdr>
        </w:div>
        <w:div w:id="1519733855">
          <w:marLeft w:val="1166"/>
          <w:marRight w:val="0"/>
          <w:marTop w:val="0"/>
          <w:marBottom w:val="0"/>
          <w:divBdr>
            <w:top w:val="none" w:sz="0" w:space="0" w:color="auto"/>
            <w:left w:val="none" w:sz="0" w:space="0" w:color="auto"/>
            <w:bottom w:val="none" w:sz="0" w:space="0" w:color="auto"/>
            <w:right w:val="none" w:sz="0" w:space="0" w:color="auto"/>
          </w:divBdr>
        </w:div>
        <w:div w:id="1719940583">
          <w:marLeft w:val="547"/>
          <w:marRight w:val="0"/>
          <w:marTop w:val="0"/>
          <w:marBottom w:val="120"/>
          <w:divBdr>
            <w:top w:val="none" w:sz="0" w:space="0" w:color="auto"/>
            <w:left w:val="none" w:sz="0" w:space="0" w:color="auto"/>
            <w:bottom w:val="none" w:sz="0" w:space="0" w:color="auto"/>
            <w:right w:val="none" w:sz="0" w:space="0" w:color="auto"/>
          </w:divBdr>
        </w:div>
      </w:divsChild>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40231300">
      <w:bodyDiv w:val="1"/>
      <w:marLeft w:val="0"/>
      <w:marRight w:val="0"/>
      <w:marTop w:val="0"/>
      <w:marBottom w:val="0"/>
      <w:divBdr>
        <w:top w:val="none" w:sz="0" w:space="0" w:color="auto"/>
        <w:left w:val="none" w:sz="0" w:space="0" w:color="auto"/>
        <w:bottom w:val="none" w:sz="0" w:space="0" w:color="auto"/>
        <w:right w:val="none" w:sz="0" w:space="0" w:color="auto"/>
      </w:divBdr>
      <w:divsChild>
        <w:div w:id="695736795">
          <w:marLeft w:val="1166"/>
          <w:marRight w:val="0"/>
          <w:marTop w:val="0"/>
          <w:marBottom w:val="120"/>
          <w:divBdr>
            <w:top w:val="none" w:sz="0" w:space="0" w:color="auto"/>
            <w:left w:val="none" w:sz="0" w:space="0" w:color="auto"/>
            <w:bottom w:val="none" w:sz="0" w:space="0" w:color="auto"/>
            <w:right w:val="none" w:sz="0" w:space="0" w:color="auto"/>
          </w:divBdr>
        </w:div>
        <w:div w:id="861820050">
          <w:marLeft w:val="1166"/>
          <w:marRight w:val="0"/>
          <w:marTop w:val="0"/>
          <w:marBottom w:val="120"/>
          <w:divBdr>
            <w:top w:val="none" w:sz="0" w:space="0" w:color="auto"/>
            <w:left w:val="none" w:sz="0" w:space="0" w:color="auto"/>
            <w:bottom w:val="none" w:sz="0" w:space="0" w:color="auto"/>
            <w:right w:val="none" w:sz="0" w:space="0" w:color="auto"/>
          </w:divBdr>
        </w:div>
        <w:div w:id="1146243993">
          <w:marLeft w:val="1166"/>
          <w:marRight w:val="0"/>
          <w:marTop w:val="0"/>
          <w:marBottom w:val="120"/>
          <w:divBdr>
            <w:top w:val="none" w:sz="0" w:space="0" w:color="auto"/>
            <w:left w:val="none" w:sz="0" w:space="0" w:color="auto"/>
            <w:bottom w:val="none" w:sz="0" w:space="0" w:color="auto"/>
            <w:right w:val="none" w:sz="0" w:space="0" w:color="auto"/>
          </w:divBdr>
        </w:div>
        <w:div w:id="1638875312">
          <w:marLeft w:val="1166"/>
          <w:marRight w:val="0"/>
          <w:marTop w:val="0"/>
          <w:marBottom w:val="120"/>
          <w:divBdr>
            <w:top w:val="none" w:sz="0" w:space="0" w:color="auto"/>
            <w:left w:val="none" w:sz="0" w:space="0" w:color="auto"/>
            <w:bottom w:val="none" w:sz="0" w:space="0" w:color="auto"/>
            <w:right w:val="none" w:sz="0" w:space="0" w:color="auto"/>
          </w:divBdr>
        </w:div>
        <w:div w:id="1853110518">
          <w:marLeft w:val="1166"/>
          <w:marRight w:val="0"/>
          <w:marTop w:val="0"/>
          <w:marBottom w:val="120"/>
          <w:divBdr>
            <w:top w:val="none" w:sz="0" w:space="0" w:color="auto"/>
            <w:left w:val="none" w:sz="0" w:space="0" w:color="auto"/>
            <w:bottom w:val="none" w:sz="0" w:space="0" w:color="auto"/>
            <w:right w:val="none" w:sz="0" w:space="0" w:color="auto"/>
          </w:divBdr>
        </w:div>
        <w:div w:id="1916817956">
          <w:marLeft w:val="1166"/>
          <w:marRight w:val="0"/>
          <w:marTop w:val="0"/>
          <w:marBottom w:val="120"/>
          <w:divBdr>
            <w:top w:val="none" w:sz="0" w:space="0" w:color="auto"/>
            <w:left w:val="none" w:sz="0" w:space="0" w:color="auto"/>
            <w:bottom w:val="none" w:sz="0" w:space="0" w:color="auto"/>
            <w:right w:val="none" w:sz="0" w:space="0" w:color="auto"/>
          </w:divBdr>
        </w:div>
        <w:div w:id="1983733346">
          <w:marLeft w:val="1166"/>
          <w:marRight w:val="0"/>
          <w:marTop w:val="0"/>
          <w:marBottom w:val="120"/>
          <w:divBdr>
            <w:top w:val="none" w:sz="0" w:space="0" w:color="auto"/>
            <w:left w:val="none" w:sz="0" w:space="0" w:color="auto"/>
            <w:bottom w:val="none" w:sz="0" w:space="0" w:color="auto"/>
            <w:right w:val="none" w:sz="0" w:space="0" w:color="auto"/>
          </w:divBdr>
        </w:div>
      </w:divsChild>
    </w:div>
    <w:div w:id="2041079416">
      <w:bodyDiv w:val="1"/>
      <w:marLeft w:val="0"/>
      <w:marRight w:val="0"/>
      <w:marTop w:val="0"/>
      <w:marBottom w:val="0"/>
      <w:divBdr>
        <w:top w:val="none" w:sz="0" w:space="0" w:color="auto"/>
        <w:left w:val="none" w:sz="0" w:space="0" w:color="auto"/>
        <w:bottom w:val="none" w:sz="0" w:space="0" w:color="auto"/>
        <w:right w:val="none" w:sz="0" w:space="0" w:color="auto"/>
      </w:divBdr>
    </w:div>
    <w:div w:id="2044593750">
      <w:bodyDiv w:val="1"/>
      <w:marLeft w:val="0"/>
      <w:marRight w:val="0"/>
      <w:marTop w:val="0"/>
      <w:marBottom w:val="0"/>
      <w:divBdr>
        <w:top w:val="none" w:sz="0" w:space="0" w:color="auto"/>
        <w:left w:val="none" w:sz="0" w:space="0" w:color="auto"/>
        <w:bottom w:val="none" w:sz="0" w:space="0" w:color="auto"/>
        <w:right w:val="none" w:sz="0" w:space="0" w:color="auto"/>
      </w:divBdr>
      <w:divsChild>
        <w:div w:id="711806654">
          <w:marLeft w:val="547"/>
          <w:marRight w:val="0"/>
          <w:marTop w:val="0"/>
          <w:marBottom w:val="0"/>
          <w:divBdr>
            <w:top w:val="none" w:sz="0" w:space="0" w:color="auto"/>
            <w:left w:val="none" w:sz="0" w:space="0" w:color="auto"/>
            <w:bottom w:val="none" w:sz="0" w:space="0" w:color="auto"/>
            <w:right w:val="none" w:sz="0" w:space="0" w:color="auto"/>
          </w:divBdr>
        </w:div>
        <w:div w:id="976836190">
          <w:marLeft w:val="547"/>
          <w:marRight w:val="0"/>
          <w:marTop w:val="0"/>
          <w:marBottom w:val="0"/>
          <w:divBdr>
            <w:top w:val="none" w:sz="0" w:space="0" w:color="auto"/>
            <w:left w:val="none" w:sz="0" w:space="0" w:color="auto"/>
            <w:bottom w:val="none" w:sz="0" w:space="0" w:color="auto"/>
            <w:right w:val="none" w:sz="0" w:space="0" w:color="auto"/>
          </w:divBdr>
        </w:div>
        <w:div w:id="1370378115">
          <w:marLeft w:val="547"/>
          <w:marRight w:val="0"/>
          <w:marTop w:val="0"/>
          <w:marBottom w:val="0"/>
          <w:divBdr>
            <w:top w:val="none" w:sz="0" w:space="0" w:color="auto"/>
            <w:left w:val="none" w:sz="0" w:space="0" w:color="auto"/>
            <w:bottom w:val="none" w:sz="0" w:space="0" w:color="auto"/>
            <w:right w:val="none" w:sz="0" w:space="0" w:color="auto"/>
          </w:divBdr>
        </w:div>
        <w:div w:id="1911424777">
          <w:marLeft w:val="547"/>
          <w:marRight w:val="0"/>
          <w:marTop w:val="0"/>
          <w:marBottom w:val="0"/>
          <w:divBdr>
            <w:top w:val="none" w:sz="0" w:space="0" w:color="auto"/>
            <w:left w:val="none" w:sz="0" w:space="0" w:color="auto"/>
            <w:bottom w:val="none" w:sz="0" w:space="0" w:color="auto"/>
            <w:right w:val="none" w:sz="0" w:space="0" w:color="auto"/>
          </w:divBdr>
        </w:div>
      </w:divsChild>
    </w:div>
    <w:div w:id="2051487547">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78899746">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16241475">
      <w:bodyDiv w:val="1"/>
      <w:marLeft w:val="0"/>
      <w:marRight w:val="0"/>
      <w:marTop w:val="0"/>
      <w:marBottom w:val="0"/>
      <w:divBdr>
        <w:top w:val="none" w:sz="0" w:space="0" w:color="auto"/>
        <w:left w:val="none" w:sz="0" w:space="0" w:color="auto"/>
        <w:bottom w:val="none" w:sz="0" w:space="0" w:color="auto"/>
        <w:right w:val="none" w:sz="0" w:space="0" w:color="auto"/>
      </w:divBdr>
    </w:div>
    <w:div w:id="2118136981">
      <w:bodyDiv w:val="1"/>
      <w:marLeft w:val="0"/>
      <w:marRight w:val="0"/>
      <w:marTop w:val="0"/>
      <w:marBottom w:val="0"/>
      <w:divBdr>
        <w:top w:val="none" w:sz="0" w:space="0" w:color="auto"/>
        <w:left w:val="none" w:sz="0" w:space="0" w:color="auto"/>
        <w:bottom w:val="none" w:sz="0" w:space="0" w:color="auto"/>
        <w:right w:val="none" w:sz="0" w:space="0" w:color="auto"/>
      </w:divBdr>
    </w:div>
    <w:div w:id="2132548408">
      <w:bodyDiv w:val="1"/>
      <w:marLeft w:val="0"/>
      <w:marRight w:val="0"/>
      <w:marTop w:val="0"/>
      <w:marBottom w:val="0"/>
      <w:divBdr>
        <w:top w:val="none" w:sz="0" w:space="0" w:color="auto"/>
        <w:left w:val="none" w:sz="0" w:space="0" w:color="auto"/>
        <w:bottom w:val="none" w:sz="0" w:space="0" w:color="auto"/>
        <w:right w:val="none" w:sz="0" w:space="0" w:color="auto"/>
      </w:divBdr>
    </w:div>
    <w:div w:id="2136092573">
      <w:bodyDiv w:val="1"/>
      <w:marLeft w:val="0"/>
      <w:marRight w:val="0"/>
      <w:marTop w:val="0"/>
      <w:marBottom w:val="0"/>
      <w:divBdr>
        <w:top w:val="none" w:sz="0" w:space="0" w:color="auto"/>
        <w:left w:val="none" w:sz="0" w:space="0" w:color="auto"/>
        <w:bottom w:val="none" w:sz="0" w:space="0" w:color="auto"/>
        <w:right w:val="none" w:sz="0" w:space="0" w:color="auto"/>
      </w:divBdr>
      <w:divsChild>
        <w:div w:id="793594788">
          <w:marLeft w:val="547"/>
          <w:marRight w:val="0"/>
          <w:marTop w:val="0"/>
          <w:marBottom w:val="0"/>
          <w:divBdr>
            <w:top w:val="none" w:sz="0" w:space="0" w:color="auto"/>
            <w:left w:val="none" w:sz="0" w:space="0" w:color="auto"/>
            <w:bottom w:val="none" w:sz="0" w:space="0" w:color="auto"/>
            <w:right w:val="none" w:sz="0" w:space="0" w:color="auto"/>
          </w:divBdr>
        </w:div>
        <w:div w:id="1595478207">
          <w:marLeft w:val="547"/>
          <w:marRight w:val="0"/>
          <w:marTop w:val="60"/>
          <w:marBottom w:val="0"/>
          <w:divBdr>
            <w:top w:val="none" w:sz="0" w:space="0" w:color="auto"/>
            <w:left w:val="none" w:sz="0" w:space="0" w:color="auto"/>
            <w:bottom w:val="none" w:sz="0" w:space="0" w:color="auto"/>
            <w:right w:val="none" w:sz="0" w:space="0" w:color="auto"/>
          </w:divBdr>
        </w:div>
      </w:divsChild>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6.png"/><Relationship Id="rId3" Type="http://schemas.openxmlformats.org/officeDocument/2006/relationships/customXml" Target="../customXml/item3.xml"/><Relationship Id="rId21" Type="http://schemas.openxmlformats.org/officeDocument/2006/relationships/image" Target="media/image9.png"/><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5" Type="http://schemas.microsoft.com/office/2020/10/relationships/intelligence" Target="intelligence2.xm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image" Target="media/image8.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microsoft.com/office/2019/05/relationships/documenttasks" Target="documenttasks/documenttasks1.xml"/><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image" Target="media/image7.png"/><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documenttasks/documenttasks1.xml><?xml version="1.0" encoding="utf-8"?>
<t:Tasks xmlns:t="http://schemas.microsoft.com/office/tasks/2019/documenttasks" xmlns:oel="http://schemas.microsoft.com/office/2019/extlst">
  <t:Task id="{AE407DE2-7FCE-4C2A-99AE-AFB442BAB753}">
    <t:Anchor>
      <t:Comment id="1397882050"/>
    </t:Anchor>
    <t:History>
      <t:Event id="{ED2FFB53-E148-4DD9-8DAE-F3D30E0DCE55}" time="2024-02-08T13:25:58.121Z">
        <t:Attribution userId="S::dick.carrillo_melgarejo@nokia.com::116385c6-d93a-4e2f-9e15-c8c948c4b93b" userProvider="AD" userName="Dick Carrillo Melgarejo (Nokia)"/>
        <t:Anchor>
          <t:Comment id="1397882050"/>
        </t:Anchor>
        <t:Create/>
      </t:Event>
      <t:Event id="{A1CEF514-A607-496A-AE5A-3E97D9722701}" time="2024-02-08T13:25:58.121Z">
        <t:Attribution userId="S::dick.carrillo_melgarejo@nokia.com::116385c6-d93a-4e2f-9e15-c8c948c4b93b" userProvider="AD" userName="Dick Carrillo Melgarejo (Nokia)"/>
        <t:Anchor>
          <t:Comment id="1397882050"/>
        </t:Anchor>
        <t:Assign userId="S::ikram.ashraf@nokia.com::2375dc96-9f5c-4867-a97c-fac2c7022607" userProvider="AD" userName="Ikram Ashraf (Nokia)"/>
      </t:Event>
      <t:Event id="{CD3FF38A-E598-480E-A7DC-99B5DADF695F}" time="2024-02-08T13:25:58.121Z">
        <t:Attribution userId="S::dick.carrillo_melgarejo@nokia.com::116385c6-d93a-4e2f-9e15-c8c948c4b93b" userProvider="AD" userName="Dick Carrillo Melgarejo (Nokia)"/>
        <t:Anchor>
          <t:Comment id="1397882050"/>
        </t:Anchor>
        <t:SetTitle title="@Ikram Ashraf (Nokia) @Taylan Sahin (Nokia) , measurements used in Case 3a/Case 3b are up to NW side implementation. Nothing to standardize here. Please provide your Views on it. "/>
      </t:Event>
      <t:Event id="{F1DDC431-51A1-4905-B97A-6E49AAFC1726}" time="2024-02-08T13:27:37.709Z">
        <t:Attribution userId="S::dick.carrillo_melgarejo@nokia.com::116385c6-d93a-4e2f-9e15-c8c948c4b93b" userProvider="AD" userName="Dick Carrillo Melgarejo (Nokia)"/>
        <t:Anchor>
          <t:Comment id="1397882050"/>
        </t:Anchor>
        <t:Undo id="{ED2FFB53-E148-4DD9-8DAE-F3D30E0DCE55}"/>
      </t:Event>
      <t:Event id="{66E9C7D6-4F02-4267-B29C-00207C4AA4F8}" time="2024-02-08T13:27:37.709Z">
        <t:Attribution userId="S::dick.carrillo_melgarejo@nokia.com::116385c6-d93a-4e2f-9e15-c8c948c4b93b" userProvider="AD" userName="Dick Carrillo Melgarejo (Nokia)"/>
        <t:Anchor>
          <t:Comment id="1397882050"/>
        </t:Anchor>
        <t:Undo id="{A1CEF514-A607-496A-AE5A-3E97D9722701}"/>
      </t:Event>
      <t:Event id="{9BC31E4C-7EFC-4C53-80EF-AAA7B610CAF6}" time="2024-02-08T13:27:37.709Z">
        <t:Attribution userId="S::dick.carrillo_melgarejo@nokia.com::116385c6-d93a-4e2f-9e15-c8c948c4b93b" userProvider="AD" userName="Dick Carrillo Melgarejo (Nokia)"/>
        <t:Anchor>
          <t:Comment id="1397882050"/>
        </t:Anchor>
        <t:Undo id="{CD3FF38A-E598-480E-A7DC-99B5DADF695F}"/>
      </t:Event>
    </t:History>
  </t:Task>
  <t:Task id="{CF618926-EA5E-4885-96DA-06BF43B0DFFE}">
    <t:Anchor>
      <t:Comment id="22274956"/>
    </t:Anchor>
    <t:History>
      <t:Event id="{68E4935D-0051-42AE-AFBF-B3B3857E484A}" time="2024-02-14T09:53:48.183Z">
        <t:Attribution userId="S::dick.carrillo_melgarejo@nokia.com::116385c6-d93a-4e2f-9e15-c8c948c4b93b" userProvider="AD" userName="Dick Carrillo Melgarejo (Nokia)"/>
        <t:Anchor>
          <t:Comment id="22274956"/>
        </t:Anchor>
        <t:Create/>
      </t:Event>
      <t:Event id="{2E64360A-7D70-4024-9897-45C93EFCABD1}" time="2024-02-14T09:53:48.183Z">
        <t:Attribution userId="S::dick.carrillo_melgarejo@nokia.com::116385c6-d93a-4e2f-9e15-c8c948c4b93b" userProvider="AD" userName="Dick Carrillo Melgarejo (Nokia)"/>
        <t:Anchor>
          <t:Comment id="22274956"/>
        </t:Anchor>
        <t:Assign userId="S::taylan.sahin@nokia.com::44988920-1b7c-4c49-aa90-e7c20b1fba94" userProvider="AD" userName="Taylan Sahin (Nokia)"/>
      </t:Event>
      <t:Event id="{F3F9631E-0890-4126-8B9B-B2CDCF87C3DA}" time="2024-02-14T09:53:48.183Z">
        <t:Attribution userId="S::dick.carrillo_melgarejo@nokia.com::116385c6-d93a-4e2f-9e15-c8c948c4b93b" userProvider="AD" userName="Dick Carrillo Melgarejo (Nokia)"/>
        <t:Anchor>
          <t:Comment id="22274956"/>
        </t:Anchor>
        <t:SetTitle title="Hi @Ikram Ashraf (Nokia) and @Taylan Sahin (Nokia) . Based on the offline discussion, it looks that this cell should be &quot;YES&quot;. Maybe we need to include the references (indicating sections of TSs)."/>
      </t:Event>
      <t:Event id="{D813B763-15D9-44EC-A616-05999FBC7D36}" time="2024-02-18T09:29:40.742Z">
        <t:Attribution userId="S::dick.carrillo_melgarejo@nokia.com::116385c6-d93a-4e2f-9e15-c8c948c4b93b" userProvider="AD" userName="Dick Carrillo Melgarejo (Nokia)"/>
        <t:Progress percentComplete="100"/>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a:noAutofit/>
      </a:bodyPr>
      <a:lstStyle/>
    </a:tx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Qua231</b:Tag>
    <b:SourceType>Report</b:SourceType>
    <b:Guid>{F52F2572-2F64-4713-9636-91BF95C06512}</b:Guid>
    <b:Author>
      <b:Author>
        <b:Corporate>Qualcomm (Moderator)</b:Corporate>
      </b:Author>
    </b:Author>
    <b:Title>3GPP TR 38.843 - Study on Artificial Intelligence (AI)/Machine Learning (ML)  Rel. 18</b:Title>
    <b:Year>2023</b:Year>
    <b:ThesisType>Report</b:ThesisType>
    <b:YearAccessed>2023</b:YearAccessed>
    <b:MonthAccessed>12</b:MonthAccessed>
    <b:RefOrder>2</b:RefOrder>
  </b:Source>
  <b:Source>
    <b:Tag>Qua23</b:Tag>
    <b:SourceType>Report</b:SourceType>
    <b:Guid>{8B80561C-8DDD-4EA9-9636-D4841C44521A}</b:Guid>
    <b:Title>RP-234039 - New WID on Artificial Intelligence (AI)/Machine Learning (ML) for NR Air Interface</b:Title>
    <b:Year>2023</b:Year>
    <b:City>Edinburgh</b:City>
    <b:Author>
      <b:Author>
        <b:Corporate>Qualcomm (Moderator)</b:Corporate>
      </b:Author>
    </b:Author>
    <b:Publisher>3GPP TSG RAN Meeting #102</b:Publisher>
    <b:RefOrder>1</b:RefOrder>
  </b:Source>
  <b:Source>
    <b:Tag>3GP24</b:Tag>
    <b:SourceType>Report</b:SourceType>
    <b:Guid>{7D7C1D1B-D2ED-45F2-AB18-D2BA36805569}</b:Guid>
    <b:Author>
      <b:Author>
        <b:Corporate>3GPP</b:Corporate>
      </b:Author>
    </b:Author>
    <b:Title>TS 38.215 - NR Physical layer measurements</b:Title>
    <b:Year>2024</b:Year>
    <b:RefOrder>3</b:RefOrder>
  </b:Source>
  <b:Source>
    <b:Tag>3GP241</b:Tag>
    <b:SourceType>Report</b:SourceType>
    <b:Guid>{F4A49CF3-5602-4FBA-B136-A593D0E13BC2}</b:Guid>
    <b:Author>
      <b:Author>
        <b:Corporate>3GPP</b:Corporate>
      </b:Author>
    </b:Author>
    <b:Title>TS 38.214 - NR Physical layer procedures for data</b:Title>
    <b:Year>2024</b:Year>
    <b:Publisher>3GPP</b:Publisher>
    <b:RefOrder>4</b:RefOrder>
  </b:Source>
  <b:Source>
    <b:Tag>3GP242</b:Tag>
    <b:SourceType>Report</b:SourceType>
    <b:Guid>{0EB39C94-12C8-4E24-A0C5-1A8EB1A8D322}</b:Guid>
    <b:Author>
      <b:Author>
        <b:Corporate>3GPP</b:Corporate>
      </b:Author>
    </b:Author>
    <b:Title>TS 37.355 - LTE Positioning Protocol (LPP) </b:Title>
    <b:Year>2024</b:Year>
    <b:RefOrder>5</b:RefOrder>
  </b:Source>
</b:Source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RBI5PAMIO524-1616901215-9701</_dlc_DocId>
    <_dlc_DocIdUrl xmlns="71c5aaf6-e6ce-465b-b873-5148d2a4c105">
      <Url>https://nokia.sharepoint.com/sites/gxp/_layouts/15/DocIdRedir.aspx?ID=RBI5PAMIO524-1616901215-9701</Url>
      <Description>RBI5PAMIO524-1616901215-9701</Description>
    </_dlc_DocIdUrl>
    <HideFromDelve xmlns="71c5aaf6-e6ce-465b-b873-5148d2a4c105">false</HideFromDelve>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B110361D-68B3-49A7-87D3-EE8D95418399}">
  <ds:schemaRefs>
    <ds:schemaRef ds:uri="http://schemas.openxmlformats.org/officeDocument/2006/bibliography"/>
  </ds:schemaRefs>
</ds:datastoreItem>
</file>

<file path=customXml/itemProps2.xml><?xml version="1.0" encoding="utf-8"?>
<ds:datastoreItem xmlns:ds="http://schemas.openxmlformats.org/officeDocument/2006/customXml" ds:itemID="{4C22344A-7156-403E-B5D4-B9CB15FAE4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4.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5.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6.xml><?xml version="1.0" encoding="utf-8"?>
<ds:datastoreItem xmlns:ds="http://schemas.openxmlformats.org/officeDocument/2006/customXml" ds:itemID="{C0D0B6C7-37C0-4F31-BD40-3E6C681A7456}">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Template>
  <TotalTime>1217</TotalTime>
  <Pages>1</Pages>
  <Words>16864</Words>
  <Characters>96125</Characters>
  <Application>Microsoft Office Word</Application>
  <DocSecurity>4</DocSecurity>
  <Lines>801</Lines>
  <Paragraphs>225</Paragraphs>
  <ScaleCrop>false</ScaleCrop>
  <Company>Nokia &amp; NSN</Company>
  <LinksUpToDate>false</LinksUpToDate>
  <CharactersWithSpaces>112764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qiping.zhu@nokia.com</dc:creator>
  <cp:keywords/>
  <dc:description/>
  <cp:lastModifiedBy>Dick Carrillo Melgarejo (Nokia)</cp:lastModifiedBy>
  <cp:revision>4186</cp:revision>
  <cp:lastPrinted>2016-06-30T02:35:00Z</cp:lastPrinted>
  <dcterms:created xsi:type="dcterms:W3CDTF">2023-12-25T17:35:00Z</dcterms:created>
  <dcterms:modified xsi:type="dcterms:W3CDTF">2024-02-19T12:33:00Z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0x01010055A05E76B664164F9F76E63E6D6BE6ED</vt:lpwstr>
  </property>
  <property fmtid="{D5CDD505-2E9C-101B-9397-08002B2CF9AE}" pid="6" name="TaxKeyword">
    <vt:lpwstr/>
  </property>
  <property fmtid="{D5CDD505-2E9C-101B-9397-08002B2CF9AE}" pid="7" name="AverageRating">
    <vt:lpwstr/>
  </property>
  <property fmtid="{D5CDD505-2E9C-101B-9397-08002B2CF9AE}" pid="8" name="_dlc_DocIdItemGuid">
    <vt:lpwstr>1f926096-613d-4531-bec5-6b8b96ad869c</vt:lpwstr>
  </property>
  <property fmtid="{D5CDD505-2E9C-101B-9397-08002B2CF9AE}" pid="9" name="GrammarlyDocumentId">
    <vt:lpwstr>92087ce028ad2bcbe7a128490b15510972ee7a9be63191a0031a3fcf20e63232</vt:lpwstr>
  </property>
  <property fmtid="{D5CDD505-2E9C-101B-9397-08002B2CF9AE}" pid="10" name="MediaServiceImageTags">
    <vt:lpwstr/>
  </property>
</Properties>
</file>